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B9949" w14:textId="6BC9C4F0" w:rsidR="00C554BF" w:rsidRPr="00A3113C" w:rsidRDefault="006B1F1C">
      <w:pPr>
        <w:pStyle w:val="ASDEFCONTitle"/>
      </w:pPr>
      <w:bookmarkStart w:id="0" w:name="_Hlt99438257"/>
      <w:bookmarkEnd w:id="0"/>
      <w:r>
        <w:rPr>
          <w:noProof/>
        </w:rPr>
        <w:drawing>
          <wp:inline distT="0" distB="0" distL="0" distR="0" wp14:anchorId="2CEF8807" wp14:editId="7C423B32">
            <wp:extent cx="1820461" cy="120967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fence-Stacked-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3865" cy="1211937"/>
                    </a:xfrm>
                    <a:prstGeom prst="rect">
                      <a:avLst/>
                    </a:prstGeom>
                  </pic:spPr>
                </pic:pic>
              </a:graphicData>
            </a:graphic>
          </wp:inline>
        </w:drawing>
      </w:r>
    </w:p>
    <w:p w14:paraId="7DC472C3" w14:textId="65EDCD07" w:rsidR="00C554BF" w:rsidRPr="0090751B" w:rsidRDefault="004E5701" w:rsidP="00C554BF">
      <w:pPr>
        <w:pStyle w:val="ASDEFCONTitle"/>
        <w:rPr>
          <w:rFonts w:cs="Arial"/>
          <w:szCs w:val="20"/>
        </w:rPr>
      </w:pPr>
      <w:r>
        <w:rPr>
          <w:rFonts w:cs="Arial"/>
          <w:szCs w:val="20"/>
        </w:rPr>
        <w:fldChar w:fldCharType="begin">
          <w:ffData>
            <w:name w:val=""/>
            <w:enabled/>
            <w:calcOnExit w:val="0"/>
            <w:textInput>
              <w:default w:val="[…INSERT NAME OF CAPABILITY/SYSTEM…]"/>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[…INSERT NAME OF CAPABILITY/SYSTEM…]</w:t>
      </w:r>
      <w:r>
        <w:rPr>
          <w:rFonts w:cs="Arial"/>
          <w:szCs w:val="20"/>
        </w:rPr>
        <w:fldChar w:fldCharType="end"/>
      </w:r>
      <w:r w:rsidR="00C554BF" w:rsidRPr="0090751B">
        <w:rPr>
          <w:rFonts w:cs="Arial"/>
          <w:i/>
          <w:szCs w:val="20"/>
        </w:rPr>
        <w:t xml:space="preserve"> </w:t>
      </w:r>
      <w:r w:rsidR="00C554BF" w:rsidRPr="0090751B">
        <w:rPr>
          <w:rFonts w:cs="Arial"/>
          <w:szCs w:val="20"/>
        </w:rPr>
        <w:t>SUPPORT CONTRACT</w:t>
      </w:r>
    </w:p>
    <w:p w14:paraId="74739C98" w14:textId="175C0E78" w:rsidR="00C554BF" w:rsidRPr="0090751B" w:rsidRDefault="00C554BF" w:rsidP="00C554BF">
      <w:pPr>
        <w:pStyle w:val="ASDEFCONTitle"/>
        <w:rPr>
          <w:rFonts w:cs="Arial"/>
          <w:szCs w:val="20"/>
        </w:rPr>
      </w:pPr>
      <w:r w:rsidRPr="0090751B">
        <w:rPr>
          <w:rFonts w:cs="Arial"/>
          <w:szCs w:val="20"/>
        </w:rPr>
        <w:t xml:space="preserve">CONTRACT NO: </w:t>
      </w:r>
      <w:r w:rsidR="004E5701">
        <w:rPr>
          <w:rFonts w:cs="Arial"/>
          <w:szCs w:val="20"/>
          <w:lang w:eastAsia="zh-CN"/>
        </w:rPr>
        <w:fldChar w:fldCharType="begin">
          <w:ffData>
            <w:name w:val=""/>
            <w:enabled/>
            <w:calcOnExit w:val="0"/>
            <w:textInput>
              <w:default w:val="(…INSERT NUMBER…)"/>
            </w:textInput>
          </w:ffData>
        </w:fldChar>
      </w:r>
      <w:r w:rsidR="004E5701">
        <w:rPr>
          <w:rFonts w:cs="Arial"/>
          <w:szCs w:val="20"/>
          <w:lang w:eastAsia="zh-CN"/>
        </w:rPr>
        <w:instrText xml:space="preserve"> FORMTEXT </w:instrText>
      </w:r>
      <w:r w:rsidR="004E5701">
        <w:rPr>
          <w:rFonts w:cs="Arial"/>
          <w:szCs w:val="20"/>
          <w:lang w:eastAsia="zh-CN"/>
        </w:rPr>
      </w:r>
      <w:r w:rsidR="004E5701">
        <w:rPr>
          <w:rFonts w:cs="Arial"/>
          <w:szCs w:val="20"/>
          <w:lang w:eastAsia="zh-CN"/>
        </w:rPr>
        <w:fldChar w:fldCharType="separate"/>
      </w:r>
      <w:r w:rsidR="004E5701">
        <w:rPr>
          <w:rFonts w:cs="Arial"/>
          <w:noProof/>
          <w:szCs w:val="20"/>
          <w:lang w:eastAsia="zh-CN"/>
        </w:rPr>
        <w:t>(…INSERT NUMBER…)</w:t>
      </w:r>
      <w:r w:rsidR="004E5701">
        <w:rPr>
          <w:rFonts w:cs="Arial"/>
          <w:szCs w:val="20"/>
          <w:lang w:eastAsia="zh-CN"/>
        </w:rPr>
        <w:fldChar w:fldCharType="end"/>
      </w:r>
    </w:p>
    <w:p w14:paraId="124B79DE" w14:textId="77777777" w:rsidR="00C554BF" w:rsidRPr="0090751B" w:rsidRDefault="00C554BF" w:rsidP="00C554BF">
      <w:pPr>
        <w:pStyle w:val="ASDEFCONTitle"/>
        <w:rPr>
          <w:rFonts w:cs="Arial"/>
          <w:szCs w:val="20"/>
        </w:rPr>
      </w:pPr>
      <w:r w:rsidRPr="0090751B">
        <w:rPr>
          <w:rFonts w:cs="Arial"/>
          <w:szCs w:val="20"/>
        </w:rPr>
        <w:t>DETAILS SCHEDULE</w:t>
      </w:r>
    </w:p>
    <w:p w14:paraId="748EFCDB" w14:textId="77777777" w:rsidR="00C554BF" w:rsidRPr="00A3113C" w:rsidRDefault="00C554BF">
      <w:pPr>
        <w:pStyle w:val="GuideLV2Head-ASDEFCON"/>
      </w:pPr>
      <w:r w:rsidRPr="00A3113C">
        <w:t>PARTIES</w:t>
      </w:r>
    </w:p>
    <w:p w14:paraId="2C875B24" w14:textId="77777777" w:rsidR="00C554BF" w:rsidRPr="00A3113C" w:rsidRDefault="00C554BF">
      <w:pPr>
        <w:pStyle w:val="ASDEFCONNormal"/>
      </w:pPr>
      <w:r w:rsidRPr="00A3113C">
        <w:rPr>
          <w:b/>
        </w:rPr>
        <w:t>COMMONWEALTH OF AUSTRALIA</w:t>
      </w:r>
      <w:r w:rsidRPr="00A3113C">
        <w:t xml:space="preserve"> represented by the Department of Defence </w:t>
      </w:r>
      <w:r w:rsidRPr="00A3113C">
        <w:br/>
        <w:t>ABN 68 706 814 312 (</w:t>
      </w:r>
      <w:r w:rsidRPr="00A3113C">
        <w:rPr>
          <w:b/>
        </w:rPr>
        <w:t>Commonwealth</w:t>
      </w:r>
      <w:r w:rsidRPr="00A3113C">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5"/>
        <w:gridCol w:w="1226"/>
        <w:gridCol w:w="6147"/>
      </w:tblGrid>
      <w:tr w:rsidR="00D5543E" w14:paraId="6E5C714F" w14:textId="77777777" w:rsidTr="00FA31D4">
        <w:tc>
          <w:tcPr>
            <w:tcW w:w="1675" w:type="dxa"/>
            <w:shd w:val="solid" w:color="F4F1EE" w:fill="auto"/>
          </w:tcPr>
          <w:p w14:paraId="5FC03809" w14:textId="77777777" w:rsidR="00C554BF" w:rsidRPr="000D0083" w:rsidRDefault="00C554BF">
            <w:pPr>
              <w:pStyle w:val="Table10ptText-ASDEFCON"/>
              <w:rPr>
                <w:b/>
              </w:rPr>
            </w:pPr>
            <w:r w:rsidRPr="000D0083">
              <w:rPr>
                <w:b/>
              </w:rPr>
              <w:t>Commonwealth Representative:</w:t>
            </w:r>
          </w:p>
        </w:tc>
        <w:tc>
          <w:tcPr>
            <w:tcW w:w="7373" w:type="dxa"/>
            <w:gridSpan w:val="2"/>
          </w:tcPr>
          <w:p w14:paraId="6C32A7CE" w14:textId="6E8E57C5" w:rsidR="00C554BF" w:rsidRPr="000D0083" w:rsidRDefault="004E5701">
            <w:pPr>
              <w:pStyle w:val="Table10ptText-ASDEFCON"/>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D5543E" w14:paraId="11EB0110" w14:textId="77777777" w:rsidTr="00FA31D4">
        <w:trPr>
          <w:trHeight w:val="315"/>
        </w:trPr>
        <w:tc>
          <w:tcPr>
            <w:tcW w:w="1675" w:type="dxa"/>
            <w:shd w:val="solid" w:color="F4F1EE" w:fill="auto"/>
          </w:tcPr>
          <w:p w14:paraId="6B73DE0E" w14:textId="77777777" w:rsidR="00C554BF" w:rsidRPr="000D0083" w:rsidRDefault="00C554BF">
            <w:pPr>
              <w:pStyle w:val="Table10ptText-ASDEFCON"/>
              <w:rPr>
                <w:b/>
              </w:rPr>
            </w:pPr>
            <w:r w:rsidRPr="000D0083">
              <w:rPr>
                <w:b/>
              </w:rPr>
              <w:t xml:space="preserve">Notice Details: </w:t>
            </w:r>
          </w:p>
        </w:tc>
        <w:tc>
          <w:tcPr>
            <w:tcW w:w="1226" w:type="dxa"/>
          </w:tcPr>
          <w:p w14:paraId="571AB0C0" w14:textId="77777777" w:rsidR="00C554BF" w:rsidRPr="00A3113C" w:rsidRDefault="00C554BF">
            <w:pPr>
              <w:pStyle w:val="Table10ptText-ASDEFCON"/>
              <w:rPr>
                <w:b/>
              </w:rPr>
            </w:pPr>
            <w:r w:rsidRPr="00A3113C">
              <w:t>Address:</w:t>
            </w:r>
          </w:p>
        </w:tc>
        <w:tc>
          <w:tcPr>
            <w:tcW w:w="6147" w:type="dxa"/>
          </w:tcPr>
          <w:p w14:paraId="35FBA4B8" w14:textId="47EA1A59" w:rsidR="00C554BF" w:rsidRPr="000D0083" w:rsidRDefault="004E5701">
            <w:pPr>
              <w:pStyle w:val="Table10ptText-ASDEFCON"/>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D5543E" w14:paraId="7A7EB4A7" w14:textId="77777777" w:rsidTr="00FA31D4">
        <w:tc>
          <w:tcPr>
            <w:tcW w:w="1675" w:type="dxa"/>
            <w:shd w:val="solid" w:color="F4F1EE" w:fill="auto"/>
          </w:tcPr>
          <w:p w14:paraId="34ED1D34" w14:textId="77777777" w:rsidR="00C554BF" w:rsidRPr="00A3113C" w:rsidRDefault="00C554BF" w:rsidP="00C554BF">
            <w:pPr>
              <w:pStyle w:val="Table10ptText-ASDEFCON"/>
            </w:pPr>
          </w:p>
        </w:tc>
        <w:tc>
          <w:tcPr>
            <w:tcW w:w="1226" w:type="dxa"/>
          </w:tcPr>
          <w:p w14:paraId="07861468" w14:textId="77777777" w:rsidR="00C554BF" w:rsidRPr="00A3113C" w:rsidRDefault="00C554BF">
            <w:pPr>
              <w:pStyle w:val="Table10ptText-ASDEFCON"/>
            </w:pPr>
            <w:r w:rsidRPr="00A3113C">
              <w:t>Email:</w:t>
            </w:r>
          </w:p>
        </w:tc>
        <w:tc>
          <w:tcPr>
            <w:tcW w:w="6147" w:type="dxa"/>
          </w:tcPr>
          <w:p w14:paraId="3DC99C51" w14:textId="259A1E08" w:rsidR="00C554BF" w:rsidRPr="000D0083" w:rsidRDefault="004E5701">
            <w:pPr>
              <w:pStyle w:val="Table10ptText-ASDEFCON"/>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bl>
    <w:p w14:paraId="6EFA52AB" w14:textId="77777777" w:rsidR="000D0083" w:rsidRDefault="000D0083" w:rsidP="000D0083">
      <w:pPr>
        <w:pStyle w:val="ASDEFCONOptionSpace"/>
      </w:pPr>
    </w:p>
    <w:p w14:paraId="69E553B7" w14:textId="67F3A6AC" w:rsidR="00C554BF" w:rsidRPr="00A3113C" w:rsidRDefault="004E5701" w:rsidP="00C554BF">
      <w:pPr>
        <w:pStyle w:val="ASDEFCONNormal"/>
      </w:pPr>
      <w:r>
        <w:rPr>
          <w:b/>
        </w:rPr>
        <w:fldChar w:fldCharType="begin">
          <w:ffData>
            <w:name w:val="bmkParty3"/>
            <w:enabled/>
            <w:calcOnExit w:val="0"/>
            <w:textInput>
              <w:default w:val="(…INSERT FULL NAME OF CONTRACTOR…)"/>
            </w:textInput>
          </w:ffData>
        </w:fldChar>
      </w:r>
      <w:bookmarkStart w:id="1" w:name="bmkParty3"/>
      <w:r>
        <w:rPr>
          <w:b/>
        </w:rPr>
        <w:instrText xml:space="preserve"> FORMTEXT </w:instrText>
      </w:r>
      <w:r>
        <w:rPr>
          <w:b/>
        </w:rPr>
      </w:r>
      <w:r>
        <w:rPr>
          <w:b/>
        </w:rPr>
        <w:fldChar w:fldCharType="separate"/>
      </w:r>
      <w:r>
        <w:rPr>
          <w:b/>
          <w:noProof/>
        </w:rPr>
        <w:t>(…INSERT FULL NAME OF CONTRACTOR…)</w:t>
      </w:r>
      <w:r>
        <w:rPr>
          <w:b/>
        </w:rPr>
        <w:fldChar w:fldCharType="end"/>
      </w:r>
      <w:bookmarkEnd w:id="1"/>
      <w:r w:rsidR="00C554BF" w:rsidRPr="00A3113C">
        <w:t xml:space="preserve"> ABN </w:t>
      </w:r>
      <w:r>
        <w:rPr>
          <w:b/>
        </w:rPr>
        <w:fldChar w:fldCharType="begin">
          <w:ffData>
            <w:name w:val=""/>
            <w:enabled/>
            <w:calcOnExit w:val="0"/>
            <w:textInput>
              <w:default w:val="(…INSERT CONTRACTOR'S ABN…)"/>
            </w:textInput>
          </w:ffData>
        </w:fldChar>
      </w:r>
      <w:r>
        <w:rPr>
          <w:b/>
        </w:rPr>
        <w:instrText xml:space="preserve"> FORMTEXT </w:instrText>
      </w:r>
      <w:r>
        <w:rPr>
          <w:b/>
        </w:rPr>
      </w:r>
      <w:r>
        <w:rPr>
          <w:b/>
        </w:rPr>
        <w:fldChar w:fldCharType="separate"/>
      </w:r>
      <w:r>
        <w:rPr>
          <w:b/>
          <w:noProof/>
        </w:rPr>
        <w:t>(…INSERT CONTRACTOR'S ABN…)</w:t>
      </w:r>
      <w:r>
        <w:rPr>
          <w:b/>
        </w:rPr>
        <w:fldChar w:fldCharType="end"/>
      </w:r>
      <w:r w:rsidR="00C554BF" w:rsidRPr="00A3113C">
        <w:t xml:space="preserve"> </w:t>
      </w:r>
      <w:r w:rsidR="00C554BF" w:rsidRPr="00AA44AC">
        <w:rPr>
          <w:b/>
        </w:rPr>
        <w:t>(Contractor)</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6"/>
      </w:tblGrid>
      <w:tr w:rsidR="00D5543E" w14:paraId="0E638F16" w14:textId="77777777" w:rsidTr="00AA44AC">
        <w:tc>
          <w:tcPr>
            <w:tcW w:w="1651" w:type="dxa"/>
            <w:shd w:val="solid" w:color="F4F1EE" w:fill="auto"/>
          </w:tcPr>
          <w:p w14:paraId="1DC986CC" w14:textId="77777777" w:rsidR="00C554BF" w:rsidRPr="000D0083" w:rsidRDefault="00C554BF">
            <w:pPr>
              <w:pStyle w:val="Table10ptText-ASDEFCON"/>
              <w:rPr>
                <w:b/>
              </w:rPr>
            </w:pPr>
            <w:r w:rsidRPr="000D0083">
              <w:rPr>
                <w:b/>
              </w:rPr>
              <w:t>Contractor Representative:</w:t>
            </w:r>
          </w:p>
        </w:tc>
        <w:tc>
          <w:tcPr>
            <w:tcW w:w="7404" w:type="dxa"/>
            <w:gridSpan w:val="2"/>
          </w:tcPr>
          <w:p w14:paraId="5745087D" w14:textId="726CF1A3" w:rsidR="00C554BF" w:rsidRPr="000D0083" w:rsidRDefault="004E5701">
            <w:pPr>
              <w:pStyle w:val="Table10ptText-ASDEFCON"/>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D5543E" w14:paraId="587A89C5" w14:textId="77777777" w:rsidTr="00AA44AC">
        <w:trPr>
          <w:trHeight w:val="315"/>
        </w:trPr>
        <w:tc>
          <w:tcPr>
            <w:tcW w:w="1651" w:type="dxa"/>
            <w:shd w:val="solid" w:color="F4F1EE" w:fill="auto"/>
          </w:tcPr>
          <w:p w14:paraId="1C74F325" w14:textId="77777777" w:rsidR="00C554BF" w:rsidRPr="000D0083" w:rsidRDefault="00C554BF">
            <w:pPr>
              <w:pStyle w:val="Table10ptText-ASDEFCON"/>
              <w:rPr>
                <w:b/>
              </w:rPr>
            </w:pPr>
            <w:r w:rsidRPr="000D0083">
              <w:rPr>
                <w:b/>
              </w:rPr>
              <w:t xml:space="preserve">Notice Details: </w:t>
            </w:r>
          </w:p>
        </w:tc>
        <w:tc>
          <w:tcPr>
            <w:tcW w:w="1208" w:type="dxa"/>
          </w:tcPr>
          <w:p w14:paraId="4DA0961A" w14:textId="77777777" w:rsidR="00C554BF" w:rsidRPr="00A3113C" w:rsidRDefault="00C554BF">
            <w:pPr>
              <w:pStyle w:val="Table10ptText-ASDEFCON"/>
              <w:rPr>
                <w:b/>
              </w:rPr>
            </w:pPr>
            <w:r w:rsidRPr="00A3113C">
              <w:t>Address:</w:t>
            </w:r>
          </w:p>
        </w:tc>
        <w:tc>
          <w:tcPr>
            <w:tcW w:w="6196" w:type="dxa"/>
          </w:tcPr>
          <w:p w14:paraId="24AB3E1C" w14:textId="5CD75CD0" w:rsidR="00C554BF" w:rsidRPr="000D0083" w:rsidRDefault="004E5701">
            <w:pPr>
              <w:pStyle w:val="Table10ptText-ASDEFCON"/>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D5543E" w14:paraId="6ED9A574" w14:textId="77777777" w:rsidTr="00AA44AC">
        <w:tc>
          <w:tcPr>
            <w:tcW w:w="1651" w:type="dxa"/>
            <w:shd w:val="solid" w:color="F4F1EE" w:fill="auto"/>
          </w:tcPr>
          <w:p w14:paraId="1D6EFFF7" w14:textId="77777777" w:rsidR="00C554BF" w:rsidRPr="00A3113C" w:rsidRDefault="00C554BF" w:rsidP="00C554BF">
            <w:pPr>
              <w:pStyle w:val="Table10ptText-ASDEFCON"/>
            </w:pPr>
          </w:p>
        </w:tc>
        <w:tc>
          <w:tcPr>
            <w:tcW w:w="1208" w:type="dxa"/>
          </w:tcPr>
          <w:p w14:paraId="465E79C0" w14:textId="77777777" w:rsidR="00C554BF" w:rsidRPr="00A3113C" w:rsidRDefault="00C554BF">
            <w:pPr>
              <w:pStyle w:val="Table10ptText-ASDEFCON"/>
            </w:pPr>
            <w:r w:rsidRPr="00A3113C">
              <w:t>Email:</w:t>
            </w:r>
          </w:p>
        </w:tc>
        <w:tc>
          <w:tcPr>
            <w:tcW w:w="6196" w:type="dxa"/>
          </w:tcPr>
          <w:p w14:paraId="31719E7B" w14:textId="5269B940" w:rsidR="00C554BF" w:rsidRPr="000D0083" w:rsidRDefault="004E5701">
            <w:pPr>
              <w:pStyle w:val="Table10ptText-ASDEFCON"/>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bl>
    <w:p w14:paraId="2EAD4C00" w14:textId="77777777" w:rsidR="00C554BF" w:rsidRPr="00A3113C" w:rsidRDefault="00C554BF">
      <w:pPr>
        <w:pStyle w:val="ASDEFCONOptionSpace"/>
        <w:rPr>
          <w:color w:val="000000"/>
        </w:rPr>
      </w:pPr>
    </w:p>
    <w:p w14:paraId="49497564" w14:textId="77777777" w:rsidR="00C554BF" w:rsidRPr="00A3113C" w:rsidRDefault="00C554BF">
      <w:pPr>
        <w:pStyle w:val="GuideLV2Head-ASDEFCON"/>
      </w:pPr>
      <w:r w:rsidRPr="00A3113C">
        <w:t>INFORMATION TABLE</w:t>
      </w:r>
    </w:p>
    <w:tbl>
      <w:tblPr>
        <w:tblW w:w="5010"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top w:w="28" w:type="dxa"/>
          <w:left w:w="28" w:type="dxa"/>
          <w:bottom w:w="28" w:type="dxa"/>
          <w:right w:w="28" w:type="dxa"/>
        </w:tblCellMar>
        <w:tblLook w:val="0000" w:firstRow="0" w:lastRow="0" w:firstColumn="0" w:lastColumn="0" w:noHBand="0" w:noVBand="0"/>
      </w:tblPr>
      <w:tblGrid>
        <w:gridCol w:w="1639"/>
        <w:gridCol w:w="30"/>
        <w:gridCol w:w="1813"/>
        <w:gridCol w:w="142"/>
        <w:gridCol w:w="853"/>
        <w:gridCol w:w="706"/>
        <w:gridCol w:w="47"/>
        <w:gridCol w:w="288"/>
        <w:gridCol w:w="37"/>
        <w:gridCol w:w="453"/>
        <w:gridCol w:w="216"/>
        <w:gridCol w:w="93"/>
        <w:gridCol w:w="49"/>
        <w:gridCol w:w="625"/>
        <w:gridCol w:w="308"/>
        <w:gridCol w:w="251"/>
        <w:gridCol w:w="1529"/>
      </w:tblGrid>
      <w:tr w:rsidR="00D5543E" w14:paraId="49179F95" w14:textId="77777777" w:rsidTr="009D7018">
        <w:trPr>
          <w:tblHeader/>
        </w:trPr>
        <w:tc>
          <w:tcPr>
            <w:tcW w:w="1669" w:type="dxa"/>
            <w:gridSpan w:val="2"/>
            <w:shd w:val="solid" w:color="F4F1EE" w:fill="auto"/>
          </w:tcPr>
          <w:p w14:paraId="22294B8E" w14:textId="77777777" w:rsidR="00C554BF" w:rsidRPr="00A3113C" w:rsidRDefault="00C554BF">
            <w:pPr>
              <w:pStyle w:val="Table10ptHeading-ASDEFCON"/>
            </w:pPr>
            <w:r w:rsidRPr="00A3113C">
              <w:t>Item</w:t>
            </w:r>
          </w:p>
        </w:tc>
        <w:tc>
          <w:tcPr>
            <w:tcW w:w="7410" w:type="dxa"/>
            <w:gridSpan w:val="15"/>
            <w:shd w:val="solid" w:color="F4F1EE" w:fill="auto"/>
          </w:tcPr>
          <w:p w14:paraId="25445257" w14:textId="77777777" w:rsidR="00C554BF" w:rsidRPr="00A3113C" w:rsidRDefault="00C554BF">
            <w:pPr>
              <w:pStyle w:val="Table10ptHeading-ASDEFCON"/>
              <w:rPr>
                <w:highlight w:val="lightGray"/>
              </w:rPr>
            </w:pPr>
            <w:r w:rsidRPr="00A3113C">
              <w:t>Information</w:t>
            </w:r>
          </w:p>
        </w:tc>
      </w:tr>
      <w:tr w:rsidR="00D5543E" w14:paraId="0E4ABBCF" w14:textId="77777777" w:rsidTr="001C2031">
        <w:trPr>
          <w:trHeight w:val="330"/>
        </w:trPr>
        <w:tc>
          <w:tcPr>
            <w:tcW w:w="1669" w:type="dxa"/>
            <w:gridSpan w:val="2"/>
            <w:vMerge w:val="restart"/>
            <w:shd w:val="solid" w:color="F4F1EE" w:fill="auto"/>
          </w:tcPr>
          <w:p w14:paraId="2AE0C31A" w14:textId="2FCDFBD6" w:rsidR="002E1FDD" w:rsidRPr="002E1FDD" w:rsidRDefault="00C554BF" w:rsidP="002E1FDD">
            <w:pPr>
              <w:pStyle w:val="Table10ptText-ASDEFCON"/>
              <w:rPr>
                <w:b/>
              </w:rPr>
            </w:pPr>
            <w:bookmarkStart w:id="2" w:name="_Toc136927146"/>
            <w:bookmarkStart w:id="3" w:name="_Toc139860398"/>
            <w:bookmarkStart w:id="4" w:name="_Toc140563482"/>
            <w:bookmarkStart w:id="5" w:name="_Toc140563768"/>
            <w:bookmarkStart w:id="6" w:name="_Toc140564268"/>
            <w:bookmarkStart w:id="7" w:name="_Toc140565571"/>
            <w:bookmarkStart w:id="8" w:name="_Toc140565714"/>
            <w:bookmarkStart w:id="9" w:name="_Toc140565875"/>
            <w:bookmarkStart w:id="10" w:name="_Toc140567506"/>
            <w:bookmarkStart w:id="11" w:name="_Toc140572379"/>
            <w:bookmarkStart w:id="12" w:name="_Toc201638955"/>
            <w:bookmarkStart w:id="13" w:name="_Toc216671603"/>
            <w:bookmarkStart w:id="14" w:name="_Toc300828085"/>
            <w:bookmarkStart w:id="15" w:name="_Toc300828163"/>
            <w:bookmarkStart w:id="16" w:name="_Toc300832957"/>
            <w:bookmarkStart w:id="17" w:name="_Toc300913855"/>
            <w:bookmarkStart w:id="18" w:name="_Ref64445633"/>
            <w:bookmarkEnd w:id="2"/>
            <w:bookmarkEnd w:id="3"/>
            <w:bookmarkEnd w:id="4"/>
            <w:bookmarkEnd w:id="5"/>
            <w:bookmarkEnd w:id="6"/>
            <w:bookmarkEnd w:id="7"/>
            <w:bookmarkEnd w:id="8"/>
            <w:bookmarkEnd w:id="9"/>
            <w:bookmarkEnd w:id="10"/>
            <w:bookmarkEnd w:id="11"/>
            <w:bookmarkEnd w:id="12"/>
            <w:bookmarkEnd w:id="13"/>
            <w:r w:rsidRPr="00A3113C">
              <w:rPr>
                <w:b/>
              </w:rPr>
              <w:t xml:space="preserve">Item </w:t>
            </w:r>
            <w:bookmarkEnd w:id="14"/>
            <w:bookmarkEnd w:id="15"/>
            <w:bookmarkEnd w:id="16"/>
            <w:bookmarkEnd w:id="17"/>
            <w:r>
              <w:rPr>
                <w:b/>
              </w:rPr>
              <w:t>1</w:t>
            </w:r>
            <w:bookmarkEnd w:id="18"/>
          </w:p>
          <w:p w14:paraId="2A51F803" w14:textId="101D5AFC" w:rsidR="00C554BF" w:rsidRPr="00A3113C" w:rsidRDefault="00C554BF" w:rsidP="002E1FDD">
            <w:pPr>
              <w:pStyle w:val="Table10ptText-ASDEFCON"/>
              <w:rPr>
                <w:b/>
              </w:rPr>
            </w:pPr>
            <w:r w:rsidRPr="00A3113C">
              <w:t>(clause</w:t>
            </w:r>
            <w:r>
              <w:t xml:space="preserve"> </w:t>
            </w:r>
            <w:r w:rsidRPr="008A2C7E">
              <w:fldChar w:fldCharType="begin"/>
            </w:r>
            <w:r w:rsidRPr="004E13CE">
              <w:instrText xml:space="preserve"> REF _Ref13654541 \r \h </w:instrText>
            </w:r>
            <w:r w:rsidRPr="001707B4">
              <w:instrText xml:space="preserve"> \* MERGEFORMAT </w:instrText>
            </w:r>
            <w:r w:rsidRPr="008A2C7E">
              <w:fldChar w:fldCharType="separate"/>
            </w:r>
            <w:r w:rsidR="00902F31">
              <w:t>1.7</w:t>
            </w:r>
            <w:r w:rsidRPr="008A2C7E">
              <w:fldChar w:fldCharType="end"/>
            </w:r>
            <w:r w:rsidRPr="00A3113C">
              <w:t>)</w:t>
            </w:r>
          </w:p>
        </w:tc>
        <w:tc>
          <w:tcPr>
            <w:tcW w:w="1955" w:type="dxa"/>
            <w:gridSpan w:val="2"/>
            <w:vMerge w:val="restart"/>
          </w:tcPr>
          <w:p w14:paraId="25A45F9C" w14:textId="77777777" w:rsidR="00C554BF" w:rsidRPr="009D7018" w:rsidRDefault="00C554BF">
            <w:pPr>
              <w:pStyle w:val="Table10ptText-ASDEFCON"/>
              <w:rPr>
                <w:b/>
              </w:rPr>
            </w:pPr>
            <w:bookmarkStart w:id="19" w:name="_Hlt83439176"/>
            <w:bookmarkEnd w:id="19"/>
            <w:r w:rsidRPr="009D7018">
              <w:rPr>
                <w:b/>
              </w:rPr>
              <w:t>Initial Term:</w:t>
            </w:r>
          </w:p>
          <w:p w14:paraId="2DF4B951" w14:textId="77777777" w:rsidR="00C554BF" w:rsidRPr="00A3113C" w:rsidRDefault="00C554BF" w:rsidP="00C554BF">
            <w:pPr>
              <w:pStyle w:val="Table10ptText-ASDEFCON"/>
              <w:rPr>
                <w:b/>
              </w:rPr>
            </w:pPr>
            <w:r w:rsidRPr="00A3113C">
              <w:t>(Core)</w:t>
            </w:r>
          </w:p>
        </w:tc>
        <w:tc>
          <w:tcPr>
            <w:tcW w:w="1931" w:type="dxa"/>
            <w:gridSpan w:val="5"/>
          </w:tcPr>
          <w:p w14:paraId="20762382" w14:textId="77777777" w:rsidR="00C554BF" w:rsidRPr="00A3113C" w:rsidRDefault="00C554BF" w:rsidP="00C554BF">
            <w:pPr>
              <w:pStyle w:val="Table10ptText-ASDEFCON"/>
              <w:rPr>
                <w:i/>
              </w:rPr>
            </w:pPr>
            <w:r w:rsidRPr="00A3113C">
              <w:t xml:space="preserve">Effective Date:   </w:t>
            </w:r>
          </w:p>
        </w:tc>
        <w:tc>
          <w:tcPr>
            <w:tcW w:w="3524" w:type="dxa"/>
            <w:gridSpan w:val="8"/>
          </w:tcPr>
          <w:p w14:paraId="6F3CE5D9" w14:textId="0C7E497D" w:rsidR="00C554BF" w:rsidRPr="00FE0007" w:rsidRDefault="004E5701" w:rsidP="00C554BF">
            <w:pPr>
              <w:pStyle w:val="Table10ptText-ASDEFCON"/>
              <w:rPr>
                <w:b/>
              </w:rPr>
            </w:pPr>
            <w:r>
              <w:rPr>
                <w:b/>
              </w:rPr>
              <w:fldChar w:fldCharType="begin">
                <w:ffData>
                  <w:name w:val="Text2"/>
                  <w:enabled/>
                  <w:calcOnExit w:val="0"/>
                  <w:textInput>
                    <w:default w:val="(…INSERT DATE…)"/>
                  </w:textInput>
                </w:ffData>
              </w:fldChar>
            </w:r>
            <w:bookmarkStart w:id="20" w:name="Text2"/>
            <w:r>
              <w:rPr>
                <w:b/>
              </w:rPr>
              <w:instrText xml:space="preserve"> FORMTEXT </w:instrText>
            </w:r>
            <w:r>
              <w:rPr>
                <w:b/>
              </w:rPr>
            </w:r>
            <w:r>
              <w:rPr>
                <w:b/>
              </w:rPr>
              <w:fldChar w:fldCharType="separate"/>
            </w:r>
            <w:r>
              <w:rPr>
                <w:b/>
                <w:noProof/>
              </w:rPr>
              <w:t>(…INSERT DATE…)</w:t>
            </w:r>
            <w:r>
              <w:rPr>
                <w:b/>
              </w:rPr>
              <w:fldChar w:fldCharType="end"/>
            </w:r>
            <w:bookmarkEnd w:id="20"/>
          </w:p>
        </w:tc>
      </w:tr>
      <w:tr w:rsidR="00D5543E" w14:paraId="40153722" w14:textId="77777777" w:rsidTr="001C2031">
        <w:trPr>
          <w:trHeight w:val="236"/>
        </w:trPr>
        <w:tc>
          <w:tcPr>
            <w:tcW w:w="1669" w:type="dxa"/>
            <w:gridSpan w:val="2"/>
            <w:vMerge/>
            <w:shd w:val="solid" w:color="F4F1EE" w:fill="auto"/>
          </w:tcPr>
          <w:p w14:paraId="64139EFB" w14:textId="77777777" w:rsidR="00C554BF" w:rsidRPr="00A3113C" w:rsidRDefault="00C554BF" w:rsidP="00C554BF">
            <w:pPr>
              <w:pStyle w:val="Table10ptText-ASDEFCON"/>
            </w:pPr>
          </w:p>
        </w:tc>
        <w:tc>
          <w:tcPr>
            <w:tcW w:w="1955" w:type="dxa"/>
            <w:gridSpan w:val="2"/>
            <w:vMerge/>
          </w:tcPr>
          <w:p w14:paraId="5FC6F885" w14:textId="77777777" w:rsidR="00C554BF" w:rsidRPr="00A3113C" w:rsidRDefault="00C554BF" w:rsidP="00C554BF">
            <w:pPr>
              <w:pStyle w:val="Table10ptText-ASDEFCON"/>
            </w:pPr>
          </w:p>
        </w:tc>
        <w:tc>
          <w:tcPr>
            <w:tcW w:w="1931" w:type="dxa"/>
            <w:gridSpan w:val="5"/>
          </w:tcPr>
          <w:p w14:paraId="6F38F163" w14:textId="77777777" w:rsidR="00C554BF" w:rsidRPr="00A3113C" w:rsidRDefault="00C554BF" w:rsidP="00C554BF">
            <w:pPr>
              <w:pStyle w:val="Table10ptText-ASDEFCON"/>
            </w:pPr>
            <w:r w:rsidRPr="00A3113C">
              <w:t>Expiry Date:</w:t>
            </w:r>
          </w:p>
        </w:tc>
        <w:tc>
          <w:tcPr>
            <w:tcW w:w="3524" w:type="dxa"/>
            <w:gridSpan w:val="8"/>
          </w:tcPr>
          <w:p w14:paraId="76915275" w14:textId="3B0CCA18" w:rsidR="00C554BF" w:rsidRPr="00FE0007" w:rsidRDefault="004E5701" w:rsidP="00C554BF">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D5543E" w14:paraId="797D1C5E" w14:textId="77777777" w:rsidTr="001C2031">
        <w:trPr>
          <w:trHeight w:val="330"/>
        </w:trPr>
        <w:tc>
          <w:tcPr>
            <w:tcW w:w="1669" w:type="dxa"/>
            <w:gridSpan w:val="2"/>
            <w:vMerge w:val="restart"/>
            <w:shd w:val="solid" w:color="F4F1EE" w:fill="auto"/>
          </w:tcPr>
          <w:p w14:paraId="56617E51" w14:textId="30399611" w:rsidR="002E1FDD" w:rsidRPr="002E1FDD" w:rsidRDefault="00C554BF" w:rsidP="002E1FDD">
            <w:pPr>
              <w:pStyle w:val="Table10ptText-ASDEFCON"/>
              <w:rPr>
                <w:b/>
              </w:rPr>
            </w:pPr>
            <w:bookmarkStart w:id="21" w:name="_Toc136927147"/>
            <w:bookmarkStart w:id="22" w:name="_Toc139860399"/>
            <w:bookmarkStart w:id="23" w:name="_Toc140563483"/>
            <w:bookmarkStart w:id="24" w:name="_Toc140563769"/>
            <w:bookmarkStart w:id="25" w:name="_Toc140564269"/>
            <w:bookmarkStart w:id="26" w:name="_Toc140565572"/>
            <w:bookmarkStart w:id="27" w:name="_Toc140565715"/>
            <w:bookmarkStart w:id="28" w:name="_Toc140565876"/>
            <w:bookmarkStart w:id="29" w:name="_Toc140567507"/>
            <w:bookmarkStart w:id="30" w:name="_Toc140572380"/>
            <w:bookmarkStart w:id="31" w:name="_Toc201638956"/>
            <w:bookmarkStart w:id="32" w:name="_Toc216671604"/>
            <w:bookmarkStart w:id="33" w:name="_Toc300828086"/>
            <w:bookmarkStart w:id="34" w:name="_Toc300828164"/>
            <w:bookmarkStart w:id="35" w:name="_Toc300832958"/>
            <w:bookmarkStart w:id="36" w:name="_Toc300913856"/>
            <w:bookmarkStart w:id="37" w:name="_Ref64445786"/>
            <w:bookmarkEnd w:id="21"/>
            <w:bookmarkEnd w:id="22"/>
            <w:bookmarkEnd w:id="23"/>
            <w:bookmarkEnd w:id="24"/>
            <w:bookmarkEnd w:id="25"/>
            <w:bookmarkEnd w:id="26"/>
            <w:bookmarkEnd w:id="27"/>
            <w:bookmarkEnd w:id="28"/>
            <w:bookmarkEnd w:id="29"/>
            <w:bookmarkEnd w:id="30"/>
            <w:bookmarkEnd w:id="31"/>
            <w:bookmarkEnd w:id="32"/>
            <w:r w:rsidRPr="00A3113C">
              <w:rPr>
                <w:b/>
              </w:rPr>
              <w:t xml:space="preserve">Item </w:t>
            </w:r>
            <w:bookmarkEnd w:id="33"/>
            <w:bookmarkEnd w:id="34"/>
            <w:bookmarkEnd w:id="35"/>
            <w:bookmarkEnd w:id="36"/>
            <w:r>
              <w:rPr>
                <w:b/>
              </w:rPr>
              <w:t>2</w:t>
            </w:r>
            <w:bookmarkEnd w:id="37"/>
          </w:p>
          <w:p w14:paraId="08F0EB19" w14:textId="71A78711" w:rsidR="00C554BF" w:rsidRPr="00A3113C" w:rsidRDefault="00C554BF" w:rsidP="002E1FDD">
            <w:pPr>
              <w:pStyle w:val="Table10ptText-ASDEFCON"/>
              <w:rPr>
                <w:b/>
              </w:rPr>
            </w:pPr>
            <w:r w:rsidRPr="00A3113C">
              <w:t>(clause</w:t>
            </w:r>
            <w:r>
              <w:t xml:space="preserve"> </w:t>
            </w:r>
            <w:r w:rsidRPr="008A2C7E">
              <w:fldChar w:fldCharType="begin"/>
            </w:r>
            <w:r w:rsidRPr="004E13CE">
              <w:instrText xml:space="preserve"> REF _Ref13654551 \r \h </w:instrText>
            </w:r>
            <w:r w:rsidRPr="001707B4">
              <w:instrText xml:space="preserve"> \* MERGEFORMAT </w:instrText>
            </w:r>
            <w:r w:rsidRPr="008A2C7E">
              <w:fldChar w:fldCharType="separate"/>
            </w:r>
            <w:r w:rsidR="00902F31">
              <w:t>1.8</w:t>
            </w:r>
            <w:r w:rsidRPr="008A2C7E">
              <w:fldChar w:fldCharType="end"/>
            </w:r>
            <w:r w:rsidRPr="00A3113C">
              <w:t>)</w:t>
            </w:r>
          </w:p>
        </w:tc>
        <w:tc>
          <w:tcPr>
            <w:tcW w:w="1955" w:type="dxa"/>
            <w:gridSpan w:val="2"/>
            <w:vMerge w:val="restart"/>
          </w:tcPr>
          <w:p w14:paraId="41471E3F" w14:textId="43B8BF62" w:rsidR="002E1FDD" w:rsidRDefault="00C554BF" w:rsidP="002E1FDD">
            <w:pPr>
              <w:pStyle w:val="Table10ptText-ASDEFCON"/>
            </w:pPr>
            <w:r w:rsidRPr="00A3113C">
              <w:rPr>
                <w:b/>
              </w:rPr>
              <w:t>Options to Extend:</w:t>
            </w:r>
          </w:p>
          <w:p w14:paraId="1D77C619" w14:textId="7D79B5F9" w:rsidR="00C554BF" w:rsidRPr="00A3113C" w:rsidRDefault="00C554BF" w:rsidP="002E1FDD">
            <w:pPr>
              <w:pStyle w:val="Table10ptText-ASDEFCON"/>
            </w:pPr>
            <w:r w:rsidRPr="00A3113C">
              <w:t>(Optional)</w:t>
            </w:r>
          </w:p>
        </w:tc>
        <w:tc>
          <w:tcPr>
            <w:tcW w:w="1931" w:type="dxa"/>
            <w:gridSpan w:val="5"/>
          </w:tcPr>
          <w:p w14:paraId="16F76069" w14:textId="77777777" w:rsidR="00C554BF" w:rsidRPr="00A3113C" w:rsidRDefault="00C554BF" w:rsidP="00C554BF">
            <w:pPr>
              <w:pStyle w:val="Table10ptText-ASDEFCON"/>
            </w:pPr>
            <w:r w:rsidRPr="00A3113C">
              <w:t>Number of Options:</w:t>
            </w:r>
          </w:p>
        </w:tc>
        <w:tc>
          <w:tcPr>
            <w:tcW w:w="3524" w:type="dxa"/>
            <w:gridSpan w:val="8"/>
          </w:tcPr>
          <w:p w14:paraId="2B3A5FE2" w14:textId="19F7A6F5" w:rsidR="00C554BF" w:rsidRPr="00FE0007" w:rsidRDefault="00447FE2" w:rsidP="00C554BF">
            <w:pPr>
              <w:pStyle w:val="Table10ptText-ASDEFCON"/>
              <w:rPr>
                <w:b/>
              </w:rPr>
            </w:pPr>
            <w:r>
              <w:rPr>
                <w:b/>
              </w:rPr>
              <w:fldChar w:fldCharType="begin">
                <w:ffData>
                  <w:name w:val=""/>
                  <w:enabled/>
                  <w:calcOnExit w:val="0"/>
                  <w:textInput>
                    <w:default w:val="[…INSERT NUMBER…]"/>
                  </w:textInput>
                </w:ffData>
              </w:fldChar>
            </w:r>
            <w:r>
              <w:rPr>
                <w:b/>
              </w:rPr>
              <w:instrText xml:space="preserve"> FORMTEXT </w:instrText>
            </w:r>
            <w:r>
              <w:rPr>
                <w:b/>
              </w:rPr>
            </w:r>
            <w:r>
              <w:rPr>
                <w:b/>
              </w:rPr>
              <w:fldChar w:fldCharType="separate"/>
            </w:r>
            <w:r>
              <w:rPr>
                <w:b/>
                <w:noProof/>
              </w:rPr>
              <w:t>[…INSERT NUMBER…]</w:t>
            </w:r>
            <w:r>
              <w:rPr>
                <w:b/>
              </w:rPr>
              <w:fldChar w:fldCharType="end"/>
            </w:r>
          </w:p>
        </w:tc>
      </w:tr>
      <w:tr w:rsidR="00D5543E" w14:paraId="320080B2" w14:textId="77777777" w:rsidTr="001C2031">
        <w:trPr>
          <w:trHeight w:val="285"/>
        </w:trPr>
        <w:tc>
          <w:tcPr>
            <w:tcW w:w="1669" w:type="dxa"/>
            <w:gridSpan w:val="2"/>
            <w:vMerge/>
            <w:shd w:val="solid" w:color="F4F1EE" w:fill="auto"/>
          </w:tcPr>
          <w:p w14:paraId="4FB635FD" w14:textId="77777777" w:rsidR="00C554BF" w:rsidRPr="00A3113C" w:rsidRDefault="00C554BF" w:rsidP="00C554BF">
            <w:pPr>
              <w:pStyle w:val="Table10ptText-ASDEFCON"/>
            </w:pPr>
          </w:p>
        </w:tc>
        <w:tc>
          <w:tcPr>
            <w:tcW w:w="1955" w:type="dxa"/>
            <w:gridSpan w:val="2"/>
            <w:vMerge/>
          </w:tcPr>
          <w:p w14:paraId="1C41FDDC" w14:textId="77777777" w:rsidR="00C554BF" w:rsidRPr="00A3113C" w:rsidRDefault="00C554BF" w:rsidP="00C554BF">
            <w:pPr>
              <w:pStyle w:val="Table10ptText-ASDEFCON"/>
            </w:pPr>
          </w:p>
        </w:tc>
        <w:tc>
          <w:tcPr>
            <w:tcW w:w="1931" w:type="dxa"/>
            <w:gridSpan w:val="5"/>
          </w:tcPr>
          <w:p w14:paraId="2AB49752" w14:textId="77777777" w:rsidR="00C554BF" w:rsidRPr="00A3113C" w:rsidRDefault="00C554BF" w:rsidP="00C554BF">
            <w:pPr>
              <w:pStyle w:val="Table10ptText-ASDEFCON"/>
            </w:pPr>
            <w:r w:rsidRPr="00A3113C">
              <w:t>Option Period:</w:t>
            </w:r>
          </w:p>
        </w:tc>
        <w:tc>
          <w:tcPr>
            <w:tcW w:w="3524" w:type="dxa"/>
            <w:gridSpan w:val="8"/>
          </w:tcPr>
          <w:p w14:paraId="6D1DF9AE" w14:textId="7709AF0C" w:rsidR="00C554BF" w:rsidRPr="00FE0007" w:rsidRDefault="00447FE2" w:rsidP="00C554BF">
            <w:pPr>
              <w:pStyle w:val="Table10ptText-ASDEFCON"/>
              <w:rPr>
                <w:b/>
              </w:rPr>
            </w:pPr>
            <w:r>
              <w:rPr>
                <w:b/>
              </w:rPr>
              <w:fldChar w:fldCharType="begin">
                <w:ffData>
                  <w:name w:val=""/>
                  <w:enabled/>
                  <w:calcOnExit w:val="0"/>
                  <w:textInput>
                    <w:default w:val="[…INSERT PERIOD OF EACH OPTION…]"/>
                  </w:textInput>
                </w:ffData>
              </w:fldChar>
            </w:r>
            <w:r>
              <w:rPr>
                <w:b/>
              </w:rPr>
              <w:instrText xml:space="preserve"> FORMTEXT </w:instrText>
            </w:r>
            <w:r>
              <w:rPr>
                <w:b/>
              </w:rPr>
            </w:r>
            <w:r>
              <w:rPr>
                <w:b/>
              </w:rPr>
              <w:fldChar w:fldCharType="separate"/>
            </w:r>
            <w:r>
              <w:rPr>
                <w:b/>
                <w:noProof/>
              </w:rPr>
              <w:t>[…INSERT PERIOD OF EACH OPTION…]</w:t>
            </w:r>
            <w:r>
              <w:rPr>
                <w:b/>
              </w:rPr>
              <w:fldChar w:fldCharType="end"/>
            </w:r>
          </w:p>
        </w:tc>
      </w:tr>
      <w:tr w:rsidR="00D5543E" w14:paraId="0CF20BA6" w14:textId="77777777" w:rsidTr="001C2031">
        <w:tc>
          <w:tcPr>
            <w:tcW w:w="1669" w:type="dxa"/>
            <w:gridSpan w:val="2"/>
            <w:shd w:val="solid" w:color="F4F1EE" w:fill="auto"/>
          </w:tcPr>
          <w:p w14:paraId="58560980" w14:textId="2DEEFF53" w:rsidR="00C554BF" w:rsidRPr="00BB4D67" w:rsidRDefault="00C554BF" w:rsidP="00BB4D67">
            <w:pPr>
              <w:pStyle w:val="Table10ptText-ASDEFCON"/>
              <w:rPr>
                <w:b/>
              </w:rPr>
            </w:pPr>
            <w:r w:rsidRPr="00A3113C">
              <w:rPr>
                <w:b/>
              </w:rPr>
              <w:t xml:space="preserve">Item </w:t>
            </w:r>
            <w:r>
              <w:rPr>
                <w:b/>
              </w:rPr>
              <w:t>3</w:t>
            </w:r>
          </w:p>
        </w:tc>
        <w:tc>
          <w:tcPr>
            <w:tcW w:w="1955" w:type="dxa"/>
            <w:gridSpan w:val="2"/>
          </w:tcPr>
          <w:p w14:paraId="2050F222" w14:textId="2121F450" w:rsidR="002E1FDD" w:rsidRPr="002E1FDD" w:rsidRDefault="00C554BF" w:rsidP="002E1FDD">
            <w:pPr>
              <w:pStyle w:val="Table10ptText-ASDEFCON"/>
            </w:pPr>
            <w:r w:rsidRPr="00A3113C">
              <w:rPr>
                <w:b/>
              </w:rPr>
              <w:t>Base Date:</w:t>
            </w:r>
          </w:p>
          <w:p w14:paraId="77B74F5C" w14:textId="0C57D347" w:rsidR="00C554BF" w:rsidRPr="00A3113C" w:rsidRDefault="00C554BF" w:rsidP="002E1FDD">
            <w:pPr>
              <w:pStyle w:val="Table10ptText-ASDEFCON"/>
            </w:pPr>
            <w:r w:rsidRPr="00A3113C">
              <w:t>(</w:t>
            </w:r>
            <w:r>
              <w:t>Core</w:t>
            </w:r>
            <w:r w:rsidRPr="00A3113C">
              <w:t>)</w:t>
            </w:r>
          </w:p>
        </w:tc>
        <w:tc>
          <w:tcPr>
            <w:tcW w:w="5455" w:type="dxa"/>
            <w:gridSpan w:val="13"/>
          </w:tcPr>
          <w:p w14:paraId="4E6C70C9" w14:textId="036BAA34" w:rsidR="00C554BF" w:rsidRPr="00FE0007" w:rsidRDefault="00447FE2" w:rsidP="00C554BF">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p w14:paraId="312FAC4E" w14:textId="77777777" w:rsidR="00C554BF" w:rsidRPr="00A3113C" w:rsidRDefault="00C554BF">
            <w:pPr>
              <w:pStyle w:val="NoteToDrafters-ASDEFCON"/>
            </w:pPr>
            <w:r w:rsidRPr="00A3113C">
              <w:t>Note to drafters:  Base Date should be the date one month prior to the date on which tenders close.</w:t>
            </w:r>
          </w:p>
        </w:tc>
      </w:tr>
      <w:tr w:rsidR="009D7018" w14:paraId="4479720D" w14:textId="77777777" w:rsidTr="001C203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c>
          <w:tcPr>
            <w:tcW w:w="1669" w:type="dxa"/>
            <w:gridSpan w:val="2"/>
            <w:shd w:val="solid" w:color="F4F1EE" w:fill="auto"/>
          </w:tcPr>
          <w:p w14:paraId="087A67F9" w14:textId="6188E911" w:rsidR="002E1FDD" w:rsidRDefault="009D7018" w:rsidP="002E1FDD">
            <w:pPr>
              <w:pStyle w:val="Table10ptText-ASDEFCON"/>
            </w:pPr>
            <w:r w:rsidRPr="00A3113C">
              <w:rPr>
                <w:b/>
              </w:rPr>
              <w:t xml:space="preserve">Item </w:t>
            </w:r>
            <w:r w:rsidR="00D85954">
              <w:rPr>
                <w:b/>
              </w:rPr>
              <w:t>4</w:t>
            </w:r>
          </w:p>
          <w:p w14:paraId="56990F35" w14:textId="5FB7F8D9" w:rsidR="009D7018" w:rsidRPr="00A3113C" w:rsidRDefault="009D7018" w:rsidP="002E1FDD">
            <w:pPr>
              <w:pStyle w:val="Table10ptText-ASDEFCON"/>
            </w:pPr>
            <w:r w:rsidRPr="00A3113C">
              <w:t xml:space="preserve">(clause </w:t>
            </w:r>
            <w:r>
              <w:fldChar w:fldCharType="begin"/>
            </w:r>
            <w:r>
              <w:instrText xml:space="preserve"> REF _Ref95310645 \w \h </w:instrText>
            </w:r>
            <w:r>
              <w:fldChar w:fldCharType="separate"/>
            </w:r>
            <w:r w:rsidR="00902F31">
              <w:t>7.4</w:t>
            </w:r>
            <w:r>
              <w:fldChar w:fldCharType="end"/>
            </w:r>
            <w:r w:rsidRPr="00A3113C">
              <w:t>)</w:t>
            </w:r>
          </w:p>
        </w:tc>
        <w:tc>
          <w:tcPr>
            <w:tcW w:w="1955" w:type="dxa"/>
            <w:gridSpan w:val="2"/>
          </w:tcPr>
          <w:p w14:paraId="4C73008F" w14:textId="5C622AEF" w:rsidR="002E1FDD" w:rsidRDefault="009D7018" w:rsidP="002E1FDD">
            <w:pPr>
              <w:pStyle w:val="Table10ptText-ASDEFCON"/>
            </w:pPr>
            <w:r w:rsidRPr="00A3113C">
              <w:rPr>
                <w:b/>
              </w:rPr>
              <w:t>Mobilisation Payment:</w:t>
            </w:r>
          </w:p>
          <w:p w14:paraId="48E9382C" w14:textId="1BF62195" w:rsidR="009D7018" w:rsidRPr="00A3113C" w:rsidRDefault="009D7018" w:rsidP="002E1FDD">
            <w:pPr>
              <w:pStyle w:val="Table10ptText-ASDEFCON"/>
            </w:pPr>
            <w:r w:rsidRPr="00A3113C">
              <w:t>(</w:t>
            </w:r>
            <w:r w:rsidR="00D85954">
              <w:t>RFT Core</w:t>
            </w:r>
            <w:r w:rsidRPr="00A3113C">
              <w:t>)</w:t>
            </w:r>
          </w:p>
        </w:tc>
        <w:tc>
          <w:tcPr>
            <w:tcW w:w="2600" w:type="dxa"/>
            <w:gridSpan w:val="7"/>
            <w:tcBorders>
              <w:bottom w:val="single" w:sz="4" w:space="0" w:color="EEECE1"/>
              <w:right w:val="single" w:sz="4" w:space="0" w:color="EEECE1"/>
            </w:tcBorders>
          </w:tcPr>
          <w:p w14:paraId="2B6E9D28" w14:textId="3E42C305" w:rsidR="009D7018" w:rsidRPr="00FB6B60" w:rsidRDefault="009D7018" w:rsidP="009D7018">
            <w:pPr>
              <w:pStyle w:val="Table10ptText-ASDEFCON"/>
              <w:rPr>
                <w:b/>
              </w:rPr>
            </w:pPr>
            <w:r w:rsidRPr="00A3113C">
              <w:t>Mobilisation Payment:</w:t>
            </w:r>
          </w:p>
        </w:tc>
        <w:tc>
          <w:tcPr>
            <w:tcW w:w="2855" w:type="dxa"/>
            <w:gridSpan w:val="6"/>
            <w:tcBorders>
              <w:left w:val="single" w:sz="4" w:space="0" w:color="EEECE1"/>
              <w:bottom w:val="single" w:sz="4" w:space="0" w:color="EEECE1"/>
            </w:tcBorders>
          </w:tcPr>
          <w:p w14:paraId="0BFB585C" w14:textId="49EFE297" w:rsidR="009D7018" w:rsidRPr="00FB6B60" w:rsidRDefault="00447FE2" w:rsidP="009D7018">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r w:rsidR="009D7018">
              <w:rPr>
                <w:b/>
              </w:rPr>
              <w:fldChar w:fldCharType="begin">
                <w:ffData>
                  <w:name w:val=""/>
                  <w:enabled/>
                  <w:calcOnExit w:val="0"/>
                  <w:textInput>
                    <w:default w:val="(INSERT AMOUNT)"/>
                  </w:textInput>
                </w:ffData>
              </w:fldChar>
            </w:r>
            <w:r w:rsidR="009D7018">
              <w:rPr>
                <w:b/>
              </w:rPr>
              <w:instrText xml:space="preserve"> FORMTEXT </w:instrText>
            </w:r>
            <w:r w:rsidR="009D7018">
              <w:rPr>
                <w:b/>
              </w:rPr>
            </w:r>
            <w:r w:rsidR="009D7018">
              <w:rPr>
                <w:b/>
              </w:rPr>
              <w:fldChar w:fldCharType="separate"/>
            </w:r>
            <w:r w:rsidR="00F90E4F">
              <w:rPr>
                <w:b/>
                <w:noProof/>
              </w:rPr>
              <w:t>(INSERT AMOUNT)</w:t>
            </w:r>
            <w:r w:rsidR="009D7018">
              <w:rPr>
                <w:b/>
              </w:rPr>
              <w:fldChar w:fldCharType="end"/>
            </w:r>
          </w:p>
        </w:tc>
      </w:tr>
      <w:tr w:rsidR="009D7018" w14:paraId="032B0E53" w14:textId="77777777" w:rsidTr="001C2031">
        <w:trPr>
          <w:trHeight w:val="507"/>
        </w:trPr>
        <w:tc>
          <w:tcPr>
            <w:tcW w:w="1669" w:type="dxa"/>
            <w:gridSpan w:val="2"/>
            <w:vMerge w:val="restart"/>
            <w:shd w:val="solid" w:color="F4F1EE" w:fill="auto"/>
          </w:tcPr>
          <w:p w14:paraId="336C78D0" w14:textId="0E195C71" w:rsidR="002E1FDD" w:rsidRPr="002E1FDD" w:rsidRDefault="009D7018" w:rsidP="002E1FDD">
            <w:pPr>
              <w:pStyle w:val="Table10ptText-ASDEFCON"/>
              <w:rPr>
                <w:b/>
              </w:rPr>
            </w:pPr>
            <w:r w:rsidRPr="00A3113C">
              <w:rPr>
                <w:b/>
              </w:rPr>
              <w:t xml:space="preserve">Item </w:t>
            </w:r>
            <w:r w:rsidR="00D85954">
              <w:rPr>
                <w:b/>
              </w:rPr>
              <w:t>5</w:t>
            </w:r>
          </w:p>
          <w:p w14:paraId="43AE65B7" w14:textId="5EF33E09" w:rsidR="009D7018" w:rsidRPr="00A3113C" w:rsidRDefault="009D7018" w:rsidP="002E1FDD">
            <w:pPr>
              <w:pStyle w:val="Table10ptText-ASDEFCON"/>
              <w:rPr>
                <w:b/>
              </w:rPr>
            </w:pPr>
            <w:r w:rsidRPr="00A3113C">
              <w:t xml:space="preserve">(clause </w:t>
            </w:r>
            <w:r w:rsidRPr="008F6D4E">
              <w:fldChar w:fldCharType="begin"/>
            </w:r>
            <w:r w:rsidRPr="008F6D4E">
              <w:instrText xml:space="preserve"> REF _Ref325721462 \r \h  \* MERGEFORMAT </w:instrText>
            </w:r>
            <w:r w:rsidRPr="008F6D4E">
              <w:fldChar w:fldCharType="separate"/>
            </w:r>
            <w:r w:rsidR="00902F31">
              <w:t>7.5</w:t>
            </w:r>
            <w:r w:rsidRPr="008F6D4E">
              <w:fldChar w:fldCharType="end"/>
            </w:r>
            <w:r w:rsidRPr="00A3113C">
              <w:t>)</w:t>
            </w:r>
          </w:p>
        </w:tc>
        <w:tc>
          <w:tcPr>
            <w:tcW w:w="1955" w:type="dxa"/>
            <w:gridSpan w:val="2"/>
            <w:vMerge w:val="restart"/>
          </w:tcPr>
          <w:p w14:paraId="482DBA73" w14:textId="7DFC090E" w:rsidR="002E1FDD" w:rsidRDefault="009D7018" w:rsidP="002E1FDD">
            <w:pPr>
              <w:pStyle w:val="Table10ptText-ASDEFCON"/>
            </w:pPr>
            <w:r>
              <w:rPr>
                <w:b/>
              </w:rPr>
              <w:t xml:space="preserve">Bank Guarantee for </w:t>
            </w:r>
            <w:r w:rsidRPr="00A3113C">
              <w:rPr>
                <w:b/>
              </w:rPr>
              <w:t>Mobilisation Payment:</w:t>
            </w:r>
          </w:p>
          <w:p w14:paraId="1480E4E4" w14:textId="4F4A73E7" w:rsidR="009D7018" w:rsidRPr="00A3113C" w:rsidRDefault="00B96C26" w:rsidP="002E1FDD">
            <w:pPr>
              <w:pStyle w:val="Table10ptText-ASDEFCON"/>
            </w:pPr>
            <w:r>
              <w:lastRenderedPageBreak/>
              <w:t>(</w:t>
            </w:r>
            <w:r w:rsidR="009D7018">
              <w:t>RFT Core</w:t>
            </w:r>
            <w:r w:rsidR="009D7018" w:rsidRPr="00A3113C">
              <w:t>)</w:t>
            </w:r>
          </w:p>
        </w:tc>
        <w:tc>
          <w:tcPr>
            <w:tcW w:w="2600" w:type="dxa"/>
            <w:gridSpan w:val="7"/>
            <w:tcBorders>
              <w:right w:val="single" w:sz="4" w:space="0" w:color="EEECE1"/>
            </w:tcBorders>
          </w:tcPr>
          <w:p w14:paraId="2FD9B647" w14:textId="5F1778C1" w:rsidR="009D7018" w:rsidRPr="00A3113C" w:rsidRDefault="009D7018" w:rsidP="009D7018">
            <w:pPr>
              <w:pStyle w:val="Table10ptText-ASDEFCON"/>
            </w:pPr>
            <w:r w:rsidRPr="00A3113C">
              <w:lastRenderedPageBreak/>
              <w:t>Mobilisation Security Amount:</w:t>
            </w:r>
          </w:p>
        </w:tc>
        <w:tc>
          <w:tcPr>
            <w:tcW w:w="2855" w:type="dxa"/>
            <w:gridSpan w:val="6"/>
            <w:tcBorders>
              <w:left w:val="single" w:sz="4" w:space="0" w:color="EEECE1"/>
            </w:tcBorders>
          </w:tcPr>
          <w:p w14:paraId="4E328527" w14:textId="5D8CF750" w:rsidR="009D7018" w:rsidRPr="00FB6B60" w:rsidRDefault="00447FE2" w:rsidP="00C554BF">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r w:rsidR="009D7018">
              <w:rPr>
                <w:b/>
              </w:rPr>
              <w:fldChar w:fldCharType="begin">
                <w:ffData>
                  <w:name w:val=""/>
                  <w:enabled/>
                  <w:calcOnExit w:val="0"/>
                  <w:textInput>
                    <w:default w:val="(INSERT AMOUNT)"/>
                  </w:textInput>
                </w:ffData>
              </w:fldChar>
            </w:r>
            <w:r w:rsidR="009D7018">
              <w:rPr>
                <w:b/>
              </w:rPr>
              <w:instrText xml:space="preserve"> FORMTEXT </w:instrText>
            </w:r>
            <w:r w:rsidR="009D7018">
              <w:rPr>
                <w:b/>
              </w:rPr>
            </w:r>
            <w:r w:rsidR="009D7018">
              <w:rPr>
                <w:b/>
              </w:rPr>
              <w:fldChar w:fldCharType="separate"/>
            </w:r>
            <w:r w:rsidR="00F90E4F">
              <w:rPr>
                <w:b/>
                <w:noProof/>
              </w:rPr>
              <w:t>(INSERT AMOUNT)</w:t>
            </w:r>
            <w:r w:rsidR="009D7018">
              <w:rPr>
                <w:b/>
              </w:rPr>
              <w:fldChar w:fldCharType="end"/>
            </w:r>
          </w:p>
        </w:tc>
      </w:tr>
      <w:tr w:rsidR="00D5543E" w14:paraId="4BEC7A3A" w14:textId="77777777" w:rsidTr="001C2031">
        <w:trPr>
          <w:trHeight w:val="370"/>
        </w:trPr>
        <w:tc>
          <w:tcPr>
            <w:tcW w:w="1669" w:type="dxa"/>
            <w:gridSpan w:val="2"/>
            <w:vMerge/>
            <w:shd w:val="solid" w:color="F4F1EE" w:fill="auto"/>
          </w:tcPr>
          <w:p w14:paraId="23437905" w14:textId="77777777" w:rsidR="00C554BF" w:rsidRPr="00A3113C" w:rsidRDefault="00C554BF" w:rsidP="00C554BF">
            <w:pPr>
              <w:pStyle w:val="Table10ptText-ASDEFCON"/>
            </w:pPr>
          </w:p>
        </w:tc>
        <w:tc>
          <w:tcPr>
            <w:tcW w:w="1955" w:type="dxa"/>
            <w:gridSpan w:val="2"/>
            <w:vMerge/>
          </w:tcPr>
          <w:p w14:paraId="6E86673E" w14:textId="77777777" w:rsidR="00C554BF" w:rsidRPr="00A3113C" w:rsidRDefault="00C554BF" w:rsidP="00C554BF">
            <w:pPr>
              <w:pStyle w:val="Table10ptText-ASDEFCON"/>
            </w:pPr>
          </w:p>
        </w:tc>
        <w:tc>
          <w:tcPr>
            <w:tcW w:w="2600" w:type="dxa"/>
            <w:gridSpan w:val="7"/>
            <w:tcBorders>
              <w:top w:val="single" w:sz="4" w:space="0" w:color="EEECE1"/>
              <w:right w:val="single" w:sz="4" w:space="0" w:color="EEECE1"/>
            </w:tcBorders>
          </w:tcPr>
          <w:p w14:paraId="353398BB" w14:textId="77777777" w:rsidR="00C554BF" w:rsidRPr="00A3113C" w:rsidRDefault="00C554BF" w:rsidP="00C554BF">
            <w:pPr>
              <w:pStyle w:val="Table10ptText-ASDEFCON"/>
            </w:pPr>
            <w:r w:rsidRPr="00A3113C">
              <w:t xml:space="preserve">Mobilisation Security </w:t>
            </w:r>
            <w:r>
              <w:t>Date</w:t>
            </w:r>
            <w:r w:rsidRPr="00A3113C">
              <w:t>:</w:t>
            </w:r>
          </w:p>
        </w:tc>
        <w:tc>
          <w:tcPr>
            <w:tcW w:w="2855" w:type="dxa"/>
            <w:gridSpan w:val="6"/>
            <w:tcBorders>
              <w:top w:val="single" w:sz="4" w:space="0" w:color="EEECE1"/>
              <w:left w:val="single" w:sz="4" w:space="0" w:color="EEECE1"/>
            </w:tcBorders>
          </w:tcPr>
          <w:p w14:paraId="1777044B" w14:textId="6688C17B" w:rsidR="00C554BF" w:rsidRPr="00FB6B60" w:rsidRDefault="00447FE2" w:rsidP="00C554BF">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C554BF">
              <w:rPr>
                <w:b/>
              </w:rPr>
              <w:fldChar w:fldCharType="begin">
                <w:ffData>
                  <w:name w:val=""/>
                  <w:enabled/>
                  <w:calcOnExit w:val="0"/>
                  <w:textInput>
                    <w:default w:val="(INSERT DATE)"/>
                  </w:textInput>
                </w:ffData>
              </w:fldChar>
            </w:r>
            <w:r w:rsidR="00C554BF">
              <w:rPr>
                <w:b/>
              </w:rPr>
              <w:instrText xml:space="preserve"> FORMTEXT </w:instrText>
            </w:r>
            <w:r w:rsidR="00C554BF">
              <w:rPr>
                <w:b/>
              </w:rPr>
            </w:r>
            <w:r w:rsidR="00C554BF">
              <w:rPr>
                <w:b/>
              </w:rPr>
              <w:fldChar w:fldCharType="separate"/>
            </w:r>
            <w:r w:rsidR="00F90E4F">
              <w:rPr>
                <w:b/>
                <w:noProof/>
              </w:rPr>
              <w:t>(INSERT DATE)</w:t>
            </w:r>
            <w:r w:rsidR="00C554BF">
              <w:rPr>
                <w:b/>
              </w:rPr>
              <w:fldChar w:fldCharType="end"/>
            </w:r>
          </w:p>
        </w:tc>
      </w:tr>
      <w:tr w:rsidR="00D5543E" w14:paraId="5A90126C" w14:textId="77777777" w:rsidTr="001C2031">
        <w:trPr>
          <w:trHeight w:val="362"/>
        </w:trPr>
        <w:tc>
          <w:tcPr>
            <w:tcW w:w="1669" w:type="dxa"/>
            <w:gridSpan w:val="2"/>
            <w:vMerge w:val="restart"/>
            <w:shd w:val="solid" w:color="F4F1EE" w:fill="auto"/>
          </w:tcPr>
          <w:p w14:paraId="5400CE68" w14:textId="2BBD7BDE" w:rsidR="002E1FDD" w:rsidRPr="002E1FDD" w:rsidRDefault="00C554BF" w:rsidP="002E1FDD">
            <w:pPr>
              <w:pStyle w:val="Table10ptText-ASDEFCON"/>
              <w:rPr>
                <w:b/>
              </w:rPr>
            </w:pPr>
            <w:r w:rsidRPr="00A3113C">
              <w:rPr>
                <w:b/>
              </w:rPr>
              <w:t xml:space="preserve">Item </w:t>
            </w:r>
            <w:r w:rsidR="00D85954">
              <w:rPr>
                <w:b/>
              </w:rPr>
              <w:t>6</w:t>
            </w:r>
          </w:p>
          <w:p w14:paraId="4A19D9C3" w14:textId="6E313CFB" w:rsidR="00C554BF" w:rsidRPr="00A3113C" w:rsidRDefault="00C554BF" w:rsidP="002E1FDD">
            <w:pPr>
              <w:pStyle w:val="Table10ptText-ASDEFCON"/>
              <w:rPr>
                <w:b/>
              </w:rPr>
            </w:pPr>
            <w:r w:rsidRPr="00A3113C">
              <w:t xml:space="preserve">(clause </w:t>
            </w:r>
            <w:r w:rsidRPr="008F6D4E">
              <w:fldChar w:fldCharType="begin"/>
            </w:r>
            <w:r w:rsidRPr="008F6D4E">
              <w:instrText xml:space="preserve"> REF _Ref322702114 \r \h  \* MERGEFORMAT </w:instrText>
            </w:r>
            <w:r w:rsidRPr="008F6D4E">
              <w:fldChar w:fldCharType="separate"/>
            </w:r>
            <w:r w:rsidR="00902F31">
              <w:t>7.6</w:t>
            </w:r>
            <w:r w:rsidRPr="008F6D4E">
              <w:fldChar w:fldCharType="end"/>
            </w:r>
            <w:r w:rsidRPr="00A3113C">
              <w:t>)</w:t>
            </w:r>
          </w:p>
        </w:tc>
        <w:tc>
          <w:tcPr>
            <w:tcW w:w="1955" w:type="dxa"/>
            <w:gridSpan w:val="2"/>
            <w:vMerge w:val="restart"/>
          </w:tcPr>
          <w:p w14:paraId="5039310E" w14:textId="1F45C805" w:rsidR="002E1FDD" w:rsidRDefault="00C554BF" w:rsidP="002E1FDD">
            <w:pPr>
              <w:pStyle w:val="Table10ptText-ASDEFCON"/>
            </w:pPr>
            <w:r>
              <w:rPr>
                <w:b/>
              </w:rPr>
              <w:t xml:space="preserve">Bank Guarantee for </w:t>
            </w:r>
            <w:r w:rsidRPr="00A3113C">
              <w:rPr>
                <w:b/>
              </w:rPr>
              <w:t>Performance:</w:t>
            </w:r>
          </w:p>
          <w:p w14:paraId="5CC3EDBF" w14:textId="3EA80E4B" w:rsidR="00C554BF" w:rsidRPr="00A3113C" w:rsidRDefault="00C554BF" w:rsidP="002E1FDD">
            <w:pPr>
              <w:pStyle w:val="Table10ptText-ASDEFCON"/>
            </w:pPr>
            <w:r w:rsidRPr="00A3113C">
              <w:t>(</w:t>
            </w:r>
            <w:r>
              <w:t>RFT Core</w:t>
            </w:r>
            <w:r w:rsidRPr="00A3113C">
              <w:t>)</w:t>
            </w:r>
          </w:p>
        </w:tc>
        <w:tc>
          <w:tcPr>
            <w:tcW w:w="2600" w:type="dxa"/>
            <w:gridSpan w:val="7"/>
            <w:tcBorders>
              <w:bottom w:val="single" w:sz="4" w:space="0" w:color="EEECE1"/>
              <w:right w:val="single" w:sz="4" w:space="0" w:color="EEECE1"/>
            </w:tcBorders>
          </w:tcPr>
          <w:p w14:paraId="6384A568" w14:textId="77777777" w:rsidR="00C554BF" w:rsidRPr="00A3113C" w:rsidRDefault="00C554BF" w:rsidP="00C554BF">
            <w:pPr>
              <w:pStyle w:val="Table10ptText-ASDEFCON"/>
            </w:pPr>
            <w:r w:rsidRPr="00A3113C">
              <w:t>Performance Security Amount:</w:t>
            </w:r>
          </w:p>
        </w:tc>
        <w:tc>
          <w:tcPr>
            <w:tcW w:w="2855" w:type="dxa"/>
            <w:gridSpan w:val="6"/>
            <w:tcBorders>
              <w:left w:val="single" w:sz="4" w:space="0" w:color="EEECE1"/>
              <w:bottom w:val="single" w:sz="4" w:space="0" w:color="EEECE1"/>
            </w:tcBorders>
          </w:tcPr>
          <w:p w14:paraId="72CA6BA2" w14:textId="7D57FB94" w:rsidR="00C554BF" w:rsidRPr="00FB6B60" w:rsidRDefault="00447FE2" w:rsidP="00C554BF">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r>
      <w:tr w:rsidR="00D5543E" w14:paraId="6A3DD5D8" w14:textId="77777777" w:rsidTr="001C2031">
        <w:tc>
          <w:tcPr>
            <w:tcW w:w="1669" w:type="dxa"/>
            <w:gridSpan w:val="2"/>
            <w:vMerge/>
            <w:shd w:val="solid" w:color="F4F1EE" w:fill="auto"/>
          </w:tcPr>
          <w:p w14:paraId="641F9AB7" w14:textId="77777777" w:rsidR="00C554BF" w:rsidRPr="00A3113C" w:rsidRDefault="00C554BF" w:rsidP="00C554BF">
            <w:pPr>
              <w:pStyle w:val="Table10ptText-ASDEFCON"/>
            </w:pPr>
          </w:p>
        </w:tc>
        <w:tc>
          <w:tcPr>
            <w:tcW w:w="1955" w:type="dxa"/>
            <w:gridSpan w:val="2"/>
            <w:vMerge/>
          </w:tcPr>
          <w:p w14:paraId="2B7F4462" w14:textId="77777777" w:rsidR="00C554BF" w:rsidRPr="00A3113C" w:rsidRDefault="00C554BF" w:rsidP="00C554BF">
            <w:pPr>
              <w:pStyle w:val="Table10ptText-ASDEFCON"/>
            </w:pPr>
          </w:p>
        </w:tc>
        <w:tc>
          <w:tcPr>
            <w:tcW w:w="2600" w:type="dxa"/>
            <w:gridSpan w:val="7"/>
            <w:tcBorders>
              <w:top w:val="single" w:sz="4" w:space="0" w:color="EEECE1"/>
              <w:bottom w:val="single" w:sz="4" w:space="0" w:color="EEECE1"/>
              <w:right w:val="single" w:sz="4" w:space="0" w:color="EEECE1"/>
            </w:tcBorders>
          </w:tcPr>
          <w:p w14:paraId="4C6F3EA4" w14:textId="77777777" w:rsidR="00C554BF" w:rsidRPr="00A3113C" w:rsidRDefault="00C554BF" w:rsidP="00C554BF">
            <w:pPr>
              <w:pStyle w:val="Table10ptText-ASDEFCON"/>
            </w:pPr>
            <w:r w:rsidRPr="00A3113C">
              <w:t>Performance Security D</w:t>
            </w:r>
            <w:r>
              <w:t>ate</w:t>
            </w:r>
            <w:r w:rsidRPr="00A3113C">
              <w:t>:</w:t>
            </w:r>
          </w:p>
        </w:tc>
        <w:tc>
          <w:tcPr>
            <w:tcW w:w="2855" w:type="dxa"/>
            <w:gridSpan w:val="6"/>
            <w:tcBorders>
              <w:top w:val="single" w:sz="4" w:space="0" w:color="EEECE1"/>
              <w:left w:val="single" w:sz="4" w:space="0" w:color="EEECE1"/>
              <w:bottom w:val="single" w:sz="4" w:space="0" w:color="EEECE1"/>
            </w:tcBorders>
          </w:tcPr>
          <w:p w14:paraId="62C2E7A7" w14:textId="021F7C49" w:rsidR="00C554BF" w:rsidRPr="00FB6B60" w:rsidRDefault="00447FE2" w:rsidP="00C554BF">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D5543E" w14:paraId="7580E571" w14:textId="77777777" w:rsidTr="001C2031">
        <w:trPr>
          <w:trHeight w:val="228"/>
        </w:trPr>
        <w:tc>
          <w:tcPr>
            <w:tcW w:w="1669" w:type="dxa"/>
            <w:gridSpan w:val="2"/>
            <w:vMerge/>
            <w:shd w:val="solid" w:color="F4F1EE" w:fill="auto"/>
          </w:tcPr>
          <w:p w14:paraId="6141BA0D" w14:textId="77777777" w:rsidR="00C554BF" w:rsidRPr="00A3113C" w:rsidRDefault="00C554BF" w:rsidP="00C554BF">
            <w:pPr>
              <w:pStyle w:val="Table10ptText-ASDEFCON"/>
            </w:pPr>
          </w:p>
        </w:tc>
        <w:tc>
          <w:tcPr>
            <w:tcW w:w="1955" w:type="dxa"/>
            <w:gridSpan w:val="2"/>
            <w:vMerge/>
          </w:tcPr>
          <w:p w14:paraId="318B64DB" w14:textId="77777777" w:rsidR="00C554BF" w:rsidRPr="00A3113C" w:rsidRDefault="00C554BF" w:rsidP="00C554BF">
            <w:pPr>
              <w:pStyle w:val="Table10ptText-ASDEFCON"/>
            </w:pPr>
          </w:p>
        </w:tc>
        <w:tc>
          <w:tcPr>
            <w:tcW w:w="2384" w:type="dxa"/>
            <w:gridSpan w:val="6"/>
            <w:tcBorders>
              <w:top w:val="single" w:sz="4" w:space="0" w:color="EEECE1"/>
              <w:right w:val="single" w:sz="4" w:space="0" w:color="EEECE1"/>
            </w:tcBorders>
          </w:tcPr>
          <w:p w14:paraId="4BA9011F" w14:textId="77777777" w:rsidR="00C554BF" w:rsidRPr="00A3113C" w:rsidRDefault="00C554BF" w:rsidP="00C554BF">
            <w:pPr>
              <w:pStyle w:val="Table10ptText-ASDEFCON"/>
            </w:pPr>
            <w:r w:rsidRPr="00A3113C">
              <w:t>Release Event:</w:t>
            </w:r>
          </w:p>
        </w:tc>
        <w:tc>
          <w:tcPr>
            <w:tcW w:w="3071" w:type="dxa"/>
            <w:gridSpan w:val="7"/>
            <w:tcBorders>
              <w:top w:val="single" w:sz="4" w:space="0" w:color="EEECE1"/>
              <w:left w:val="single" w:sz="4" w:space="0" w:color="EEECE1"/>
            </w:tcBorders>
          </w:tcPr>
          <w:p w14:paraId="2D9CDAC1" w14:textId="25C8B3D6" w:rsidR="00C554BF" w:rsidRPr="00FB6B60" w:rsidRDefault="00447FE2" w:rsidP="00C554BF">
            <w:pPr>
              <w:pStyle w:val="Table10ptText-ASDEFCON"/>
              <w:rPr>
                <w:b/>
              </w:rPr>
            </w:pPr>
            <w:r>
              <w:rPr>
                <w:b/>
              </w:rPr>
              <w:fldChar w:fldCharType="begin">
                <w:ffData>
                  <w:name w:val=""/>
                  <w:enabled/>
                  <w:calcOnExit w:val="0"/>
                  <w:textInput>
                    <w:default w:val="[…INSERT RELEASE EVENT…]"/>
                  </w:textInput>
                </w:ffData>
              </w:fldChar>
            </w:r>
            <w:r>
              <w:rPr>
                <w:b/>
              </w:rPr>
              <w:instrText xml:space="preserve"> FORMTEXT </w:instrText>
            </w:r>
            <w:r>
              <w:rPr>
                <w:b/>
              </w:rPr>
            </w:r>
            <w:r>
              <w:rPr>
                <w:b/>
              </w:rPr>
              <w:fldChar w:fldCharType="separate"/>
            </w:r>
            <w:r>
              <w:rPr>
                <w:b/>
                <w:noProof/>
              </w:rPr>
              <w:t>[…INSERT RELEASE EVENT…]</w:t>
            </w:r>
            <w:r>
              <w:rPr>
                <w:b/>
              </w:rPr>
              <w:fldChar w:fldCharType="end"/>
            </w:r>
          </w:p>
        </w:tc>
      </w:tr>
      <w:tr w:rsidR="00D5543E" w14:paraId="798D577F" w14:textId="77777777" w:rsidTr="009D7018">
        <w:trPr>
          <w:trHeight w:val="1088"/>
        </w:trPr>
        <w:tc>
          <w:tcPr>
            <w:tcW w:w="1669" w:type="dxa"/>
            <w:gridSpan w:val="2"/>
            <w:shd w:val="solid" w:color="F4F1EE" w:fill="auto"/>
          </w:tcPr>
          <w:p w14:paraId="709B9B42" w14:textId="3B86FB00" w:rsidR="002E1FDD" w:rsidRPr="002E1FDD" w:rsidRDefault="00C554BF" w:rsidP="002E1FDD">
            <w:pPr>
              <w:pStyle w:val="Table10ptText-ASDEFCON"/>
              <w:rPr>
                <w:b/>
              </w:rPr>
            </w:pPr>
            <w:r w:rsidRPr="00A3113C">
              <w:rPr>
                <w:b/>
              </w:rPr>
              <w:t xml:space="preserve">Item </w:t>
            </w:r>
            <w:r w:rsidR="00D85954">
              <w:rPr>
                <w:b/>
              </w:rPr>
              <w:t>7</w:t>
            </w:r>
          </w:p>
          <w:p w14:paraId="6CEF1D41" w14:textId="1E73B2BC" w:rsidR="00C554BF" w:rsidRPr="00A3113C" w:rsidRDefault="00C554BF" w:rsidP="002E1FDD">
            <w:pPr>
              <w:pStyle w:val="Table10ptText-ASDEFCON"/>
              <w:rPr>
                <w:b/>
              </w:rPr>
            </w:pPr>
            <w:r w:rsidRPr="00A3113C">
              <w:t xml:space="preserve">(clause </w:t>
            </w:r>
            <w:r w:rsidRPr="008F6D4E">
              <w:fldChar w:fldCharType="begin"/>
            </w:r>
            <w:r w:rsidRPr="008F6D4E">
              <w:instrText xml:space="preserve"> REF _Ref337194723 \r \h  \* MERGEFORMAT </w:instrText>
            </w:r>
            <w:r w:rsidRPr="008F6D4E">
              <w:fldChar w:fldCharType="separate"/>
            </w:r>
            <w:r w:rsidR="00902F31">
              <w:t>7.8</w:t>
            </w:r>
            <w:r w:rsidRPr="008F6D4E">
              <w:fldChar w:fldCharType="end"/>
            </w:r>
            <w:r w:rsidRPr="00A3113C">
              <w:t>)</w:t>
            </w:r>
          </w:p>
        </w:tc>
        <w:tc>
          <w:tcPr>
            <w:tcW w:w="1813" w:type="dxa"/>
          </w:tcPr>
          <w:p w14:paraId="12505C19" w14:textId="4458083D" w:rsidR="002E1FDD" w:rsidRDefault="00C554BF" w:rsidP="002E1FDD">
            <w:pPr>
              <w:pStyle w:val="Table10ptText-ASDEFCON"/>
            </w:pPr>
            <w:r w:rsidRPr="00CC75F2">
              <w:rPr>
                <w:b/>
              </w:rPr>
              <w:t xml:space="preserve">Deed of </w:t>
            </w:r>
            <w:r>
              <w:rPr>
                <w:b/>
              </w:rPr>
              <w:t>Guarantee</w:t>
            </w:r>
            <w:r w:rsidRPr="00CC75F2">
              <w:rPr>
                <w:b/>
              </w:rPr>
              <w:t xml:space="preserve"> and Indemnity:</w:t>
            </w:r>
          </w:p>
          <w:p w14:paraId="2C423489" w14:textId="7BE4C46C" w:rsidR="00C554BF" w:rsidRPr="00A3113C" w:rsidRDefault="00C554BF" w:rsidP="002E1FDD">
            <w:pPr>
              <w:pStyle w:val="Table10ptText-ASDEFCON"/>
            </w:pPr>
            <w:r w:rsidRPr="00A3113C">
              <w:t>(</w:t>
            </w:r>
            <w:r>
              <w:t>RFT Core</w:t>
            </w:r>
            <w:r w:rsidRPr="00A3113C">
              <w:t>)</w:t>
            </w:r>
          </w:p>
        </w:tc>
        <w:tc>
          <w:tcPr>
            <w:tcW w:w="5597" w:type="dxa"/>
            <w:gridSpan w:val="14"/>
          </w:tcPr>
          <w:p w14:paraId="02E6313B" w14:textId="77777777" w:rsidR="00C554BF" w:rsidRPr="00D32D1C" w:rsidRDefault="00C554BF">
            <w:pPr>
              <w:pStyle w:val="ASDEFCONNormal"/>
            </w:pPr>
            <w:r w:rsidRPr="00D32D1C">
              <w:rPr>
                <w:rFonts w:ascii="Wingdings" w:hAnsi="Wingdings"/>
              </w:rPr>
              <w:sym w:font="Wingdings" w:char="F071"/>
            </w:r>
            <w:r w:rsidRPr="00D32D1C">
              <w:t xml:space="preserve"> Yes  /   </w:t>
            </w:r>
            <w:r w:rsidRPr="00D32D1C">
              <w:rPr>
                <w:rFonts w:ascii="Wingdings" w:hAnsi="Wingdings"/>
              </w:rPr>
              <w:sym w:font="Wingdings" w:char="F071"/>
            </w:r>
            <w:r w:rsidRPr="00D32D1C">
              <w:t xml:space="preserve"> No  </w:t>
            </w:r>
          </w:p>
          <w:p w14:paraId="53FB6685" w14:textId="77777777" w:rsidR="00C554BF" w:rsidRDefault="00C554BF" w:rsidP="00C554BF">
            <w:pPr>
              <w:pStyle w:val="ASDEFCONNormal"/>
            </w:pPr>
          </w:p>
          <w:p w14:paraId="6E98DE19" w14:textId="15CB57E9" w:rsidR="00C554BF" w:rsidRPr="00A3113C" w:rsidRDefault="00C554BF" w:rsidP="00447FE2">
            <w:pPr>
              <w:pStyle w:val="Table10ptText-ASDEFCON"/>
            </w:pPr>
            <w:r>
              <w:t xml:space="preserve">Guarantor: </w:t>
            </w:r>
            <w:r w:rsidR="00447FE2">
              <w:rPr>
                <w:b/>
              </w:rPr>
              <w:fldChar w:fldCharType="begin">
                <w:ffData>
                  <w:name w:val="Text178"/>
                  <w:enabled/>
                  <w:calcOnExit w:val="0"/>
                  <w:textInput>
                    <w:default w:val="(…INSERT NAME…)"/>
                  </w:textInput>
                </w:ffData>
              </w:fldChar>
            </w:r>
            <w:bookmarkStart w:id="38" w:name="Text178"/>
            <w:r w:rsidR="00447FE2">
              <w:rPr>
                <w:b/>
              </w:rPr>
              <w:instrText xml:space="preserve"> FORMTEXT </w:instrText>
            </w:r>
            <w:r w:rsidR="00447FE2">
              <w:rPr>
                <w:b/>
              </w:rPr>
            </w:r>
            <w:r w:rsidR="00447FE2">
              <w:rPr>
                <w:b/>
              </w:rPr>
              <w:fldChar w:fldCharType="separate"/>
            </w:r>
            <w:r w:rsidR="00447FE2">
              <w:rPr>
                <w:b/>
                <w:noProof/>
              </w:rPr>
              <w:t>(…INSERT NAME…)</w:t>
            </w:r>
            <w:r w:rsidR="00447FE2">
              <w:rPr>
                <w:b/>
              </w:rPr>
              <w:fldChar w:fldCharType="end"/>
            </w:r>
            <w:bookmarkEnd w:id="38"/>
          </w:p>
        </w:tc>
      </w:tr>
      <w:tr w:rsidR="00B96C26" w14:paraId="10FBB0F6" w14:textId="77777777" w:rsidTr="00973794">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279"/>
        </w:trPr>
        <w:tc>
          <w:tcPr>
            <w:tcW w:w="1639" w:type="dxa"/>
            <w:shd w:val="solid" w:color="F4F1EE" w:fill="auto"/>
          </w:tcPr>
          <w:p w14:paraId="70A4BCF6" w14:textId="77777777" w:rsidR="00B96C26" w:rsidRPr="002E1FDD" w:rsidRDefault="00B96C26" w:rsidP="002E1FDD">
            <w:pPr>
              <w:pStyle w:val="Table10ptText-ASDEFCON"/>
              <w:rPr>
                <w:b/>
              </w:rPr>
            </w:pPr>
            <w:r w:rsidRPr="00A3113C">
              <w:rPr>
                <w:b/>
              </w:rPr>
              <w:t xml:space="preserve">Item </w:t>
            </w:r>
            <w:r>
              <w:rPr>
                <w:b/>
              </w:rPr>
              <w:t>8</w:t>
            </w:r>
            <w:r w:rsidRPr="00A3113C">
              <w:rPr>
                <w:b/>
              </w:rPr>
              <w:t xml:space="preserve"> </w:t>
            </w:r>
          </w:p>
          <w:p w14:paraId="41B2ADD5" w14:textId="2FB3D0AF" w:rsidR="00B96C26" w:rsidRPr="00A3113C" w:rsidRDefault="00B96C26" w:rsidP="002E1FDD">
            <w:pPr>
              <w:pStyle w:val="Table10ptText-ASDEFCON"/>
              <w:rPr>
                <w:b/>
              </w:rPr>
            </w:pPr>
            <w:r w:rsidRPr="00A3113C">
              <w:t xml:space="preserve">(clause </w:t>
            </w:r>
            <w:r w:rsidRPr="008F6D4E">
              <w:fldChar w:fldCharType="begin"/>
            </w:r>
            <w:r w:rsidRPr="008F6D4E">
              <w:instrText xml:space="preserve"> REF _Ref308038903 \r \h  \* MERGEFORMAT </w:instrText>
            </w:r>
            <w:r w:rsidRPr="008F6D4E">
              <w:fldChar w:fldCharType="separate"/>
            </w:r>
            <w:r w:rsidR="00902F31">
              <w:t>7.12</w:t>
            </w:r>
            <w:r w:rsidRPr="008F6D4E">
              <w:fldChar w:fldCharType="end"/>
            </w:r>
            <w:r w:rsidRPr="00A3113C">
              <w:t>)</w:t>
            </w:r>
            <w:r>
              <w:t xml:space="preserve"> </w:t>
            </w:r>
            <w:r w:rsidRPr="00A3113C">
              <w:t>(optional)</w:t>
            </w:r>
          </w:p>
        </w:tc>
        <w:tc>
          <w:tcPr>
            <w:tcW w:w="1843" w:type="dxa"/>
            <w:gridSpan w:val="2"/>
            <w:shd w:val="solid" w:color="F4F1EE" w:fill="auto"/>
          </w:tcPr>
          <w:p w14:paraId="44AA1C40" w14:textId="42C2AEA4" w:rsidR="00B96C26" w:rsidRDefault="00B96C26" w:rsidP="002E1FDD">
            <w:pPr>
              <w:pStyle w:val="Table10ptText-ASDEFCON"/>
            </w:pPr>
            <w:r w:rsidRPr="00A3113C">
              <w:rPr>
                <w:b/>
              </w:rPr>
              <w:t>GST Agent:</w:t>
            </w:r>
          </w:p>
          <w:p w14:paraId="59B7116E" w14:textId="50D63488" w:rsidR="00B96C26" w:rsidRPr="00A3113C" w:rsidRDefault="00B96C26" w:rsidP="002E1FDD">
            <w:pPr>
              <w:pStyle w:val="Table10ptText-ASDEFCON"/>
            </w:pPr>
            <w:r w:rsidRPr="00A3113C">
              <w:t>(Optional)</w:t>
            </w:r>
          </w:p>
        </w:tc>
        <w:tc>
          <w:tcPr>
            <w:tcW w:w="995" w:type="dxa"/>
            <w:gridSpan w:val="2"/>
          </w:tcPr>
          <w:p w14:paraId="5F249E99" w14:textId="77777777" w:rsidR="00B96C26" w:rsidRPr="00A3113C" w:rsidRDefault="00B96C26" w:rsidP="00D85954">
            <w:pPr>
              <w:pStyle w:val="Table10ptText-ASDEFCON"/>
            </w:pPr>
            <w:r w:rsidRPr="00A3113C">
              <w:t>Name:</w:t>
            </w:r>
          </w:p>
        </w:tc>
        <w:tc>
          <w:tcPr>
            <w:tcW w:w="2514" w:type="dxa"/>
            <w:gridSpan w:val="9"/>
            <w:tcBorders>
              <w:bottom w:val="single" w:sz="4" w:space="0" w:color="EEECE1"/>
              <w:right w:val="single" w:sz="4" w:space="0" w:color="EEECE1"/>
            </w:tcBorders>
          </w:tcPr>
          <w:p w14:paraId="1AE5342B" w14:textId="47F3A0F9" w:rsidR="00B96C26" w:rsidRPr="00A3113C" w:rsidRDefault="00447FE2" w:rsidP="00D85954">
            <w:pPr>
              <w:pStyle w:val="Table10ptText-ASDEFCON"/>
            </w:pPr>
            <w:r>
              <w:rPr>
                <w:b/>
              </w:rPr>
              <w:fldChar w:fldCharType="begin">
                <w:ffData>
                  <w:name w:val=""/>
                  <w:enabled/>
                  <w:calcOnExit w:val="0"/>
                  <w:textInput>
                    <w:default w:val="(…INSERT NAME…)"/>
                  </w:textInput>
                </w:ffData>
              </w:fldChar>
            </w:r>
            <w:r>
              <w:rPr>
                <w:b/>
              </w:rPr>
              <w:instrText xml:space="preserve"> FORMTEXT </w:instrText>
            </w:r>
            <w:r>
              <w:rPr>
                <w:b/>
              </w:rPr>
            </w:r>
            <w:r>
              <w:rPr>
                <w:b/>
              </w:rPr>
              <w:fldChar w:fldCharType="separate"/>
            </w:r>
            <w:r>
              <w:rPr>
                <w:b/>
                <w:noProof/>
              </w:rPr>
              <w:t>(…INSERT NAME…)</w:t>
            </w:r>
            <w:r>
              <w:rPr>
                <w:b/>
              </w:rPr>
              <w:fldChar w:fldCharType="end"/>
            </w:r>
          </w:p>
        </w:tc>
        <w:tc>
          <w:tcPr>
            <w:tcW w:w="559" w:type="dxa"/>
            <w:gridSpan w:val="2"/>
            <w:tcBorders>
              <w:left w:val="single" w:sz="4" w:space="0" w:color="EEECE1"/>
              <w:bottom w:val="single" w:sz="4" w:space="0" w:color="EEECE1"/>
              <w:right w:val="single" w:sz="4" w:space="0" w:color="EEECE1"/>
            </w:tcBorders>
          </w:tcPr>
          <w:p w14:paraId="660F0E44" w14:textId="77777777" w:rsidR="00B96C26" w:rsidRPr="00A3113C" w:rsidRDefault="00B96C26" w:rsidP="00D85954">
            <w:pPr>
              <w:pStyle w:val="Table10ptText-ASDEFCON"/>
            </w:pPr>
            <w:r w:rsidRPr="00A3113C">
              <w:t>ABN:</w:t>
            </w:r>
          </w:p>
        </w:tc>
        <w:tc>
          <w:tcPr>
            <w:tcW w:w="1529" w:type="dxa"/>
            <w:tcBorders>
              <w:left w:val="single" w:sz="4" w:space="0" w:color="EEECE1"/>
              <w:bottom w:val="single" w:sz="4" w:space="0" w:color="EEECE1"/>
            </w:tcBorders>
          </w:tcPr>
          <w:p w14:paraId="6AA32CD4" w14:textId="276A879A" w:rsidR="00B96C26" w:rsidRPr="00A3113C" w:rsidRDefault="00447FE2" w:rsidP="00D85954">
            <w:pPr>
              <w:pStyle w:val="Table10ptText-ASDEFCON"/>
            </w:pPr>
            <w:r>
              <w:rPr>
                <w:b/>
              </w:rPr>
              <w:fldChar w:fldCharType="begin">
                <w:ffData>
                  <w:name w:val=""/>
                  <w:enabled/>
                  <w:calcOnExit w:val="0"/>
                  <w:textInput>
                    <w:default w:val="(…INSERT ABN…)"/>
                  </w:textInput>
                </w:ffData>
              </w:fldChar>
            </w:r>
            <w:r>
              <w:rPr>
                <w:b/>
              </w:rPr>
              <w:instrText xml:space="preserve"> FORMTEXT </w:instrText>
            </w:r>
            <w:r>
              <w:rPr>
                <w:b/>
              </w:rPr>
            </w:r>
            <w:r>
              <w:rPr>
                <w:b/>
              </w:rPr>
              <w:fldChar w:fldCharType="separate"/>
            </w:r>
            <w:r>
              <w:rPr>
                <w:b/>
                <w:noProof/>
              </w:rPr>
              <w:t>(…INSERT ABN…)</w:t>
            </w:r>
            <w:r>
              <w:rPr>
                <w:b/>
              </w:rPr>
              <w:fldChar w:fldCharType="end"/>
            </w:r>
          </w:p>
        </w:tc>
      </w:tr>
      <w:tr w:rsidR="00B96C26" w14:paraId="25B43F4D" w14:textId="77777777" w:rsidTr="00FA31D4">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422"/>
        </w:trPr>
        <w:tc>
          <w:tcPr>
            <w:tcW w:w="1639" w:type="dxa"/>
            <w:shd w:val="solid" w:color="F4F1EE" w:fill="auto"/>
          </w:tcPr>
          <w:p w14:paraId="098808B5" w14:textId="77777777" w:rsidR="00B96C26" w:rsidRPr="00A3113C" w:rsidRDefault="00B96C26" w:rsidP="00D85954">
            <w:pPr>
              <w:pStyle w:val="Table10ptText-ASDEFCON"/>
            </w:pPr>
          </w:p>
        </w:tc>
        <w:tc>
          <w:tcPr>
            <w:tcW w:w="1843" w:type="dxa"/>
            <w:gridSpan w:val="2"/>
            <w:shd w:val="solid" w:color="F4F1EE" w:fill="auto"/>
          </w:tcPr>
          <w:p w14:paraId="503DD791" w14:textId="4FEB1B6D" w:rsidR="00B96C26" w:rsidRPr="00A3113C" w:rsidRDefault="00B96C26" w:rsidP="00D85954">
            <w:pPr>
              <w:pStyle w:val="Table10ptText-ASDEFCON"/>
            </w:pPr>
          </w:p>
        </w:tc>
        <w:tc>
          <w:tcPr>
            <w:tcW w:w="995" w:type="dxa"/>
            <w:gridSpan w:val="2"/>
          </w:tcPr>
          <w:p w14:paraId="6F83C5B1" w14:textId="77777777" w:rsidR="00B96C26" w:rsidRPr="00A3113C" w:rsidRDefault="00B96C26" w:rsidP="00D85954">
            <w:pPr>
              <w:pStyle w:val="Table10ptText-ASDEFCON"/>
            </w:pPr>
            <w:r w:rsidRPr="00A3113C">
              <w:t>Address</w:t>
            </w:r>
            <w:r w:rsidRPr="00A3113C">
              <w:rPr>
                <w:b/>
              </w:rPr>
              <w:t>:</w:t>
            </w:r>
          </w:p>
        </w:tc>
        <w:tc>
          <w:tcPr>
            <w:tcW w:w="4602" w:type="dxa"/>
            <w:gridSpan w:val="12"/>
            <w:tcBorders>
              <w:top w:val="single" w:sz="4" w:space="0" w:color="EEECE1"/>
            </w:tcBorders>
          </w:tcPr>
          <w:p w14:paraId="2D440659" w14:textId="1E053835" w:rsidR="00B96C26" w:rsidRPr="00A3113C" w:rsidRDefault="00447FE2" w:rsidP="00D85954">
            <w:pPr>
              <w:pStyle w:val="Table10ptText-ASDEFCON"/>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B96C26" w14:paraId="50815039" w14:textId="77777777" w:rsidTr="00FA31D4">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c>
          <w:tcPr>
            <w:tcW w:w="1639" w:type="dxa"/>
            <w:shd w:val="solid" w:color="F4F1EE" w:fill="auto"/>
          </w:tcPr>
          <w:p w14:paraId="644C8762" w14:textId="77777777" w:rsidR="00B96C26" w:rsidRPr="00A3113C" w:rsidRDefault="00B96C26" w:rsidP="00D85954">
            <w:pPr>
              <w:pStyle w:val="Table10ptText-ASDEFCON"/>
            </w:pPr>
          </w:p>
        </w:tc>
        <w:tc>
          <w:tcPr>
            <w:tcW w:w="1843" w:type="dxa"/>
            <w:gridSpan w:val="2"/>
            <w:shd w:val="solid" w:color="F4F1EE" w:fill="auto"/>
          </w:tcPr>
          <w:p w14:paraId="6F912EB2" w14:textId="6C751FA9" w:rsidR="00B96C26" w:rsidRPr="00A3113C" w:rsidRDefault="00B96C26" w:rsidP="00D85954">
            <w:pPr>
              <w:pStyle w:val="Table10ptText-ASDEFCON"/>
            </w:pPr>
          </w:p>
        </w:tc>
        <w:tc>
          <w:tcPr>
            <w:tcW w:w="995" w:type="dxa"/>
            <w:gridSpan w:val="2"/>
          </w:tcPr>
          <w:p w14:paraId="2FB94964" w14:textId="77777777" w:rsidR="00B96C26" w:rsidRPr="00A3113C" w:rsidRDefault="00B96C26" w:rsidP="00D85954">
            <w:pPr>
              <w:pStyle w:val="Table10ptText-ASDEFCON"/>
            </w:pPr>
            <w:r w:rsidRPr="00A3113C">
              <w:t>Email:</w:t>
            </w:r>
          </w:p>
        </w:tc>
        <w:tc>
          <w:tcPr>
            <w:tcW w:w="4602" w:type="dxa"/>
            <w:gridSpan w:val="12"/>
          </w:tcPr>
          <w:p w14:paraId="72415C5D" w14:textId="376FF0D3" w:rsidR="00B96C26" w:rsidRPr="00A3113C" w:rsidRDefault="00447FE2" w:rsidP="00D85954">
            <w:pPr>
              <w:pStyle w:val="Table10ptText-ASDEFCON"/>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r w:rsidR="00D5543E" w14:paraId="0FF73A3C" w14:textId="77777777" w:rsidTr="009D7018">
        <w:trPr>
          <w:trHeight w:val="1088"/>
        </w:trPr>
        <w:tc>
          <w:tcPr>
            <w:tcW w:w="1669" w:type="dxa"/>
            <w:gridSpan w:val="2"/>
            <w:shd w:val="solid" w:color="F4F1EE" w:fill="auto"/>
          </w:tcPr>
          <w:p w14:paraId="3E628B10" w14:textId="511B5AA9" w:rsidR="00C554BF" w:rsidRDefault="00C554BF" w:rsidP="00C554BF">
            <w:pPr>
              <w:pStyle w:val="Table10ptText-ASDEFCON"/>
              <w:rPr>
                <w:b/>
              </w:rPr>
            </w:pPr>
            <w:r>
              <w:rPr>
                <w:b/>
              </w:rPr>
              <w:t xml:space="preserve">Item </w:t>
            </w:r>
            <w:r w:rsidR="00D85954">
              <w:rPr>
                <w:b/>
              </w:rPr>
              <w:t>9</w:t>
            </w:r>
          </w:p>
          <w:p w14:paraId="657DBC40" w14:textId="27218ABD" w:rsidR="00C554BF" w:rsidRPr="00A3113C" w:rsidRDefault="00C554BF" w:rsidP="00C554BF">
            <w:pPr>
              <w:pStyle w:val="Table10ptText-ASDEFCON"/>
              <w:rPr>
                <w:b/>
              </w:rPr>
            </w:pPr>
            <w:r>
              <w:t xml:space="preserve">(clause </w:t>
            </w:r>
            <w:r w:rsidRPr="008F6D4E">
              <w:fldChar w:fldCharType="begin"/>
            </w:r>
            <w:r w:rsidRPr="00DA3693">
              <w:instrText xml:space="preserve"> REF _Ref530149573 \r \h  \* MERGEFORMAT </w:instrText>
            </w:r>
            <w:r w:rsidRPr="008F6D4E">
              <w:fldChar w:fldCharType="separate"/>
            </w:r>
            <w:r w:rsidR="00902F31">
              <w:t>8.1.1</w:t>
            </w:r>
            <w:r w:rsidRPr="008F6D4E">
              <w:fldChar w:fldCharType="end"/>
            </w:r>
            <w:r>
              <w:t>)</w:t>
            </w:r>
          </w:p>
        </w:tc>
        <w:tc>
          <w:tcPr>
            <w:tcW w:w="1813" w:type="dxa"/>
          </w:tcPr>
          <w:p w14:paraId="23ABE27B" w14:textId="77777777" w:rsidR="00C554BF" w:rsidRDefault="00C554BF" w:rsidP="00C554BF">
            <w:pPr>
              <w:pStyle w:val="Table10ptText-ASDEFCON"/>
              <w:rPr>
                <w:b/>
              </w:rPr>
            </w:pPr>
            <w:r>
              <w:rPr>
                <w:b/>
              </w:rPr>
              <w:t>Defect Notification Period</w:t>
            </w:r>
          </w:p>
          <w:p w14:paraId="141C4C7F" w14:textId="77777777" w:rsidR="00C554BF" w:rsidRPr="00CC75F2" w:rsidRDefault="00C554BF" w:rsidP="00C554BF">
            <w:pPr>
              <w:pStyle w:val="Table10ptText-ASDEFCON"/>
              <w:rPr>
                <w:b/>
              </w:rPr>
            </w:pPr>
            <w:r>
              <w:t>(Core)</w:t>
            </w:r>
          </w:p>
        </w:tc>
        <w:tc>
          <w:tcPr>
            <w:tcW w:w="5597" w:type="dxa"/>
            <w:gridSpan w:val="14"/>
          </w:tcPr>
          <w:p w14:paraId="1CAF6660" w14:textId="0579012F" w:rsidR="00C554BF" w:rsidRPr="00D32D1C" w:rsidRDefault="00C554BF" w:rsidP="00447FE2">
            <w:pPr>
              <w:pStyle w:val="ASDEFCONNormal"/>
            </w:pPr>
            <w:r w:rsidRPr="00B13DDB">
              <w:t xml:space="preserve">From the Effective Date until </w:t>
            </w:r>
            <w:r w:rsidR="00447FE2">
              <w:rPr>
                <w:b/>
              </w:rPr>
              <w:fldChar w:fldCharType="begin">
                <w:ffData>
                  <w:name w:val=""/>
                  <w:enabled/>
                  <w:calcOnExit w:val="0"/>
                  <w:textInput>
                    <w:default w:val="[…INSERT PERIOD…]"/>
                  </w:textInput>
                </w:ffData>
              </w:fldChar>
            </w:r>
            <w:r w:rsidR="00447FE2">
              <w:rPr>
                <w:b/>
              </w:rPr>
              <w:instrText xml:space="preserve"> FORMTEXT </w:instrText>
            </w:r>
            <w:r w:rsidR="00447FE2">
              <w:rPr>
                <w:b/>
              </w:rPr>
            </w:r>
            <w:r w:rsidR="00447FE2">
              <w:rPr>
                <w:b/>
              </w:rPr>
              <w:fldChar w:fldCharType="separate"/>
            </w:r>
            <w:r w:rsidR="00447FE2">
              <w:rPr>
                <w:b/>
                <w:noProof/>
              </w:rPr>
              <w:t>[…INSERT PERIOD…]</w:t>
            </w:r>
            <w:r w:rsidR="00447FE2">
              <w:rPr>
                <w:b/>
              </w:rPr>
              <w:fldChar w:fldCharType="end"/>
            </w:r>
            <w:r w:rsidRPr="00B13DDB">
              <w:t xml:space="preserve"> after expiry or earlier termination of the Contract.</w:t>
            </w:r>
            <w:r>
              <w:t xml:space="preserve"> </w:t>
            </w:r>
          </w:p>
        </w:tc>
      </w:tr>
      <w:tr w:rsidR="00D5543E" w14:paraId="224F2C56" w14:textId="77777777" w:rsidTr="009D7018">
        <w:trPr>
          <w:trHeight w:val="1088"/>
        </w:trPr>
        <w:tc>
          <w:tcPr>
            <w:tcW w:w="1669" w:type="dxa"/>
            <w:gridSpan w:val="2"/>
            <w:shd w:val="solid" w:color="F4F1EE" w:fill="auto"/>
          </w:tcPr>
          <w:p w14:paraId="1A81BC9B" w14:textId="44070D82" w:rsidR="00C554BF" w:rsidRDefault="00C554BF" w:rsidP="00C554BF">
            <w:pPr>
              <w:pStyle w:val="Table10ptText-ASDEFCON"/>
              <w:rPr>
                <w:b/>
              </w:rPr>
            </w:pPr>
            <w:r>
              <w:rPr>
                <w:b/>
              </w:rPr>
              <w:t>Item 10</w:t>
            </w:r>
          </w:p>
          <w:p w14:paraId="7E2D519C" w14:textId="37A50EEA" w:rsidR="00C554BF" w:rsidRPr="00A3113C" w:rsidRDefault="00C554BF" w:rsidP="00C554BF">
            <w:pPr>
              <w:pStyle w:val="Table10ptText-ASDEFCON"/>
              <w:rPr>
                <w:b/>
              </w:rPr>
            </w:pPr>
            <w:r>
              <w:t xml:space="preserve">(clause </w:t>
            </w:r>
            <w:r w:rsidRPr="005E57CC">
              <w:fldChar w:fldCharType="begin"/>
            </w:r>
            <w:r w:rsidRPr="005E57CC">
              <w:instrText xml:space="preserve"> REF _Ref529954432 \r \h  \* MERGEFORMAT </w:instrText>
            </w:r>
            <w:r w:rsidRPr="005E57CC">
              <w:fldChar w:fldCharType="separate"/>
            </w:r>
            <w:r w:rsidR="00902F31">
              <w:t>8.2.1</w:t>
            </w:r>
            <w:r w:rsidRPr="005E57CC">
              <w:fldChar w:fldCharType="end"/>
            </w:r>
            <w:r>
              <w:t>)</w:t>
            </w:r>
          </w:p>
        </w:tc>
        <w:tc>
          <w:tcPr>
            <w:tcW w:w="1813" w:type="dxa"/>
          </w:tcPr>
          <w:p w14:paraId="2BA0BC91" w14:textId="77777777" w:rsidR="00C554BF" w:rsidRDefault="00C554BF" w:rsidP="00C554BF">
            <w:pPr>
              <w:pStyle w:val="Table10ptText-ASDEFCON"/>
              <w:rPr>
                <w:b/>
              </w:rPr>
            </w:pPr>
            <w:r>
              <w:rPr>
                <w:b/>
              </w:rPr>
              <w:t>Defect Rectification Period</w:t>
            </w:r>
          </w:p>
          <w:p w14:paraId="506ED9EC" w14:textId="77777777" w:rsidR="00C554BF" w:rsidRPr="00CC75F2" w:rsidRDefault="00C554BF" w:rsidP="00C554BF">
            <w:pPr>
              <w:pStyle w:val="Table10ptText-ASDEFCON"/>
              <w:rPr>
                <w:b/>
              </w:rPr>
            </w:pPr>
            <w:r>
              <w:t>(Core)</w:t>
            </w:r>
          </w:p>
        </w:tc>
        <w:tc>
          <w:tcPr>
            <w:tcW w:w="5597" w:type="dxa"/>
            <w:gridSpan w:val="14"/>
          </w:tcPr>
          <w:p w14:paraId="47AB0501" w14:textId="720788C3" w:rsidR="00C554BF" w:rsidRPr="00F351CB" w:rsidRDefault="00C554BF" w:rsidP="00C554BF">
            <w:pPr>
              <w:pStyle w:val="Table10ptText-ASDEFCON"/>
            </w:pPr>
            <w:r w:rsidRPr="00F351CB">
              <w:t>I</w:t>
            </w:r>
            <w:r>
              <w:t xml:space="preserve">f the Defect is a Latent Defect, </w:t>
            </w:r>
            <w:r w:rsidR="00447FE2">
              <w:rPr>
                <w:b/>
              </w:rPr>
              <w:fldChar w:fldCharType="begin">
                <w:ffData>
                  <w:name w:val=""/>
                  <w:enabled/>
                  <w:calcOnExit w:val="0"/>
                  <w:textInput>
                    <w:default w:val="[…INSERT PERIOD…]"/>
                  </w:textInput>
                </w:ffData>
              </w:fldChar>
            </w:r>
            <w:r w:rsidR="00447FE2">
              <w:rPr>
                <w:b/>
              </w:rPr>
              <w:instrText xml:space="preserve"> FORMTEXT </w:instrText>
            </w:r>
            <w:r w:rsidR="00447FE2">
              <w:rPr>
                <w:b/>
              </w:rPr>
            </w:r>
            <w:r w:rsidR="00447FE2">
              <w:rPr>
                <w:b/>
              </w:rPr>
              <w:fldChar w:fldCharType="separate"/>
            </w:r>
            <w:r w:rsidR="00447FE2">
              <w:rPr>
                <w:b/>
                <w:noProof/>
              </w:rPr>
              <w:t>[…INSERT PERIOD…]</w:t>
            </w:r>
            <w:r w:rsidR="00447FE2">
              <w:rPr>
                <w:b/>
              </w:rPr>
              <w:fldChar w:fldCharType="end"/>
            </w:r>
            <w:r w:rsidRPr="00B13DDB">
              <w:t xml:space="preserve"> after </w:t>
            </w:r>
            <w:r>
              <w:t>the date of Acceptance of the Deliverable or, for any Service that is not subject to Acceptance, completion of the relevant Service in accordance with the Contract.</w:t>
            </w:r>
          </w:p>
          <w:p w14:paraId="06EBE224" w14:textId="50A93968" w:rsidR="00C554BF" w:rsidRPr="00D32D1C" w:rsidRDefault="00C554BF" w:rsidP="00447FE2">
            <w:pPr>
              <w:pStyle w:val="ASDEFCONNormal"/>
            </w:pPr>
            <w:r w:rsidRPr="00F351CB">
              <w:t>If th</w:t>
            </w:r>
            <w:r>
              <w:t xml:space="preserve">e Defect is not a Latent Defect, </w:t>
            </w:r>
            <w:r w:rsidR="00447FE2">
              <w:rPr>
                <w:b/>
              </w:rPr>
              <w:fldChar w:fldCharType="begin">
                <w:ffData>
                  <w:name w:val=""/>
                  <w:enabled/>
                  <w:calcOnExit w:val="0"/>
                  <w:textInput>
                    <w:default w:val="[…INSERT PERIOD…]"/>
                  </w:textInput>
                </w:ffData>
              </w:fldChar>
            </w:r>
            <w:r w:rsidR="00447FE2">
              <w:rPr>
                <w:b/>
              </w:rPr>
              <w:instrText xml:space="preserve"> FORMTEXT </w:instrText>
            </w:r>
            <w:r w:rsidR="00447FE2">
              <w:rPr>
                <w:b/>
              </w:rPr>
            </w:r>
            <w:r w:rsidR="00447FE2">
              <w:rPr>
                <w:b/>
              </w:rPr>
              <w:fldChar w:fldCharType="separate"/>
            </w:r>
            <w:r w:rsidR="00447FE2">
              <w:rPr>
                <w:b/>
                <w:noProof/>
              </w:rPr>
              <w:t>[…INSERT PERIOD…]</w:t>
            </w:r>
            <w:r w:rsidR="00447FE2">
              <w:rPr>
                <w:b/>
              </w:rPr>
              <w:fldChar w:fldCharType="end"/>
            </w:r>
            <w:r w:rsidRPr="00B13DDB">
              <w:t xml:space="preserve"> after </w:t>
            </w:r>
            <w:r>
              <w:t>the date of Acceptance of the Deliverable or</w:t>
            </w:r>
            <w:r w:rsidRPr="006D7C52">
              <w:t xml:space="preserve">, </w:t>
            </w:r>
            <w:r w:rsidRPr="00D84E93">
              <w:t>for any Service that is not subject to Acceptance,</w:t>
            </w:r>
            <w:r>
              <w:t xml:space="preserve"> completion of the relevant Service in accordance with the Contract.</w:t>
            </w:r>
          </w:p>
        </w:tc>
      </w:tr>
      <w:tr w:rsidR="00D85954" w14:paraId="7A4D7600" w14:textId="77777777" w:rsidTr="00AA44AC">
        <w:trPr>
          <w:trHeight w:val="270"/>
        </w:trPr>
        <w:tc>
          <w:tcPr>
            <w:tcW w:w="1669" w:type="dxa"/>
            <w:gridSpan w:val="2"/>
            <w:vMerge w:val="restart"/>
            <w:shd w:val="solid" w:color="F4F1EE" w:fill="auto"/>
          </w:tcPr>
          <w:p w14:paraId="77138E12" w14:textId="2171D7F8" w:rsidR="002E1FDD" w:rsidRPr="002E1FDD" w:rsidRDefault="00D85954" w:rsidP="00D85954">
            <w:pPr>
              <w:pStyle w:val="Table10ptText-ASDEFCON"/>
              <w:rPr>
                <w:b/>
              </w:rPr>
            </w:pPr>
            <w:r w:rsidRPr="00A3113C">
              <w:rPr>
                <w:b/>
              </w:rPr>
              <w:t>Item 1</w:t>
            </w:r>
            <w:r>
              <w:rPr>
                <w:b/>
              </w:rPr>
              <w:t>1</w:t>
            </w:r>
          </w:p>
          <w:p w14:paraId="5034C1EB" w14:textId="140BEFDB" w:rsidR="00D85954" w:rsidRPr="00A3113C" w:rsidRDefault="00D85954" w:rsidP="00D85954">
            <w:pPr>
              <w:pStyle w:val="Table10ptText-ASDEFCON"/>
              <w:rPr>
                <w:b/>
              </w:rPr>
            </w:pPr>
            <w:r w:rsidRPr="00A3113C">
              <w:t xml:space="preserve">(clause </w:t>
            </w:r>
            <w:r w:rsidRPr="008F6D4E">
              <w:fldChar w:fldCharType="begin"/>
            </w:r>
            <w:r w:rsidRPr="008F6D4E">
              <w:instrText xml:space="preserve"> REF _Ref300920728 \r \h  \* MERGEFORMAT </w:instrText>
            </w:r>
            <w:r w:rsidRPr="008F6D4E">
              <w:fldChar w:fldCharType="separate"/>
            </w:r>
            <w:r w:rsidR="00902F31">
              <w:t>9.1</w:t>
            </w:r>
            <w:r w:rsidRPr="008F6D4E">
              <w:fldChar w:fldCharType="end"/>
            </w:r>
            <w:r w:rsidRPr="00A3113C">
              <w:t>)</w:t>
            </w:r>
          </w:p>
          <w:p w14:paraId="13003661" w14:textId="5EB9328A" w:rsidR="00D85954" w:rsidRPr="00A3113C" w:rsidRDefault="00D85954" w:rsidP="003246BE">
            <w:pPr>
              <w:pStyle w:val="NoteToDrafters-ASDEFCON"/>
            </w:pPr>
            <w:r w:rsidRPr="00A3113C">
              <w:t>Note to drafters:</w:t>
            </w:r>
            <w:r w:rsidR="003246BE">
              <w:t xml:space="preserve">  </w:t>
            </w:r>
            <w:r>
              <w:t>Delete</w:t>
            </w:r>
            <w:r w:rsidRPr="00A3113C">
              <w:t xml:space="preserve"> insurance policies </w:t>
            </w:r>
            <w:r>
              <w:t>if they do not apply</w:t>
            </w:r>
            <w:r w:rsidRPr="00A3113C">
              <w:t>.</w:t>
            </w:r>
          </w:p>
        </w:tc>
        <w:tc>
          <w:tcPr>
            <w:tcW w:w="3514" w:type="dxa"/>
            <w:gridSpan w:val="4"/>
          </w:tcPr>
          <w:p w14:paraId="0A32F132" w14:textId="77777777" w:rsidR="00D85954" w:rsidRPr="00CC75F2" w:rsidRDefault="00D85954" w:rsidP="00D85954">
            <w:pPr>
              <w:pStyle w:val="Table10ptText-ASDEFCON"/>
              <w:rPr>
                <w:b/>
              </w:rPr>
            </w:pPr>
            <w:r w:rsidRPr="00CC75F2">
              <w:rPr>
                <w:b/>
              </w:rPr>
              <w:t>Approved Contractor Insurance Program Status</w:t>
            </w:r>
          </w:p>
          <w:p w14:paraId="5F5BC95A" w14:textId="77777777" w:rsidR="00D85954" w:rsidRPr="00A3113C" w:rsidRDefault="00D85954" w:rsidP="00D85954">
            <w:pPr>
              <w:pStyle w:val="Table10ptText-ASDEFCON"/>
              <w:rPr>
                <w:lang w:eastAsia="zh-CN"/>
              </w:rPr>
            </w:pPr>
            <w:r w:rsidRPr="00A3113C">
              <w:t>(Core)</w:t>
            </w:r>
          </w:p>
        </w:tc>
        <w:tc>
          <w:tcPr>
            <w:tcW w:w="3896" w:type="dxa"/>
            <w:gridSpan w:val="11"/>
          </w:tcPr>
          <w:p w14:paraId="5F4878C1" w14:textId="77777777" w:rsidR="00D85954" w:rsidRPr="00A3113C" w:rsidRDefault="00D85954" w:rsidP="00D85954">
            <w:pPr>
              <w:pStyle w:val="Table10ptText-ASDEFCON"/>
            </w:pPr>
            <w:r w:rsidRPr="00D42B48">
              <w:rPr>
                <w:rFonts w:ascii="Wingdings" w:hAnsi="Wingdings"/>
                <w:b/>
              </w:rPr>
              <w:sym w:font="Wingdings" w:char="F071"/>
            </w:r>
            <w:r w:rsidRPr="00D42B48">
              <w:rPr>
                <w:b/>
              </w:rPr>
              <w:t xml:space="preserve"> Yes  /  </w:t>
            </w:r>
            <w:r w:rsidRPr="00D42B48">
              <w:rPr>
                <w:rFonts w:ascii="Wingdings" w:hAnsi="Wingdings"/>
                <w:b/>
              </w:rPr>
              <w:sym w:font="Wingdings" w:char="F071"/>
            </w:r>
            <w:r w:rsidRPr="00D42B48">
              <w:rPr>
                <w:b/>
              </w:rPr>
              <w:t xml:space="preserve"> No</w:t>
            </w:r>
          </w:p>
        </w:tc>
      </w:tr>
      <w:tr w:rsidR="00D85954" w14:paraId="375545A5" w14:textId="77777777" w:rsidTr="00AA44AC">
        <w:trPr>
          <w:trHeight w:val="270"/>
        </w:trPr>
        <w:tc>
          <w:tcPr>
            <w:tcW w:w="1669" w:type="dxa"/>
            <w:gridSpan w:val="2"/>
            <w:vMerge/>
            <w:shd w:val="solid" w:color="F4F1EE" w:fill="auto"/>
          </w:tcPr>
          <w:p w14:paraId="08B4E1CD" w14:textId="77777777" w:rsidR="00D85954" w:rsidRPr="00A3113C" w:rsidRDefault="00D85954" w:rsidP="00D85954">
            <w:pPr>
              <w:pStyle w:val="Table10ptText-ASDEFCON"/>
            </w:pPr>
          </w:p>
        </w:tc>
        <w:tc>
          <w:tcPr>
            <w:tcW w:w="1813" w:type="dxa"/>
            <w:vMerge w:val="restart"/>
          </w:tcPr>
          <w:p w14:paraId="1E473C6F" w14:textId="77777777" w:rsidR="00D85954" w:rsidRPr="00CC75F2" w:rsidRDefault="00D85954" w:rsidP="009D1338">
            <w:pPr>
              <w:jc w:val="left"/>
              <w:rPr>
                <w:rFonts w:eastAsia="Calibri"/>
                <w:b/>
                <w:color w:val="000000"/>
              </w:rPr>
            </w:pPr>
            <w:r w:rsidRPr="00CC75F2">
              <w:rPr>
                <w:rFonts w:eastAsia="Calibri"/>
                <w:b/>
                <w:color w:val="000000"/>
              </w:rPr>
              <w:t>Limits of indemnity for required insurances:</w:t>
            </w:r>
          </w:p>
          <w:p w14:paraId="70BFA63D" w14:textId="2776FF04" w:rsidR="00D85954" w:rsidRPr="00A3113C" w:rsidRDefault="00D85954" w:rsidP="002E1FDD">
            <w:r w:rsidRPr="00A3113C">
              <w:t>(Core)</w:t>
            </w:r>
          </w:p>
        </w:tc>
        <w:tc>
          <w:tcPr>
            <w:tcW w:w="1701" w:type="dxa"/>
            <w:gridSpan w:val="3"/>
          </w:tcPr>
          <w:p w14:paraId="03595512" w14:textId="1A666019" w:rsidR="00D85954" w:rsidRPr="00A3113C" w:rsidRDefault="00D85954" w:rsidP="00D85954">
            <w:pPr>
              <w:pStyle w:val="Table10ptText-ASDEFCON"/>
            </w:pPr>
            <w:r w:rsidRPr="00A3113C">
              <w:t xml:space="preserve">Public liability </w:t>
            </w:r>
            <w:r>
              <w:br/>
              <w:t xml:space="preserve">(Clause </w:t>
            </w:r>
            <w:r w:rsidRPr="008F6D4E">
              <w:fldChar w:fldCharType="begin"/>
            </w:r>
            <w:r w:rsidRPr="008F6D4E">
              <w:instrText xml:space="preserve"> REF _Ref325662782 \r \h  \* MERGEFORMAT </w:instrText>
            </w:r>
            <w:r w:rsidRPr="008F6D4E">
              <w:fldChar w:fldCharType="separate"/>
            </w:r>
            <w:r w:rsidR="00902F31">
              <w:t>9.1.1b</w:t>
            </w:r>
            <w:r w:rsidRPr="008F6D4E">
              <w:fldChar w:fldCharType="end"/>
            </w:r>
            <w:r>
              <w:t>)</w:t>
            </w:r>
          </w:p>
        </w:tc>
        <w:tc>
          <w:tcPr>
            <w:tcW w:w="3896" w:type="dxa"/>
            <w:gridSpan w:val="11"/>
          </w:tcPr>
          <w:p w14:paraId="15213E07" w14:textId="469133CA" w:rsidR="00D85954" w:rsidRPr="00A3113C" w:rsidRDefault="00D85954" w:rsidP="00447FE2">
            <w:pPr>
              <w:pStyle w:val="Table10ptText-ASDEFCON"/>
              <w:rPr>
                <w:lang w:eastAsia="zh-CN"/>
              </w:rPr>
            </w:pPr>
            <w:r w:rsidRPr="00DC3279">
              <w:rPr>
                <w:lang w:eastAsia="zh-CN"/>
              </w:rPr>
              <w:t>$</w:t>
            </w:r>
            <w:r w:rsidR="00447FE2">
              <w:rPr>
                <w:b/>
                <w:lang w:eastAsia="zh-CN"/>
              </w:rPr>
              <w:fldChar w:fldCharType="begin">
                <w:ffData>
                  <w:name w:val=""/>
                  <w:enabled/>
                  <w:calcOnExit w:val="0"/>
                  <w:textInput>
                    <w:default w:val="[…INSERT AMOUNT…]"/>
                  </w:textInput>
                </w:ffData>
              </w:fldChar>
            </w:r>
            <w:r w:rsidR="00447FE2">
              <w:rPr>
                <w:b/>
                <w:lang w:eastAsia="zh-CN"/>
              </w:rPr>
              <w:instrText xml:space="preserve"> FORMTEXT </w:instrText>
            </w:r>
            <w:r w:rsidR="00447FE2">
              <w:rPr>
                <w:b/>
                <w:lang w:eastAsia="zh-CN"/>
              </w:rPr>
            </w:r>
            <w:r w:rsidR="00447FE2">
              <w:rPr>
                <w:b/>
                <w:lang w:eastAsia="zh-CN"/>
              </w:rPr>
              <w:fldChar w:fldCharType="separate"/>
            </w:r>
            <w:r w:rsidR="00447FE2">
              <w:rPr>
                <w:b/>
                <w:noProof/>
                <w:lang w:eastAsia="zh-CN"/>
              </w:rPr>
              <w:t>[…INSERT AMOUNT…]</w:t>
            </w:r>
            <w:r w:rsidR="00447FE2">
              <w:rPr>
                <w:b/>
                <w:lang w:eastAsia="zh-CN"/>
              </w:rPr>
              <w:fldChar w:fldCharType="end"/>
            </w:r>
            <w:r w:rsidRPr="00A3113C">
              <w:rPr>
                <w:lang w:eastAsia="zh-CN"/>
              </w:rPr>
              <w:t xml:space="preserve"> </w:t>
            </w:r>
            <w:r>
              <w:rPr>
                <w:lang w:eastAsia="zh-CN"/>
              </w:rPr>
              <w:t xml:space="preserve">million </w:t>
            </w:r>
            <w:r w:rsidRPr="00A3113C">
              <w:t>each and every occurrence</w:t>
            </w:r>
          </w:p>
        </w:tc>
      </w:tr>
      <w:tr w:rsidR="00D85954" w14:paraId="2923050C" w14:textId="77777777" w:rsidTr="00AA44AC">
        <w:trPr>
          <w:trHeight w:val="270"/>
        </w:trPr>
        <w:tc>
          <w:tcPr>
            <w:tcW w:w="1669" w:type="dxa"/>
            <w:gridSpan w:val="2"/>
            <w:vMerge/>
            <w:shd w:val="solid" w:color="F4F1EE" w:fill="auto"/>
          </w:tcPr>
          <w:p w14:paraId="5D5DA022" w14:textId="77777777" w:rsidR="00D85954" w:rsidRPr="00A3113C" w:rsidRDefault="00D85954" w:rsidP="00D85954">
            <w:pPr>
              <w:pStyle w:val="Table10ptText-ASDEFCON"/>
            </w:pPr>
          </w:p>
        </w:tc>
        <w:tc>
          <w:tcPr>
            <w:tcW w:w="1813" w:type="dxa"/>
            <w:vMerge/>
          </w:tcPr>
          <w:p w14:paraId="6BD52658" w14:textId="77777777" w:rsidR="00D85954" w:rsidRPr="00A3113C" w:rsidRDefault="00D85954" w:rsidP="00D85954">
            <w:pPr>
              <w:pStyle w:val="Table10ptText-ASDEFCON"/>
            </w:pPr>
          </w:p>
        </w:tc>
        <w:tc>
          <w:tcPr>
            <w:tcW w:w="1701" w:type="dxa"/>
            <w:gridSpan w:val="3"/>
          </w:tcPr>
          <w:p w14:paraId="6B2CF0AF" w14:textId="53E0E03C" w:rsidR="00D85954" w:rsidRPr="001368A1" w:rsidRDefault="00D85954" w:rsidP="00D85954">
            <w:pPr>
              <w:pStyle w:val="Table10ptText-ASDEFCON"/>
            </w:pPr>
            <w:r w:rsidRPr="001368A1">
              <w:t>Products liability</w:t>
            </w:r>
            <w:r w:rsidRPr="001368A1">
              <w:br/>
              <w:t xml:space="preserve">(Clause </w:t>
            </w:r>
            <w:r w:rsidRPr="008F6D4E">
              <w:fldChar w:fldCharType="begin"/>
            </w:r>
            <w:r w:rsidRPr="008F6D4E">
              <w:instrText xml:space="preserve"> REF _Ref325662782 \r \h  \* MERGEFORMAT </w:instrText>
            </w:r>
            <w:r w:rsidRPr="008F6D4E">
              <w:fldChar w:fldCharType="separate"/>
            </w:r>
            <w:r w:rsidR="00902F31">
              <w:t>9.1.1b</w:t>
            </w:r>
            <w:r w:rsidRPr="008F6D4E">
              <w:fldChar w:fldCharType="end"/>
            </w:r>
            <w:r w:rsidRPr="001368A1">
              <w:t>)</w:t>
            </w:r>
          </w:p>
        </w:tc>
        <w:tc>
          <w:tcPr>
            <w:tcW w:w="3896" w:type="dxa"/>
            <w:gridSpan w:val="11"/>
          </w:tcPr>
          <w:p w14:paraId="361A4703" w14:textId="7DE38820" w:rsidR="00D85954" w:rsidRPr="00A3113C" w:rsidRDefault="00D85954" w:rsidP="00447FE2">
            <w:pPr>
              <w:pStyle w:val="Table10ptText-ASDEFCON"/>
              <w:rPr>
                <w:b/>
                <w:lang w:eastAsia="zh-CN"/>
              </w:rPr>
            </w:pPr>
            <w:r w:rsidRPr="00DC3279">
              <w:rPr>
                <w:lang w:eastAsia="zh-CN"/>
              </w:rPr>
              <w:t>$</w:t>
            </w:r>
            <w:r w:rsidR="00447FE2">
              <w:rPr>
                <w:b/>
                <w:lang w:eastAsia="zh-CN"/>
              </w:rPr>
              <w:fldChar w:fldCharType="begin">
                <w:ffData>
                  <w:name w:val=""/>
                  <w:enabled/>
                  <w:calcOnExit w:val="0"/>
                  <w:textInput>
                    <w:default w:val="[…INSERT AMOUNT…]"/>
                  </w:textInput>
                </w:ffData>
              </w:fldChar>
            </w:r>
            <w:r w:rsidR="00447FE2">
              <w:rPr>
                <w:b/>
                <w:lang w:eastAsia="zh-CN"/>
              </w:rPr>
              <w:instrText xml:space="preserve"> FORMTEXT </w:instrText>
            </w:r>
            <w:r w:rsidR="00447FE2">
              <w:rPr>
                <w:b/>
                <w:lang w:eastAsia="zh-CN"/>
              </w:rPr>
            </w:r>
            <w:r w:rsidR="00447FE2">
              <w:rPr>
                <w:b/>
                <w:lang w:eastAsia="zh-CN"/>
              </w:rPr>
              <w:fldChar w:fldCharType="separate"/>
            </w:r>
            <w:r w:rsidR="00447FE2">
              <w:rPr>
                <w:b/>
                <w:noProof/>
                <w:lang w:eastAsia="zh-CN"/>
              </w:rPr>
              <w:t>[…INSERT AMOUNT…]</w:t>
            </w:r>
            <w:r w:rsidR="00447FE2">
              <w:rPr>
                <w:b/>
                <w:lang w:eastAsia="zh-CN"/>
              </w:rPr>
              <w:fldChar w:fldCharType="end"/>
            </w:r>
            <w:r w:rsidRPr="00A3113C">
              <w:rPr>
                <w:lang w:eastAsia="zh-CN"/>
              </w:rPr>
              <w:t xml:space="preserve"> </w:t>
            </w:r>
            <w:r>
              <w:t>million each occurrence and in the annual aggregate for all occurrences</w:t>
            </w:r>
          </w:p>
        </w:tc>
      </w:tr>
      <w:tr w:rsidR="00D85954" w14:paraId="258607EB" w14:textId="77777777" w:rsidTr="00AA44AC">
        <w:trPr>
          <w:trHeight w:val="183"/>
        </w:trPr>
        <w:tc>
          <w:tcPr>
            <w:tcW w:w="1669" w:type="dxa"/>
            <w:gridSpan w:val="2"/>
            <w:vMerge/>
            <w:shd w:val="solid" w:color="F4F1EE" w:fill="auto"/>
          </w:tcPr>
          <w:p w14:paraId="3F8577B9" w14:textId="77777777" w:rsidR="00D85954" w:rsidRPr="00A3113C" w:rsidRDefault="00D85954" w:rsidP="00D85954">
            <w:pPr>
              <w:pStyle w:val="Table10ptText-ASDEFCON"/>
              <w:rPr>
                <w:highlight w:val="yellow"/>
              </w:rPr>
            </w:pPr>
          </w:p>
        </w:tc>
        <w:tc>
          <w:tcPr>
            <w:tcW w:w="1813" w:type="dxa"/>
            <w:vMerge/>
          </w:tcPr>
          <w:p w14:paraId="7E4ED04A" w14:textId="77777777" w:rsidR="00D85954" w:rsidRPr="00A3113C" w:rsidRDefault="00D85954" w:rsidP="00D85954">
            <w:pPr>
              <w:pStyle w:val="Table10ptText-ASDEFCON"/>
            </w:pPr>
          </w:p>
        </w:tc>
        <w:tc>
          <w:tcPr>
            <w:tcW w:w="1701" w:type="dxa"/>
            <w:gridSpan w:val="3"/>
            <w:tcBorders>
              <w:top w:val="single" w:sz="4" w:space="0" w:color="BFBFBF"/>
              <w:bottom w:val="single" w:sz="4" w:space="0" w:color="BFBFBF"/>
            </w:tcBorders>
          </w:tcPr>
          <w:p w14:paraId="3099B027" w14:textId="3474D148" w:rsidR="00D85954" w:rsidRPr="001368A1" w:rsidRDefault="00D85954" w:rsidP="00D85954">
            <w:pPr>
              <w:pStyle w:val="Table10ptText-ASDEFCON"/>
            </w:pPr>
            <w:r w:rsidRPr="001368A1">
              <w:t xml:space="preserve">Professional indemnity </w:t>
            </w:r>
            <w:r w:rsidRPr="001368A1">
              <w:br/>
              <w:t xml:space="preserve">(Clause </w:t>
            </w:r>
            <w:r w:rsidRPr="008F6D4E">
              <w:fldChar w:fldCharType="begin"/>
            </w:r>
            <w:r w:rsidRPr="008F6D4E">
              <w:instrText xml:space="preserve"> REF _Ref333557929 \r \h  \* MERGEFORMAT </w:instrText>
            </w:r>
            <w:r w:rsidRPr="008F6D4E">
              <w:fldChar w:fldCharType="separate"/>
            </w:r>
            <w:r w:rsidR="00902F31">
              <w:t>9.1.1c</w:t>
            </w:r>
            <w:r w:rsidRPr="008F6D4E">
              <w:fldChar w:fldCharType="end"/>
            </w:r>
            <w:r w:rsidRPr="001368A1">
              <w:t>)</w:t>
            </w:r>
          </w:p>
        </w:tc>
        <w:tc>
          <w:tcPr>
            <w:tcW w:w="3896" w:type="dxa"/>
            <w:gridSpan w:val="11"/>
            <w:tcBorders>
              <w:top w:val="single" w:sz="4" w:space="0" w:color="BFBFBF"/>
              <w:bottom w:val="single" w:sz="4" w:space="0" w:color="BFBFBF"/>
            </w:tcBorders>
          </w:tcPr>
          <w:p w14:paraId="13079905" w14:textId="117571D7" w:rsidR="00D85954" w:rsidRPr="00A3113C" w:rsidRDefault="00D85954" w:rsidP="00447FE2">
            <w:pPr>
              <w:pStyle w:val="Table10ptText-ASDEFCON"/>
              <w:rPr>
                <w:lang w:eastAsia="zh-CN"/>
              </w:rPr>
            </w:pPr>
            <w:r w:rsidRPr="00DC3279">
              <w:rPr>
                <w:lang w:eastAsia="zh-CN"/>
              </w:rPr>
              <w:t>$</w:t>
            </w:r>
            <w:r w:rsidR="00447FE2">
              <w:rPr>
                <w:b/>
                <w:lang w:eastAsia="zh-CN"/>
              </w:rPr>
              <w:fldChar w:fldCharType="begin">
                <w:ffData>
                  <w:name w:val=""/>
                  <w:enabled/>
                  <w:calcOnExit w:val="0"/>
                  <w:textInput>
                    <w:default w:val="[…INSERT AMOUNT…]"/>
                  </w:textInput>
                </w:ffData>
              </w:fldChar>
            </w:r>
            <w:r w:rsidR="00447FE2">
              <w:rPr>
                <w:b/>
                <w:lang w:eastAsia="zh-CN"/>
              </w:rPr>
              <w:instrText xml:space="preserve"> FORMTEXT </w:instrText>
            </w:r>
            <w:r w:rsidR="00447FE2">
              <w:rPr>
                <w:b/>
                <w:lang w:eastAsia="zh-CN"/>
              </w:rPr>
            </w:r>
            <w:r w:rsidR="00447FE2">
              <w:rPr>
                <w:b/>
                <w:lang w:eastAsia="zh-CN"/>
              </w:rPr>
              <w:fldChar w:fldCharType="separate"/>
            </w:r>
            <w:r w:rsidR="00447FE2">
              <w:rPr>
                <w:b/>
                <w:noProof/>
                <w:lang w:eastAsia="zh-CN"/>
              </w:rPr>
              <w:t>[…INSERT AMOUNT…]</w:t>
            </w:r>
            <w:r w:rsidR="00447FE2">
              <w:rPr>
                <w:b/>
                <w:lang w:eastAsia="zh-CN"/>
              </w:rPr>
              <w:fldChar w:fldCharType="end"/>
            </w:r>
            <w:r w:rsidRPr="00A3113C">
              <w:t xml:space="preserve"> </w:t>
            </w:r>
            <w:r>
              <w:t xml:space="preserve">million </w:t>
            </w:r>
            <w:r w:rsidRPr="00A3113C">
              <w:t xml:space="preserve">each claim and in the </w:t>
            </w:r>
            <w:r>
              <w:t xml:space="preserve">annual </w:t>
            </w:r>
            <w:r w:rsidRPr="00A3113C">
              <w:t>aggregate for all claims</w:t>
            </w:r>
          </w:p>
        </w:tc>
      </w:tr>
      <w:tr w:rsidR="00D85954" w14:paraId="4C8367E8" w14:textId="77777777" w:rsidTr="00AA44AC">
        <w:trPr>
          <w:trHeight w:val="36"/>
        </w:trPr>
        <w:tc>
          <w:tcPr>
            <w:tcW w:w="1669" w:type="dxa"/>
            <w:gridSpan w:val="2"/>
            <w:vMerge/>
            <w:shd w:val="solid" w:color="F4F1EE" w:fill="auto"/>
          </w:tcPr>
          <w:p w14:paraId="21EA9791" w14:textId="77777777" w:rsidR="00D85954" w:rsidRPr="00A3113C" w:rsidRDefault="00D85954" w:rsidP="00D85954">
            <w:pPr>
              <w:pStyle w:val="Table10ptText-ASDEFCON"/>
              <w:rPr>
                <w:highlight w:val="yellow"/>
              </w:rPr>
            </w:pPr>
          </w:p>
        </w:tc>
        <w:tc>
          <w:tcPr>
            <w:tcW w:w="1813" w:type="dxa"/>
            <w:vMerge/>
          </w:tcPr>
          <w:p w14:paraId="3FC55D4F" w14:textId="77777777" w:rsidR="00D85954" w:rsidRPr="00A3113C" w:rsidRDefault="00D85954" w:rsidP="00D85954">
            <w:pPr>
              <w:pStyle w:val="Table10ptText-ASDEFCON"/>
            </w:pPr>
          </w:p>
        </w:tc>
        <w:tc>
          <w:tcPr>
            <w:tcW w:w="1701" w:type="dxa"/>
            <w:gridSpan w:val="3"/>
            <w:tcBorders>
              <w:top w:val="single" w:sz="4" w:space="0" w:color="BFBFBF"/>
            </w:tcBorders>
          </w:tcPr>
          <w:p w14:paraId="11996C0E" w14:textId="4DBC0974" w:rsidR="00D85954" w:rsidRPr="001368A1" w:rsidRDefault="00D85954" w:rsidP="00D85954">
            <w:pPr>
              <w:pStyle w:val="Table10ptText-ASDEFCON"/>
              <w:rPr>
                <w:lang w:eastAsia="zh-CN"/>
              </w:rPr>
            </w:pPr>
            <w:r w:rsidRPr="001368A1">
              <w:t xml:space="preserve">Motor vehicle liability </w:t>
            </w:r>
            <w:r w:rsidRPr="001368A1">
              <w:br/>
              <w:t xml:space="preserve">(Clause </w:t>
            </w:r>
            <w:r w:rsidRPr="008F6D4E">
              <w:fldChar w:fldCharType="begin"/>
            </w:r>
            <w:r w:rsidRPr="008F6D4E">
              <w:instrText xml:space="preserve"> REF _Ref325662940 \r \h  \* MERGEFORMAT </w:instrText>
            </w:r>
            <w:r w:rsidRPr="008F6D4E">
              <w:fldChar w:fldCharType="separate"/>
            </w:r>
            <w:r w:rsidR="00902F31">
              <w:t>9.1.1g</w:t>
            </w:r>
            <w:r w:rsidRPr="008F6D4E">
              <w:fldChar w:fldCharType="end"/>
            </w:r>
            <w:r w:rsidRPr="001368A1">
              <w:t>)</w:t>
            </w:r>
          </w:p>
        </w:tc>
        <w:tc>
          <w:tcPr>
            <w:tcW w:w="3896" w:type="dxa"/>
            <w:gridSpan w:val="11"/>
            <w:tcBorders>
              <w:top w:val="single" w:sz="4" w:space="0" w:color="BFBFBF"/>
            </w:tcBorders>
          </w:tcPr>
          <w:p w14:paraId="45D30C15" w14:textId="1757964F" w:rsidR="00D85954" w:rsidRPr="00A3113C" w:rsidRDefault="00D85954" w:rsidP="00447FE2">
            <w:pPr>
              <w:pStyle w:val="Table10ptText-ASDEFCON"/>
            </w:pPr>
            <w:r w:rsidRPr="00DC3279">
              <w:rPr>
                <w:lang w:eastAsia="zh-CN"/>
              </w:rPr>
              <w:t>$</w:t>
            </w:r>
            <w:r w:rsidR="00447FE2">
              <w:rPr>
                <w:b/>
              </w:rPr>
              <w:fldChar w:fldCharType="begin">
                <w:ffData>
                  <w:name w:val=""/>
                  <w:enabled/>
                  <w:calcOnExit w:val="0"/>
                  <w:textInput>
                    <w:default w:val="[…INSERT AMOUNT…]"/>
                  </w:textInput>
                </w:ffData>
              </w:fldChar>
            </w:r>
            <w:r w:rsidR="00447FE2">
              <w:rPr>
                <w:b/>
              </w:rPr>
              <w:instrText xml:space="preserve"> FORMTEXT </w:instrText>
            </w:r>
            <w:r w:rsidR="00447FE2">
              <w:rPr>
                <w:b/>
              </w:rPr>
            </w:r>
            <w:r w:rsidR="00447FE2">
              <w:rPr>
                <w:b/>
              </w:rPr>
              <w:fldChar w:fldCharType="separate"/>
            </w:r>
            <w:r w:rsidR="00447FE2">
              <w:rPr>
                <w:b/>
                <w:noProof/>
              </w:rPr>
              <w:t>[…INSERT AMOUNT…]</w:t>
            </w:r>
            <w:r w:rsidR="00447FE2">
              <w:rPr>
                <w:b/>
              </w:rPr>
              <w:fldChar w:fldCharType="end"/>
            </w:r>
            <w:r w:rsidRPr="00A3113C">
              <w:t xml:space="preserve"> </w:t>
            </w:r>
            <w:r>
              <w:t xml:space="preserve">million </w:t>
            </w:r>
            <w:r w:rsidRPr="00A3113C">
              <w:t>each and every occurrence.</w:t>
            </w:r>
          </w:p>
        </w:tc>
      </w:tr>
      <w:tr w:rsidR="00771528" w14:paraId="30BF3A1F" w14:textId="77777777" w:rsidTr="00AA44AC">
        <w:tc>
          <w:tcPr>
            <w:tcW w:w="1669" w:type="dxa"/>
            <w:gridSpan w:val="2"/>
            <w:shd w:val="solid" w:color="F4F1EE" w:fill="auto"/>
          </w:tcPr>
          <w:p w14:paraId="2948C0B7" w14:textId="1B21FF97" w:rsidR="00771528" w:rsidRPr="002E1FDD" w:rsidRDefault="00771528" w:rsidP="002E1FDD">
            <w:pPr>
              <w:pStyle w:val="Table10ptText-ASDEFCON"/>
              <w:rPr>
                <w:b/>
              </w:rPr>
            </w:pPr>
            <w:r w:rsidRPr="00A3113C">
              <w:rPr>
                <w:b/>
              </w:rPr>
              <w:t>Item 1</w:t>
            </w:r>
            <w:r>
              <w:rPr>
                <w:b/>
              </w:rPr>
              <w:t>2</w:t>
            </w:r>
          </w:p>
          <w:p w14:paraId="4758A5D2" w14:textId="031E46FF" w:rsidR="00771528" w:rsidRPr="00A3113C" w:rsidRDefault="00771528" w:rsidP="002E1FDD">
            <w:pPr>
              <w:pStyle w:val="Table10ptText-ASDEFCON"/>
              <w:rPr>
                <w:b/>
              </w:rPr>
            </w:pPr>
            <w:r w:rsidRPr="00A3113C">
              <w:t xml:space="preserve">(clause </w:t>
            </w:r>
            <w:r w:rsidRPr="008B1BB8">
              <w:fldChar w:fldCharType="begin"/>
            </w:r>
            <w:r w:rsidRPr="008B1BB8">
              <w:instrText xml:space="preserve"> REF _Ref322700974 \r \h  \* MERGEFORMAT </w:instrText>
            </w:r>
            <w:r w:rsidRPr="008B1BB8">
              <w:fldChar w:fldCharType="separate"/>
            </w:r>
            <w:r w:rsidR="00902F31">
              <w:t>10.6</w:t>
            </w:r>
            <w:r w:rsidRPr="008B1BB8">
              <w:fldChar w:fldCharType="end"/>
            </w:r>
            <w:r w:rsidRPr="00A3113C">
              <w:t>)</w:t>
            </w:r>
          </w:p>
        </w:tc>
        <w:tc>
          <w:tcPr>
            <w:tcW w:w="3514" w:type="dxa"/>
            <w:gridSpan w:val="4"/>
          </w:tcPr>
          <w:p w14:paraId="738A1BC0" w14:textId="0257141C" w:rsidR="00771528" w:rsidRDefault="00771528" w:rsidP="002E1FDD">
            <w:pPr>
              <w:pStyle w:val="Table10ptText-ASDEFCON"/>
            </w:pPr>
            <w:r w:rsidRPr="00A3113C">
              <w:rPr>
                <w:b/>
              </w:rPr>
              <w:t>Limitation Amount:</w:t>
            </w:r>
          </w:p>
          <w:p w14:paraId="2EDE3FC2" w14:textId="6904ADBD" w:rsidR="00771528" w:rsidRPr="00A3113C" w:rsidRDefault="00771528" w:rsidP="002E1FDD">
            <w:pPr>
              <w:pStyle w:val="Table10ptText-ASDEFCON"/>
            </w:pPr>
            <w:r w:rsidRPr="00A3113C">
              <w:t>(</w:t>
            </w:r>
            <w:r>
              <w:t>Core</w:t>
            </w:r>
            <w:r w:rsidRPr="00A3113C">
              <w:t>)</w:t>
            </w:r>
          </w:p>
        </w:tc>
        <w:tc>
          <w:tcPr>
            <w:tcW w:w="3896" w:type="dxa"/>
            <w:gridSpan w:val="11"/>
          </w:tcPr>
          <w:p w14:paraId="122501B5" w14:textId="615D8885" w:rsidR="00771528" w:rsidRPr="00A3113C" w:rsidRDefault="003474B9" w:rsidP="00447FE2">
            <w:pPr>
              <w:pStyle w:val="Table10ptText-ASDEFCON"/>
            </w:pPr>
            <w:r w:rsidRPr="00FA31D4">
              <w:t>$</w:t>
            </w:r>
            <w:r w:rsidR="00447FE2">
              <w:rPr>
                <w:b/>
              </w:rPr>
              <w:fldChar w:fldCharType="begin">
                <w:ffData>
                  <w:name w:val=""/>
                  <w:enabled/>
                  <w:calcOnExit w:val="0"/>
                  <w:textInput>
                    <w:default w:val="[…INSERT AMOUNT…]"/>
                  </w:textInput>
                </w:ffData>
              </w:fldChar>
            </w:r>
            <w:r w:rsidR="00447FE2">
              <w:rPr>
                <w:b/>
              </w:rPr>
              <w:instrText xml:space="preserve"> FORMTEXT </w:instrText>
            </w:r>
            <w:r w:rsidR="00447FE2">
              <w:rPr>
                <w:b/>
              </w:rPr>
            </w:r>
            <w:r w:rsidR="00447FE2">
              <w:rPr>
                <w:b/>
              </w:rPr>
              <w:fldChar w:fldCharType="separate"/>
            </w:r>
            <w:r w:rsidR="00447FE2">
              <w:rPr>
                <w:b/>
                <w:noProof/>
              </w:rPr>
              <w:t>[…INSERT AMOUNT…]</w:t>
            </w:r>
            <w:r w:rsidR="00447FE2">
              <w:rPr>
                <w:b/>
              </w:rPr>
              <w:fldChar w:fldCharType="end"/>
            </w:r>
          </w:p>
        </w:tc>
      </w:tr>
      <w:tr w:rsidR="00D85954" w14:paraId="132E8C21" w14:textId="77777777" w:rsidTr="00D85954">
        <w:trPr>
          <w:trHeight w:val="285"/>
        </w:trPr>
        <w:tc>
          <w:tcPr>
            <w:tcW w:w="1669" w:type="dxa"/>
            <w:gridSpan w:val="2"/>
            <w:shd w:val="solid" w:color="F4F1EE" w:fill="auto"/>
          </w:tcPr>
          <w:p w14:paraId="1489C428" w14:textId="7BC055A0" w:rsidR="002E1FDD" w:rsidRPr="002E1FDD" w:rsidRDefault="00D85954" w:rsidP="002E1FDD">
            <w:pPr>
              <w:pStyle w:val="Table10ptText-ASDEFCON"/>
              <w:rPr>
                <w:b/>
              </w:rPr>
            </w:pPr>
            <w:r w:rsidRPr="00A3113C">
              <w:rPr>
                <w:b/>
              </w:rPr>
              <w:lastRenderedPageBreak/>
              <w:t xml:space="preserve">Item </w:t>
            </w:r>
            <w:r>
              <w:rPr>
                <w:b/>
              </w:rPr>
              <w:t>13</w:t>
            </w:r>
          </w:p>
          <w:p w14:paraId="5C8F94BF" w14:textId="13826DE9" w:rsidR="00D85954" w:rsidRPr="00A3113C" w:rsidRDefault="00D85954" w:rsidP="002E1FDD">
            <w:pPr>
              <w:pStyle w:val="Table10ptText-ASDEFCON"/>
              <w:rPr>
                <w:b/>
              </w:rPr>
            </w:pPr>
            <w:r w:rsidRPr="00A3113C">
              <w:t xml:space="preserve">(clause </w:t>
            </w:r>
            <w:r w:rsidRPr="008F6D4E">
              <w:fldChar w:fldCharType="begin"/>
            </w:r>
            <w:r w:rsidRPr="008F6D4E">
              <w:instrText xml:space="preserve"> REF _Ref13659890 \r \h  \* MERGEFORMAT </w:instrText>
            </w:r>
            <w:r w:rsidRPr="008F6D4E">
              <w:fldChar w:fldCharType="separate"/>
            </w:r>
            <w:r w:rsidR="00902F31">
              <w:t>11.9</w:t>
            </w:r>
            <w:r w:rsidRPr="008F6D4E">
              <w:fldChar w:fldCharType="end"/>
            </w:r>
            <w:r w:rsidRPr="00A3113C">
              <w:t>)</w:t>
            </w:r>
          </w:p>
        </w:tc>
        <w:tc>
          <w:tcPr>
            <w:tcW w:w="3561" w:type="dxa"/>
            <w:gridSpan w:val="5"/>
          </w:tcPr>
          <w:p w14:paraId="29FC0ACB" w14:textId="77777777" w:rsidR="002E1FDD" w:rsidRDefault="00D85954" w:rsidP="00D85954">
            <w:pPr>
              <w:pStyle w:val="Table10ptText-ASDEFCON"/>
            </w:pPr>
            <w:r w:rsidRPr="00A3113C">
              <w:rPr>
                <w:b/>
              </w:rPr>
              <w:t>Approved Subcontractor Threshold:</w:t>
            </w:r>
          </w:p>
          <w:p w14:paraId="0B4A4D30" w14:textId="08ACF42A" w:rsidR="00D85954" w:rsidRPr="00A3113C" w:rsidRDefault="00D85954" w:rsidP="00D85954">
            <w:pPr>
              <w:pStyle w:val="Table10ptText-ASDEFCON"/>
            </w:pPr>
            <w:r w:rsidRPr="00A3113C">
              <w:t>(Optional)</w:t>
            </w:r>
          </w:p>
        </w:tc>
        <w:tc>
          <w:tcPr>
            <w:tcW w:w="3849" w:type="dxa"/>
            <w:gridSpan w:val="10"/>
          </w:tcPr>
          <w:p w14:paraId="3C7FF032" w14:textId="720DDD1D" w:rsidR="00D85954" w:rsidRPr="00A3113C" w:rsidRDefault="00447FE2" w:rsidP="00D85954">
            <w:pPr>
              <w:pStyle w:val="Table10ptText-ASDEFCON"/>
            </w:pPr>
            <w:r>
              <w:rPr>
                <w:b/>
              </w:rPr>
              <w:fldChar w:fldCharType="begin">
                <w:ffData>
                  <w:name w:val=""/>
                  <w:enabled/>
                  <w:calcOnExit w:val="0"/>
                  <w:textInput>
                    <w:default w:val="[…INSERT $A AMOUNT PER ANNUM…]"/>
                  </w:textInput>
                </w:ffData>
              </w:fldChar>
            </w:r>
            <w:r>
              <w:rPr>
                <w:b/>
              </w:rPr>
              <w:instrText xml:space="preserve"> FORMTEXT </w:instrText>
            </w:r>
            <w:r>
              <w:rPr>
                <w:b/>
              </w:rPr>
            </w:r>
            <w:r>
              <w:rPr>
                <w:b/>
              </w:rPr>
              <w:fldChar w:fldCharType="separate"/>
            </w:r>
            <w:r>
              <w:rPr>
                <w:b/>
                <w:noProof/>
              </w:rPr>
              <w:t>[…INSERT $A AMOUNT PER ANNUM…]</w:t>
            </w:r>
            <w:r>
              <w:rPr>
                <w:b/>
              </w:rPr>
              <w:fldChar w:fldCharType="end"/>
            </w:r>
            <w:r w:rsidR="00D85954" w:rsidRPr="00A3113C">
              <w:t xml:space="preserve"> per annum.</w:t>
            </w:r>
          </w:p>
        </w:tc>
      </w:tr>
      <w:tr w:rsidR="00D5543E" w14:paraId="4D4064A4" w14:textId="77777777" w:rsidTr="00AA44AC">
        <w:trPr>
          <w:cantSplit/>
          <w:trHeight w:val="285"/>
        </w:trPr>
        <w:tc>
          <w:tcPr>
            <w:tcW w:w="1669" w:type="dxa"/>
            <w:gridSpan w:val="2"/>
            <w:vMerge w:val="restart"/>
            <w:shd w:val="solid" w:color="F4F1EE" w:fill="auto"/>
          </w:tcPr>
          <w:p w14:paraId="12E9F0DF" w14:textId="7397AEC3" w:rsidR="002E1FDD" w:rsidRPr="002E1FDD" w:rsidRDefault="00C554BF" w:rsidP="002E1FDD">
            <w:pPr>
              <w:pStyle w:val="Table10ptText-ASDEFCON"/>
              <w:rPr>
                <w:b/>
              </w:rPr>
            </w:pPr>
            <w:r w:rsidRPr="00A3113C">
              <w:rPr>
                <w:b/>
              </w:rPr>
              <w:t xml:space="preserve">Item </w:t>
            </w:r>
            <w:r w:rsidR="00D85954">
              <w:rPr>
                <w:b/>
              </w:rPr>
              <w:t>14</w:t>
            </w:r>
          </w:p>
          <w:p w14:paraId="5264ADFE" w14:textId="7A1A444B" w:rsidR="00C554BF" w:rsidRPr="00A3113C" w:rsidRDefault="00C554BF" w:rsidP="002E1FDD">
            <w:pPr>
              <w:pStyle w:val="Table10ptText-ASDEFCON"/>
              <w:rPr>
                <w:b/>
              </w:rPr>
            </w:pPr>
            <w:r w:rsidRPr="00A3113C">
              <w:t xml:space="preserve">(clause </w:t>
            </w:r>
            <w:r w:rsidRPr="008F6D4E">
              <w:fldChar w:fldCharType="begin"/>
            </w:r>
            <w:r w:rsidRPr="008F6D4E">
              <w:instrText xml:space="preserve"> REF _Ref454967593 \r \h  \* MERGEFORMAT </w:instrText>
            </w:r>
            <w:r w:rsidRPr="008F6D4E">
              <w:fldChar w:fldCharType="separate"/>
            </w:r>
            <w:r w:rsidR="00902F31">
              <w:t>13.1</w:t>
            </w:r>
            <w:r w:rsidRPr="008F6D4E">
              <w:fldChar w:fldCharType="end"/>
            </w:r>
            <w:r w:rsidRPr="00A3113C">
              <w:t>)</w:t>
            </w:r>
          </w:p>
        </w:tc>
        <w:tc>
          <w:tcPr>
            <w:tcW w:w="1813" w:type="dxa"/>
            <w:vMerge w:val="restart"/>
          </w:tcPr>
          <w:p w14:paraId="7B73BF70" w14:textId="77777777" w:rsidR="00C554BF" w:rsidRPr="00A3113C" w:rsidRDefault="00C554BF" w:rsidP="00C554BF">
            <w:pPr>
              <w:pStyle w:val="Table10ptText-ASDEFCON"/>
            </w:pPr>
            <w:r w:rsidRPr="00CC75F2">
              <w:rPr>
                <w:b/>
              </w:rPr>
              <w:t>Management Representatives</w:t>
            </w:r>
            <w:r w:rsidRPr="00A3113C">
              <w:t>:</w:t>
            </w:r>
          </w:p>
          <w:p w14:paraId="2284278C" w14:textId="77777777" w:rsidR="00C554BF" w:rsidRDefault="00C554BF" w:rsidP="00C554BF">
            <w:pPr>
              <w:pStyle w:val="Table10ptText-ASDEFCON"/>
              <w:spacing w:before="0"/>
            </w:pPr>
            <w:r w:rsidRPr="00A3113C">
              <w:t>(position)</w:t>
            </w:r>
          </w:p>
          <w:p w14:paraId="42EDE313" w14:textId="77777777" w:rsidR="00C554BF" w:rsidRPr="00A3113C" w:rsidRDefault="00C554BF" w:rsidP="00C554BF">
            <w:pPr>
              <w:pStyle w:val="Table10ptText-ASDEFCON"/>
            </w:pPr>
            <w:r w:rsidRPr="00A3113C">
              <w:t>(Core)</w:t>
            </w:r>
          </w:p>
        </w:tc>
        <w:tc>
          <w:tcPr>
            <w:tcW w:w="1701" w:type="dxa"/>
            <w:gridSpan w:val="3"/>
          </w:tcPr>
          <w:p w14:paraId="3B2D391A" w14:textId="77777777" w:rsidR="00C554BF" w:rsidRPr="00A3113C" w:rsidRDefault="00C554BF" w:rsidP="00C554BF">
            <w:pPr>
              <w:pStyle w:val="Table10ptText-ASDEFCON"/>
            </w:pPr>
            <w:r w:rsidRPr="00A3113C">
              <w:t>Commonwealth:</w:t>
            </w:r>
          </w:p>
        </w:tc>
        <w:tc>
          <w:tcPr>
            <w:tcW w:w="3896" w:type="dxa"/>
            <w:gridSpan w:val="11"/>
          </w:tcPr>
          <w:p w14:paraId="50F4752F" w14:textId="60675330" w:rsidR="00C554BF" w:rsidRPr="00FB6B60" w:rsidRDefault="00447FE2" w:rsidP="00C554BF">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D5543E" w14:paraId="0D13B53B" w14:textId="77777777" w:rsidTr="00AA44AC">
        <w:trPr>
          <w:trHeight w:val="240"/>
        </w:trPr>
        <w:tc>
          <w:tcPr>
            <w:tcW w:w="1669" w:type="dxa"/>
            <w:gridSpan w:val="2"/>
            <w:vMerge/>
            <w:shd w:val="solid" w:color="F4F1EE" w:fill="auto"/>
          </w:tcPr>
          <w:p w14:paraId="3A61B5E1" w14:textId="77777777" w:rsidR="00C554BF" w:rsidRPr="00A3113C" w:rsidRDefault="00C554BF" w:rsidP="00C554BF">
            <w:pPr>
              <w:pStyle w:val="Table10ptText-ASDEFCON"/>
            </w:pPr>
          </w:p>
        </w:tc>
        <w:tc>
          <w:tcPr>
            <w:tcW w:w="1813" w:type="dxa"/>
            <w:vMerge/>
          </w:tcPr>
          <w:p w14:paraId="518B4B75" w14:textId="77777777" w:rsidR="00C554BF" w:rsidRPr="00A3113C" w:rsidRDefault="00C554BF" w:rsidP="00C554BF">
            <w:pPr>
              <w:pStyle w:val="Table10ptText-ASDEFCON"/>
            </w:pPr>
          </w:p>
        </w:tc>
        <w:tc>
          <w:tcPr>
            <w:tcW w:w="1701" w:type="dxa"/>
            <w:gridSpan w:val="3"/>
          </w:tcPr>
          <w:p w14:paraId="67DAB5B9" w14:textId="77777777" w:rsidR="00C554BF" w:rsidRPr="00A3113C" w:rsidRDefault="00C554BF" w:rsidP="00C554BF">
            <w:pPr>
              <w:pStyle w:val="Table10ptText-ASDEFCON"/>
            </w:pPr>
            <w:r w:rsidRPr="00A3113C">
              <w:t>Contractor:</w:t>
            </w:r>
          </w:p>
        </w:tc>
        <w:tc>
          <w:tcPr>
            <w:tcW w:w="3896" w:type="dxa"/>
            <w:gridSpan w:val="11"/>
          </w:tcPr>
          <w:p w14:paraId="4C7A5B77" w14:textId="742AE55C" w:rsidR="00C554BF" w:rsidRPr="00FB6B60" w:rsidRDefault="00447FE2" w:rsidP="00C554BF">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D5543E" w14:paraId="146D9A65" w14:textId="77777777" w:rsidTr="00AA44AC">
        <w:trPr>
          <w:trHeight w:val="270"/>
        </w:trPr>
        <w:tc>
          <w:tcPr>
            <w:tcW w:w="1669" w:type="dxa"/>
            <w:gridSpan w:val="2"/>
            <w:vMerge w:val="restart"/>
            <w:shd w:val="solid" w:color="F4F1EE" w:fill="auto"/>
          </w:tcPr>
          <w:p w14:paraId="69657B7C" w14:textId="0EA10AB3" w:rsidR="002E1FDD" w:rsidRPr="002E1FDD" w:rsidRDefault="00C554BF" w:rsidP="002E1FDD">
            <w:pPr>
              <w:pStyle w:val="Table10ptText-ASDEFCON"/>
              <w:rPr>
                <w:b/>
              </w:rPr>
            </w:pPr>
            <w:r w:rsidRPr="00A3113C">
              <w:rPr>
                <w:b/>
              </w:rPr>
              <w:t xml:space="preserve">Item </w:t>
            </w:r>
            <w:r w:rsidR="00D85954">
              <w:rPr>
                <w:b/>
              </w:rPr>
              <w:t>15</w:t>
            </w:r>
          </w:p>
          <w:p w14:paraId="481C5979" w14:textId="0C320A7E" w:rsidR="00C554BF" w:rsidRPr="00A3113C" w:rsidRDefault="00C554BF" w:rsidP="002E1FDD">
            <w:pPr>
              <w:pStyle w:val="Table10ptText-ASDEFCON"/>
              <w:rPr>
                <w:b/>
              </w:rPr>
            </w:pPr>
            <w:r w:rsidRPr="00A3113C">
              <w:t xml:space="preserve">(clause </w:t>
            </w:r>
            <w:r w:rsidRPr="008F6D4E">
              <w:fldChar w:fldCharType="begin"/>
            </w:r>
            <w:r w:rsidRPr="008F6D4E">
              <w:instrText xml:space="preserve"> REF _Ref454967593 \r \h  \* MERGEFORMAT </w:instrText>
            </w:r>
            <w:r w:rsidRPr="008F6D4E">
              <w:fldChar w:fldCharType="separate"/>
            </w:r>
            <w:r w:rsidR="00902F31">
              <w:t>13.1</w:t>
            </w:r>
            <w:r w:rsidRPr="008F6D4E">
              <w:fldChar w:fldCharType="end"/>
            </w:r>
            <w:r w:rsidRPr="00A3113C">
              <w:t>)</w:t>
            </w:r>
          </w:p>
        </w:tc>
        <w:tc>
          <w:tcPr>
            <w:tcW w:w="1813" w:type="dxa"/>
            <w:vMerge w:val="restart"/>
          </w:tcPr>
          <w:p w14:paraId="02A143EA" w14:textId="77777777" w:rsidR="00C554BF" w:rsidRPr="00CC75F2" w:rsidRDefault="00C554BF" w:rsidP="00C554BF">
            <w:pPr>
              <w:pStyle w:val="Table10ptText-ASDEFCON"/>
              <w:rPr>
                <w:b/>
              </w:rPr>
            </w:pPr>
            <w:r w:rsidRPr="00CC75F2">
              <w:rPr>
                <w:b/>
              </w:rPr>
              <w:t>Senior Representatives:</w:t>
            </w:r>
          </w:p>
          <w:p w14:paraId="7FB70A06" w14:textId="77777777" w:rsidR="00C554BF" w:rsidRDefault="00C554BF" w:rsidP="00C554BF">
            <w:pPr>
              <w:pStyle w:val="Table10ptText-ASDEFCON"/>
              <w:spacing w:before="0"/>
            </w:pPr>
            <w:r w:rsidRPr="00A3113C">
              <w:t>(position)</w:t>
            </w:r>
          </w:p>
          <w:p w14:paraId="2C0873DB" w14:textId="77777777" w:rsidR="00C554BF" w:rsidRPr="00A3113C" w:rsidRDefault="00C554BF" w:rsidP="00C554BF">
            <w:pPr>
              <w:pStyle w:val="Table10ptText-ASDEFCON"/>
              <w:spacing w:before="0"/>
            </w:pPr>
            <w:r w:rsidRPr="00A3113C">
              <w:t>(Core)</w:t>
            </w:r>
          </w:p>
        </w:tc>
        <w:tc>
          <w:tcPr>
            <w:tcW w:w="1701" w:type="dxa"/>
            <w:gridSpan w:val="3"/>
          </w:tcPr>
          <w:p w14:paraId="5B5163B6" w14:textId="77777777" w:rsidR="00C554BF" w:rsidRPr="00A3113C" w:rsidRDefault="00C554BF" w:rsidP="00C554BF">
            <w:pPr>
              <w:pStyle w:val="Table10ptText-ASDEFCON"/>
            </w:pPr>
            <w:r w:rsidRPr="00A3113C">
              <w:t>Commonwealth:</w:t>
            </w:r>
          </w:p>
        </w:tc>
        <w:tc>
          <w:tcPr>
            <w:tcW w:w="3896" w:type="dxa"/>
            <w:gridSpan w:val="11"/>
          </w:tcPr>
          <w:p w14:paraId="5C6B1E13" w14:textId="22EB6FE5" w:rsidR="00C554BF" w:rsidRPr="00FB6B60" w:rsidRDefault="00447FE2" w:rsidP="00C554BF">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D5543E" w14:paraId="0AF164AA" w14:textId="77777777" w:rsidTr="00AA44AC">
        <w:trPr>
          <w:trHeight w:val="270"/>
        </w:trPr>
        <w:tc>
          <w:tcPr>
            <w:tcW w:w="1669" w:type="dxa"/>
            <w:gridSpan w:val="2"/>
            <w:vMerge/>
            <w:shd w:val="solid" w:color="F4F1EE" w:fill="auto"/>
          </w:tcPr>
          <w:p w14:paraId="4BC8BFDA" w14:textId="77777777" w:rsidR="00C554BF" w:rsidRPr="00A3113C" w:rsidRDefault="00C554BF" w:rsidP="00C554BF">
            <w:pPr>
              <w:pStyle w:val="Table10ptText-ASDEFCON"/>
            </w:pPr>
          </w:p>
        </w:tc>
        <w:tc>
          <w:tcPr>
            <w:tcW w:w="1813" w:type="dxa"/>
            <w:vMerge/>
          </w:tcPr>
          <w:p w14:paraId="6F74D9A5" w14:textId="77777777" w:rsidR="00C554BF" w:rsidRPr="00A3113C" w:rsidRDefault="00C554BF" w:rsidP="00C554BF">
            <w:pPr>
              <w:pStyle w:val="Table10ptText-ASDEFCON"/>
            </w:pPr>
          </w:p>
        </w:tc>
        <w:tc>
          <w:tcPr>
            <w:tcW w:w="1701" w:type="dxa"/>
            <w:gridSpan w:val="3"/>
          </w:tcPr>
          <w:p w14:paraId="70CE8BC5" w14:textId="77777777" w:rsidR="00C554BF" w:rsidRPr="00A3113C" w:rsidRDefault="00C554BF" w:rsidP="00C554BF">
            <w:pPr>
              <w:pStyle w:val="Table10ptText-ASDEFCON"/>
            </w:pPr>
            <w:r w:rsidRPr="00A3113C">
              <w:t>Contractor:</w:t>
            </w:r>
          </w:p>
        </w:tc>
        <w:tc>
          <w:tcPr>
            <w:tcW w:w="3896" w:type="dxa"/>
            <w:gridSpan w:val="11"/>
          </w:tcPr>
          <w:p w14:paraId="3ED4F615" w14:textId="34B81C71" w:rsidR="00C554BF" w:rsidRPr="00FB6B60" w:rsidRDefault="00447FE2" w:rsidP="00C554BF">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D5543E" w14:paraId="551E8856" w14:textId="77777777" w:rsidTr="00B96C26">
        <w:trPr>
          <w:trHeight w:val="566"/>
        </w:trPr>
        <w:tc>
          <w:tcPr>
            <w:tcW w:w="1669" w:type="dxa"/>
            <w:gridSpan w:val="2"/>
            <w:vMerge w:val="restart"/>
            <w:shd w:val="solid" w:color="F4F1EE" w:fill="auto"/>
          </w:tcPr>
          <w:p w14:paraId="20CF1D03" w14:textId="0F5DA732" w:rsidR="002E1FDD" w:rsidRPr="002E1FDD" w:rsidRDefault="00C554BF" w:rsidP="002E1FDD">
            <w:pPr>
              <w:pStyle w:val="Table10ptText-ASDEFCON"/>
              <w:rPr>
                <w:b/>
              </w:rPr>
            </w:pPr>
            <w:bookmarkStart w:id="39" w:name="_Toc216671605"/>
            <w:bookmarkStart w:id="40" w:name="_Toc140563484"/>
            <w:bookmarkStart w:id="41" w:name="_Toc140563770"/>
            <w:bookmarkStart w:id="42" w:name="_Toc140564270"/>
            <w:bookmarkStart w:id="43" w:name="_Toc140565573"/>
            <w:bookmarkStart w:id="44" w:name="_Toc140565716"/>
            <w:bookmarkStart w:id="45" w:name="_Toc140565877"/>
            <w:bookmarkStart w:id="46" w:name="_Toc140567508"/>
            <w:bookmarkStart w:id="47" w:name="_Toc140572381"/>
            <w:bookmarkStart w:id="48" w:name="_Toc201638957"/>
            <w:bookmarkStart w:id="49" w:name="_Toc216671606"/>
            <w:bookmarkStart w:id="50" w:name="_Toc136927148"/>
            <w:bookmarkStart w:id="51" w:name="_Toc139860400"/>
            <w:bookmarkStart w:id="52" w:name="_Toc136927150"/>
            <w:bookmarkStart w:id="53" w:name="_Toc139860402"/>
            <w:bookmarkStart w:id="54" w:name="_Toc136927151"/>
            <w:bookmarkStart w:id="55" w:name="_Toc139860403"/>
            <w:bookmarkStart w:id="56" w:name="_Toc140563485"/>
            <w:bookmarkStart w:id="57" w:name="_Toc140563771"/>
            <w:bookmarkStart w:id="58" w:name="_Toc140564271"/>
            <w:bookmarkStart w:id="59" w:name="_Toc140565574"/>
            <w:bookmarkStart w:id="60" w:name="_Toc140565717"/>
            <w:bookmarkStart w:id="61" w:name="_Toc140565878"/>
            <w:bookmarkStart w:id="62" w:name="_Toc140567509"/>
            <w:bookmarkStart w:id="63" w:name="_Toc140572382"/>
            <w:bookmarkStart w:id="64" w:name="_Toc201638958"/>
            <w:bookmarkStart w:id="65" w:name="_Toc216671607"/>
            <w:bookmarkStart w:id="66" w:name="_Ref64445846"/>
            <w:bookmarkStart w:id="67" w:name="_Toc300828089"/>
            <w:bookmarkStart w:id="68" w:name="_Toc300828167"/>
            <w:bookmarkStart w:id="69" w:name="_Toc300832961"/>
            <w:bookmarkStart w:id="70" w:name="_Toc30091385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3113C">
              <w:rPr>
                <w:b/>
              </w:rPr>
              <w:t xml:space="preserve">Item </w:t>
            </w:r>
            <w:bookmarkEnd w:id="66"/>
            <w:bookmarkEnd w:id="67"/>
            <w:bookmarkEnd w:id="68"/>
            <w:bookmarkEnd w:id="69"/>
            <w:bookmarkEnd w:id="70"/>
            <w:r w:rsidR="00D85954">
              <w:rPr>
                <w:b/>
              </w:rPr>
              <w:t>16</w:t>
            </w:r>
          </w:p>
          <w:p w14:paraId="67317175" w14:textId="1F7C0DE2" w:rsidR="00C554BF" w:rsidRPr="00A3113C" w:rsidRDefault="00C554BF" w:rsidP="002E1FDD">
            <w:pPr>
              <w:pStyle w:val="Table10ptText-ASDEFCON"/>
              <w:rPr>
                <w:b/>
              </w:rPr>
            </w:pPr>
            <w:r w:rsidRPr="00A3113C">
              <w:t xml:space="preserve">(clause </w:t>
            </w:r>
            <w:r w:rsidRPr="008B1BB8">
              <w:fldChar w:fldCharType="begin"/>
            </w:r>
            <w:r w:rsidRPr="008B1BB8">
              <w:instrText xml:space="preserve"> REF _Ref13230824 \r \h  \* MERGEFORMAT </w:instrText>
            </w:r>
            <w:r w:rsidRPr="008B1BB8">
              <w:fldChar w:fldCharType="separate"/>
            </w:r>
            <w:r w:rsidR="00902F31">
              <w:t>11.10</w:t>
            </w:r>
            <w:r w:rsidRPr="008B1BB8">
              <w:fldChar w:fldCharType="end"/>
            </w:r>
            <w:r w:rsidRPr="00A3113C">
              <w:t>)</w:t>
            </w:r>
          </w:p>
        </w:tc>
        <w:tc>
          <w:tcPr>
            <w:tcW w:w="1813" w:type="dxa"/>
            <w:vMerge w:val="restart"/>
          </w:tcPr>
          <w:p w14:paraId="6EDA939B" w14:textId="77777777" w:rsidR="00C554BF" w:rsidRDefault="00C554BF" w:rsidP="00C554BF">
            <w:pPr>
              <w:pStyle w:val="Table10ptText-ASDEFCON"/>
              <w:rPr>
                <w:b/>
              </w:rPr>
            </w:pPr>
            <w:r w:rsidRPr="00A3113C">
              <w:rPr>
                <w:b/>
              </w:rPr>
              <w:t>Defence Security:</w:t>
            </w:r>
          </w:p>
          <w:p w14:paraId="525D960C" w14:textId="77777777" w:rsidR="00C554BF" w:rsidRPr="00D42B48" w:rsidRDefault="00C554BF" w:rsidP="00C554BF">
            <w:pPr>
              <w:pStyle w:val="Table10ptText-ASDEFCON"/>
            </w:pPr>
            <w:r w:rsidRPr="00D42B48">
              <w:t xml:space="preserve">(Core) </w:t>
            </w:r>
          </w:p>
        </w:tc>
        <w:tc>
          <w:tcPr>
            <w:tcW w:w="2835" w:type="dxa"/>
            <w:gridSpan w:val="9"/>
            <w:tcBorders>
              <w:bottom w:val="single" w:sz="4" w:space="0" w:color="EEECE1"/>
              <w:right w:val="single" w:sz="4" w:space="0" w:color="EEECE1"/>
            </w:tcBorders>
          </w:tcPr>
          <w:p w14:paraId="6B522432" w14:textId="77777777" w:rsidR="00C554BF" w:rsidRDefault="00C554BF" w:rsidP="00C554BF">
            <w:pPr>
              <w:pStyle w:val="Table10ptText-ASDEFCON"/>
            </w:pPr>
            <w:r w:rsidRPr="00A3113C">
              <w:t>Security classification</w:t>
            </w:r>
            <w:r>
              <w:t xml:space="preserve"> </w:t>
            </w:r>
            <w:r w:rsidRPr="00071441">
              <w:t>of information, assets and work to be performed under the Contract</w:t>
            </w:r>
            <w:r w:rsidRPr="00A3113C">
              <w:t>:</w:t>
            </w:r>
          </w:p>
          <w:p w14:paraId="49438A33" w14:textId="6714101B" w:rsidR="00C554BF" w:rsidRPr="00A3113C" w:rsidRDefault="00C554BF" w:rsidP="0025624A">
            <w:pPr>
              <w:pStyle w:val="Table10ptText-ASDEFCON"/>
            </w:pPr>
            <w:r>
              <w:t xml:space="preserve">(clause </w:t>
            </w:r>
            <w:r w:rsidR="0025624A">
              <w:fldChar w:fldCharType="begin"/>
            </w:r>
            <w:r w:rsidR="0025624A">
              <w:instrText xml:space="preserve"> REF _Ref450643524 \r \h </w:instrText>
            </w:r>
            <w:r w:rsidR="0025624A">
              <w:fldChar w:fldCharType="separate"/>
            </w:r>
            <w:r w:rsidR="00902F31">
              <w:t>11.10.3</w:t>
            </w:r>
            <w:r w:rsidR="0025624A">
              <w:fldChar w:fldCharType="end"/>
            </w:r>
            <w:r>
              <w:t>)</w:t>
            </w:r>
          </w:p>
        </w:tc>
        <w:tc>
          <w:tcPr>
            <w:tcW w:w="2762" w:type="dxa"/>
            <w:gridSpan w:val="5"/>
            <w:tcBorders>
              <w:left w:val="single" w:sz="4" w:space="0" w:color="EEECE1"/>
              <w:bottom w:val="single" w:sz="4" w:space="0" w:color="EEECE1"/>
            </w:tcBorders>
          </w:tcPr>
          <w:p w14:paraId="3F19A011" w14:textId="53293663" w:rsidR="00C554BF" w:rsidRPr="00FB6B60" w:rsidRDefault="00447FE2" w:rsidP="00C554BF">
            <w:pPr>
              <w:pStyle w:val="Table10ptText-ASDEFCON"/>
              <w:rPr>
                <w:b/>
                <w:i/>
              </w:rPr>
            </w:pPr>
            <w:r>
              <w:rPr>
                <w:b/>
              </w:rPr>
              <w:fldChar w:fldCharType="begin">
                <w:ffData>
                  <w:name w:val=""/>
                  <w:enabled/>
                  <w:calcOnExit w:val="0"/>
                  <w:textInput>
                    <w:default w:val="[…INSERT CLASSIFICATION…]"/>
                  </w:textInput>
                </w:ffData>
              </w:fldChar>
            </w:r>
            <w:r>
              <w:rPr>
                <w:b/>
              </w:rPr>
              <w:instrText xml:space="preserve"> FORMTEXT </w:instrText>
            </w:r>
            <w:r>
              <w:rPr>
                <w:b/>
              </w:rPr>
            </w:r>
            <w:r>
              <w:rPr>
                <w:b/>
              </w:rPr>
              <w:fldChar w:fldCharType="separate"/>
            </w:r>
            <w:r>
              <w:rPr>
                <w:b/>
                <w:noProof/>
              </w:rPr>
              <w:t>[…INSERT CLASSIFICATION…]</w:t>
            </w:r>
            <w:r>
              <w:rPr>
                <w:b/>
              </w:rPr>
              <w:fldChar w:fldCharType="end"/>
            </w:r>
          </w:p>
        </w:tc>
      </w:tr>
      <w:tr w:rsidR="0025624A" w14:paraId="6D4054DF" w14:textId="77777777" w:rsidTr="00B96C26">
        <w:trPr>
          <w:trHeight w:val="317"/>
        </w:trPr>
        <w:tc>
          <w:tcPr>
            <w:tcW w:w="1669" w:type="dxa"/>
            <w:gridSpan w:val="2"/>
            <w:vMerge/>
            <w:shd w:val="solid" w:color="F4F1EE" w:fill="auto"/>
          </w:tcPr>
          <w:p w14:paraId="61791EA4" w14:textId="77777777" w:rsidR="0025624A" w:rsidRPr="00A3113C" w:rsidRDefault="0025624A" w:rsidP="0025624A">
            <w:pPr>
              <w:pStyle w:val="Table10ptText-ASDEFCON"/>
            </w:pPr>
          </w:p>
        </w:tc>
        <w:tc>
          <w:tcPr>
            <w:tcW w:w="1813" w:type="dxa"/>
            <w:vMerge/>
          </w:tcPr>
          <w:p w14:paraId="7E995F67" w14:textId="77777777" w:rsidR="0025624A" w:rsidRPr="00A3113C" w:rsidRDefault="0025624A" w:rsidP="0025624A">
            <w:pPr>
              <w:pStyle w:val="Table10ptText-ASDEFCON"/>
            </w:pPr>
          </w:p>
        </w:tc>
        <w:tc>
          <w:tcPr>
            <w:tcW w:w="2835" w:type="dxa"/>
            <w:gridSpan w:val="9"/>
            <w:tcBorders>
              <w:top w:val="single" w:sz="4" w:space="0" w:color="EEECE1"/>
              <w:bottom w:val="single" w:sz="4" w:space="0" w:color="EEECE1"/>
              <w:right w:val="single" w:sz="4" w:space="0" w:color="EEECE1"/>
            </w:tcBorders>
          </w:tcPr>
          <w:p w14:paraId="7D46BCAB" w14:textId="77777777" w:rsidR="0025624A" w:rsidRPr="00A3113C" w:rsidRDefault="0025624A" w:rsidP="0025624A">
            <w:pPr>
              <w:pStyle w:val="Table10ptText-ASDEFCON"/>
            </w:pPr>
            <w:r w:rsidRPr="00A3113C">
              <w:t>Personnel security clearance:</w:t>
            </w:r>
          </w:p>
          <w:p w14:paraId="5CEDECD9" w14:textId="24414BAA" w:rsidR="0025624A" w:rsidRPr="00A3113C" w:rsidRDefault="0025624A" w:rsidP="0025624A">
            <w:pPr>
              <w:pStyle w:val="Table10ptText-ASDEFCON"/>
            </w:pPr>
            <w:r w:rsidRPr="00A3113C">
              <w:t>(clause</w:t>
            </w:r>
            <w:r>
              <w:t xml:space="preserve"> </w:t>
            </w:r>
            <w:r>
              <w:fldChar w:fldCharType="begin"/>
            </w:r>
            <w:r>
              <w:instrText xml:space="preserve"> REF _Ref97037079 \r \h </w:instrText>
            </w:r>
            <w:r>
              <w:fldChar w:fldCharType="separate"/>
            </w:r>
            <w:r w:rsidR="00902F31">
              <w:t>11.10.3b</w:t>
            </w:r>
            <w:r>
              <w:fldChar w:fldCharType="end"/>
            </w:r>
            <w:r w:rsidRPr="00A3113C">
              <w:t>)</w:t>
            </w:r>
          </w:p>
        </w:tc>
        <w:tc>
          <w:tcPr>
            <w:tcW w:w="2762" w:type="dxa"/>
            <w:gridSpan w:val="5"/>
            <w:tcBorders>
              <w:top w:val="single" w:sz="4" w:space="0" w:color="EEECE1"/>
              <w:left w:val="single" w:sz="4" w:space="0" w:color="EEECE1"/>
              <w:bottom w:val="single" w:sz="4" w:space="0" w:color="EEECE1"/>
            </w:tcBorders>
          </w:tcPr>
          <w:p w14:paraId="2EA4398B" w14:textId="5AE9BF51" w:rsidR="0025624A" w:rsidRPr="00A3113C" w:rsidRDefault="00447FE2" w:rsidP="0025624A">
            <w:pPr>
              <w:pStyle w:val="Table10ptText-ASDEFCON"/>
            </w:pPr>
            <w:r>
              <w:rPr>
                <w:b/>
              </w:rPr>
              <w:fldChar w:fldCharType="begin">
                <w:ffData>
                  <w:name w:val=""/>
                  <w:enabled/>
                  <w:calcOnExit w:val="0"/>
                  <w:textInput>
                    <w:default w:val="[…INSERT CLASSIFICATION…]"/>
                  </w:textInput>
                </w:ffData>
              </w:fldChar>
            </w:r>
            <w:r>
              <w:rPr>
                <w:b/>
              </w:rPr>
              <w:instrText xml:space="preserve"> FORMTEXT </w:instrText>
            </w:r>
            <w:r>
              <w:rPr>
                <w:b/>
              </w:rPr>
            </w:r>
            <w:r>
              <w:rPr>
                <w:b/>
              </w:rPr>
              <w:fldChar w:fldCharType="separate"/>
            </w:r>
            <w:r>
              <w:rPr>
                <w:b/>
                <w:noProof/>
              </w:rPr>
              <w:t>[…INSERT CLASSIFICATION…]</w:t>
            </w:r>
            <w:r>
              <w:rPr>
                <w:b/>
              </w:rPr>
              <w:fldChar w:fldCharType="end"/>
            </w:r>
          </w:p>
        </w:tc>
      </w:tr>
      <w:tr w:rsidR="00D5543E" w14:paraId="0048A36E" w14:textId="77777777" w:rsidTr="00B96C26">
        <w:trPr>
          <w:trHeight w:val="317"/>
        </w:trPr>
        <w:tc>
          <w:tcPr>
            <w:tcW w:w="1669" w:type="dxa"/>
            <w:gridSpan w:val="2"/>
            <w:vMerge/>
            <w:shd w:val="solid" w:color="F4F1EE" w:fill="auto"/>
          </w:tcPr>
          <w:p w14:paraId="0F61351F" w14:textId="77777777" w:rsidR="00C554BF" w:rsidRPr="00A3113C" w:rsidRDefault="00C554BF" w:rsidP="00C554BF">
            <w:pPr>
              <w:pStyle w:val="Table10ptText-ASDEFCON"/>
            </w:pPr>
          </w:p>
        </w:tc>
        <w:tc>
          <w:tcPr>
            <w:tcW w:w="1813" w:type="dxa"/>
            <w:vMerge/>
          </w:tcPr>
          <w:p w14:paraId="1F3F8CA1" w14:textId="77777777" w:rsidR="00C554BF" w:rsidRPr="00A3113C" w:rsidRDefault="00C554BF" w:rsidP="00C554BF">
            <w:pPr>
              <w:pStyle w:val="Table10ptText-ASDEFCON"/>
            </w:pPr>
          </w:p>
        </w:tc>
        <w:tc>
          <w:tcPr>
            <w:tcW w:w="2835" w:type="dxa"/>
            <w:gridSpan w:val="9"/>
            <w:tcBorders>
              <w:top w:val="single" w:sz="4" w:space="0" w:color="EEECE1"/>
              <w:bottom w:val="single" w:sz="4" w:space="0" w:color="EEECE1"/>
              <w:right w:val="single" w:sz="4" w:space="0" w:color="EEECE1"/>
            </w:tcBorders>
          </w:tcPr>
          <w:p w14:paraId="63FF007D" w14:textId="77777777" w:rsidR="00AB1CC8" w:rsidRPr="00A3113C" w:rsidRDefault="00AB1CC8" w:rsidP="00AB1CC8">
            <w:pPr>
              <w:pStyle w:val="Table10ptText-ASDEFCON"/>
            </w:pPr>
            <w:r w:rsidRPr="00A3113C">
              <w:t>DISP membership required:</w:t>
            </w:r>
          </w:p>
          <w:p w14:paraId="48C2A3DC" w14:textId="38DF7B3E" w:rsidR="00AB1CC8" w:rsidRDefault="00AB1CC8" w:rsidP="00AB1CC8">
            <w:pPr>
              <w:pStyle w:val="Table10ptText-ASDEFCON"/>
            </w:pPr>
            <w:r w:rsidRPr="00A3113C">
              <w:t>(clause</w:t>
            </w:r>
            <w:r>
              <w:t xml:space="preserve"> </w:t>
            </w:r>
            <w:r>
              <w:fldChar w:fldCharType="begin"/>
            </w:r>
            <w:r>
              <w:instrText xml:space="preserve"> REF _Ref10554197 \r \h </w:instrText>
            </w:r>
            <w:r>
              <w:fldChar w:fldCharType="separate"/>
            </w:r>
            <w:r w:rsidR="00902F31">
              <w:t>11.10.4</w:t>
            </w:r>
            <w:r>
              <w:fldChar w:fldCharType="end"/>
            </w:r>
            <w:r>
              <w:t xml:space="preserve"> or</w:t>
            </w:r>
            <w:r w:rsidR="009F5619">
              <w:t xml:space="preserve"> </w:t>
            </w:r>
            <w:r w:rsidR="0025624A">
              <w:fldChar w:fldCharType="begin"/>
            </w:r>
            <w:r w:rsidR="0025624A">
              <w:instrText xml:space="preserve"> REF _Ref127198103 \r \h </w:instrText>
            </w:r>
            <w:r w:rsidR="0025624A">
              <w:fldChar w:fldCharType="separate"/>
            </w:r>
            <w:r w:rsidR="00902F31">
              <w:t>11.10.5</w:t>
            </w:r>
            <w:r w:rsidR="0025624A">
              <w:fldChar w:fldCharType="end"/>
            </w:r>
            <w:r w:rsidRPr="00A3113C">
              <w:t>)</w:t>
            </w:r>
          </w:p>
          <w:p w14:paraId="56256867" w14:textId="2D9257C9" w:rsidR="00C554BF" w:rsidRPr="00A3113C" w:rsidRDefault="00AB1CC8" w:rsidP="003246BE">
            <w:pPr>
              <w:pStyle w:val="NoteToDrafters-ASDEFCON"/>
            </w:pPr>
            <w:r w:rsidRPr="009D6427">
              <w:t>Note to Drafters:</w:t>
            </w:r>
            <w:r w:rsidR="003246BE">
              <w:t xml:space="preserve">  </w:t>
            </w:r>
            <w:r w:rsidRPr="009D6427">
              <w:t>Delete DISP Governance Level, DISP Personnel Security Level, DISP Physical Security Level and DISP Information / Cyber Security Level if DISP membership is not required.</w:t>
            </w:r>
          </w:p>
        </w:tc>
        <w:tc>
          <w:tcPr>
            <w:tcW w:w="2762" w:type="dxa"/>
            <w:gridSpan w:val="5"/>
            <w:tcBorders>
              <w:top w:val="single" w:sz="4" w:space="0" w:color="EEECE1"/>
              <w:left w:val="single" w:sz="4" w:space="0" w:color="EEECE1"/>
              <w:bottom w:val="single" w:sz="4" w:space="0" w:color="EEECE1"/>
            </w:tcBorders>
          </w:tcPr>
          <w:p w14:paraId="742310CE" w14:textId="77777777" w:rsidR="00C554BF" w:rsidRPr="00D42B48" w:rsidRDefault="00C554BF" w:rsidP="00C554BF">
            <w:pPr>
              <w:pStyle w:val="Table10ptText-ASDEFCON"/>
              <w:rPr>
                <w:b/>
                <w:lang w:eastAsia="zh-CN"/>
              </w:rPr>
            </w:pPr>
            <w:r w:rsidRPr="00A3113C">
              <w:t xml:space="preserve"> </w:t>
            </w:r>
            <w:r w:rsidRPr="00D42B48">
              <w:rPr>
                <w:rFonts w:ascii="Wingdings" w:hAnsi="Wingdings"/>
                <w:b/>
              </w:rPr>
              <w:sym w:font="Wingdings" w:char="F071"/>
            </w:r>
            <w:r w:rsidRPr="00D42B48">
              <w:rPr>
                <w:b/>
              </w:rPr>
              <w:t xml:space="preserve"> Yes  /   </w:t>
            </w:r>
            <w:r w:rsidRPr="00D42B48">
              <w:rPr>
                <w:rFonts w:ascii="Wingdings" w:hAnsi="Wingdings"/>
                <w:b/>
              </w:rPr>
              <w:sym w:font="Wingdings" w:char="F071"/>
            </w:r>
            <w:r w:rsidRPr="00D42B48">
              <w:rPr>
                <w:b/>
              </w:rPr>
              <w:t xml:space="preserve"> No  </w:t>
            </w:r>
          </w:p>
        </w:tc>
      </w:tr>
      <w:tr w:rsidR="00D5543E" w14:paraId="3A210F6B" w14:textId="77777777" w:rsidTr="00B96C26">
        <w:trPr>
          <w:trHeight w:val="317"/>
        </w:trPr>
        <w:tc>
          <w:tcPr>
            <w:tcW w:w="1669" w:type="dxa"/>
            <w:gridSpan w:val="2"/>
            <w:vMerge/>
            <w:shd w:val="solid" w:color="F4F1EE" w:fill="auto"/>
          </w:tcPr>
          <w:p w14:paraId="1D020F4A" w14:textId="77777777" w:rsidR="00C554BF" w:rsidRPr="00A3113C" w:rsidRDefault="00C554BF" w:rsidP="00C554BF">
            <w:pPr>
              <w:pStyle w:val="Table10ptText-ASDEFCON"/>
            </w:pPr>
          </w:p>
        </w:tc>
        <w:tc>
          <w:tcPr>
            <w:tcW w:w="1813" w:type="dxa"/>
            <w:vMerge/>
          </w:tcPr>
          <w:p w14:paraId="731152DC" w14:textId="77777777" w:rsidR="00C554BF" w:rsidRPr="00A3113C" w:rsidRDefault="00C554BF" w:rsidP="00C554BF">
            <w:pPr>
              <w:pStyle w:val="Table10ptText-ASDEFCON"/>
            </w:pPr>
          </w:p>
        </w:tc>
        <w:tc>
          <w:tcPr>
            <w:tcW w:w="2835" w:type="dxa"/>
            <w:gridSpan w:val="9"/>
            <w:tcBorders>
              <w:top w:val="single" w:sz="4" w:space="0" w:color="EEECE1"/>
              <w:bottom w:val="single" w:sz="4" w:space="0" w:color="EEECE1"/>
              <w:right w:val="single" w:sz="4" w:space="0" w:color="EEECE1"/>
            </w:tcBorders>
          </w:tcPr>
          <w:p w14:paraId="7AA4BEF9" w14:textId="538169A2" w:rsidR="00C554BF" w:rsidRPr="00313ED6" w:rsidRDefault="00AB1CC8" w:rsidP="00C554BF">
            <w:pPr>
              <w:pStyle w:val="ASDEFCONNormal"/>
              <w:jc w:val="left"/>
              <w:rPr>
                <w:rFonts w:cs="Arial"/>
                <w:lang w:eastAsia="zh-CN"/>
              </w:rPr>
            </w:pPr>
            <w:r>
              <w:rPr>
                <w:rFonts w:cs="Arial"/>
                <w:lang w:eastAsia="zh-CN"/>
              </w:rPr>
              <w:t xml:space="preserve">DISP </w:t>
            </w:r>
            <w:r w:rsidRPr="00313ED6">
              <w:rPr>
                <w:rFonts w:cs="Arial"/>
                <w:lang w:eastAsia="zh-CN"/>
              </w:rPr>
              <w:t>Governance</w:t>
            </w:r>
            <w:r>
              <w:rPr>
                <w:rFonts w:cs="Arial"/>
                <w:lang w:eastAsia="zh-CN"/>
              </w:rPr>
              <w:t xml:space="preserve"> Level</w:t>
            </w:r>
            <w:r w:rsidRPr="00313ED6">
              <w:rPr>
                <w:rFonts w:cs="Arial"/>
                <w:lang w:eastAsia="zh-CN"/>
              </w:rPr>
              <w:t>:</w:t>
            </w:r>
          </w:p>
          <w:p w14:paraId="1D3F5CCE" w14:textId="0E4384FC" w:rsidR="00C554BF" w:rsidRPr="00A3113C" w:rsidRDefault="00C554BF" w:rsidP="003246BE">
            <w:pPr>
              <w:pStyle w:val="NoteToDrafters-ASDEFCON"/>
            </w:pPr>
            <w:r>
              <w:t>Note to Drafters:</w:t>
            </w:r>
            <w:r w:rsidR="003246BE">
              <w:t xml:space="preserve">  </w:t>
            </w:r>
            <w:r>
              <w:t>In accordance with Section 16 of the DSPF, the DISP membership level required for the Governance element must equal the highest DISP membership level required for the other elements.</w:t>
            </w:r>
          </w:p>
        </w:tc>
        <w:tc>
          <w:tcPr>
            <w:tcW w:w="2762" w:type="dxa"/>
            <w:gridSpan w:val="5"/>
            <w:tcBorders>
              <w:top w:val="single" w:sz="4" w:space="0" w:color="EEECE1"/>
              <w:left w:val="single" w:sz="4" w:space="0" w:color="EEECE1"/>
              <w:bottom w:val="single" w:sz="4" w:space="0" w:color="EEECE1"/>
            </w:tcBorders>
          </w:tcPr>
          <w:p w14:paraId="22D8188A" w14:textId="2247217E" w:rsidR="00C554BF" w:rsidRDefault="00447FE2" w:rsidP="00C554BF">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57322778" w14:textId="12D727EA" w:rsidR="00C554BF" w:rsidRPr="00A3113C" w:rsidRDefault="00447FE2" w:rsidP="00C554BF">
            <w:pPr>
              <w:pStyle w:val="Table10ptText-ASDEFCON"/>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D5543E" w14:paraId="70869034" w14:textId="77777777" w:rsidTr="00B96C26">
        <w:trPr>
          <w:trHeight w:val="317"/>
        </w:trPr>
        <w:tc>
          <w:tcPr>
            <w:tcW w:w="1669" w:type="dxa"/>
            <w:gridSpan w:val="2"/>
            <w:vMerge/>
            <w:shd w:val="solid" w:color="F4F1EE" w:fill="auto"/>
          </w:tcPr>
          <w:p w14:paraId="21595A22" w14:textId="77777777" w:rsidR="00C554BF" w:rsidRPr="00A3113C" w:rsidRDefault="00C554BF" w:rsidP="00C554BF">
            <w:pPr>
              <w:pStyle w:val="Table10ptText-ASDEFCON"/>
            </w:pPr>
          </w:p>
        </w:tc>
        <w:tc>
          <w:tcPr>
            <w:tcW w:w="1813" w:type="dxa"/>
            <w:vMerge/>
          </w:tcPr>
          <w:p w14:paraId="7BE39128" w14:textId="77777777" w:rsidR="00C554BF" w:rsidRPr="00A3113C" w:rsidRDefault="00C554BF" w:rsidP="00C554BF">
            <w:pPr>
              <w:pStyle w:val="Table10ptText-ASDEFCON"/>
            </w:pPr>
          </w:p>
        </w:tc>
        <w:tc>
          <w:tcPr>
            <w:tcW w:w="2835" w:type="dxa"/>
            <w:gridSpan w:val="9"/>
            <w:tcBorders>
              <w:top w:val="single" w:sz="4" w:space="0" w:color="EEECE1"/>
              <w:bottom w:val="single" w:sz="4" w:space="0" w:color="EEECE1"/>
              <w:right w:val="single" w:sz="4" w:space="0" w:color="EEECE1"/>
            </w:tcBorders>
          </w:tcPr>
          <w:p w14:paraId="377A941E" w14:textId="5494B8FB" w:rsidR="00C554BF" w:rsidRPr="00A3113C" w:rsidRDefault="00AB1CC8" w:rsidP="002E1FDD">
            <w:pPr>
              <w:pStyle w:val="ASDEFCONNormal"/>
              <w:jc w:val="left"/>
            </w:pPr>
            <w:r>
              <w:rPr>
                <w:rFonts w:cs="Arial"/>
                <w:lang w:eastAsia="zh-CN"/>
              </w:rPr>
              <w:t xml:space="preserve">DISP </w:t>
            </w:r>
            <w:r w:rsidRPr="00313ED6">
              <w:rPr>
                <w:rFonts w:cs="Arial"/>
                <w:lang w:eastAsia="zh-CN"/>
              </w:rPr>
              <w:t xml:space="preserve">Personnel </w:t>
            </w:r>
            <w:r w:rsidRPr="00210CBA">
              <w:rPr>
                <w:rFonts w:cs="Arial"/>
                <w:lang w:eastAsia="zh-CN"/>
              </w:rPr>
              <w:t>Security</w:t>
            </w:r>
            <w:r>
              <w:rPr>
                <w:rFonts w:cs="Arial"/>
                <w:lang w:eastAsia="zh-CN"/>
              </w:rPr>
              <w:t xml:space="preserve"> Level:</w:t>
            </w:r>
          </w:p>
        </w:tc>
        <w:tc>
          <w:tcPr>
            <w:tcW w:w="2762" w:type="dxa"/>
            <w:gridSpan w:val="5"/>
            <w:tcBorders>
              <w:top w:val="single" w:sz="4" w:space="0" w:color="EEECE1"/>
              <w:left w:val="single" w:sz="4" w:space="0" w:color="EEECE1"/>
              <w:bottom w:val="single" w:sz="4" w:space="0" w:color="EEECE1"/>
            </w:tcBorders>
          </w:tcPr>
          <w:p w14:paraId="7491250D" w14:textId="2A9F4206" w:rsidR="00C554BF" w:rsidRDefault="00447FE2" w:rsidP="00C554BF">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7F4761F9" w14:textId="7FA05BEA" w:rsidR="00C554BF" w:rsidRPr="00A3113C" w:rsidRDefault="00447FE2" w:rsidP="00C554BF">
            <w:pPr>
              <w:pStyle w:val="Table10ptText-ASDEFCON"/>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D5543E" w14:paraId="4261C516" w14:textId="77777777" w:rsidTr="00B96C26">
        <w:trPr>
          <w:trHeight w:val="317"/>
        </w:trPr>
        <w:tc>
          <w:tcPr>
            <w:tcW w:w="1669" w:type="dxa"/>
            <w:gridSpan w:val="2"/>
            <w:vMerge/>
            <w:shd w:val="solid" w:color="F4F1EE" w:fill="auto"/>
          </w:tcPr>
          <w:p w14:paraId="755719BE" w14:textId="77777777" w:rsidR="00C554BF" w:rsidRPr="00A3113C" w:rsidRDefault="00C554BF" w:rsidP="00C554BF">
            <w:pPr>
              <w:pStyle w:val="Table10ptText-ASDEFCON"/>
            </w:pPr>
          </w:p>
        </w:tc>
        <w:tc>
          <w:tcPr>
            <w:tcW w:w="1813" w:type="dxa"/>
            <w:vMerge/>
          </w:tcPr>
          <w:p w14:paraId="29837BCC" w14:textId="77777777" w:rsidR="00C554BF" w:rsidRPr="00A3113C" w:rsidRDefault="00C554BF" w:rsidP="00C554BF">
            <w:pPr>
              <w:pStyle w:val="Table10ptText-ASDEFCON"/>
            </w:pPr>
          </w:p>
        </w:tc>
        <w:tc>
          <w:tcPr>
            <w:tcW w:w="2835" w:type="dxa"/>
            <w:gridSpan w:val="9"/>
            <w:tcBorders>
              <w:top w:val="single" w:sz="4" w:space="0" w:color="EEECE1"/>
              <w:bottom w:val="single" w:sz="4" w:space="0" w:color="EEECE1"/>
              <w:right w:val="single" w:sz="4" w:space="0" w:color="EEECE1"/>
            </w:tcBorders>
          </w:tcPr>
          <w:p w14:paraId="55BF292E" w14:textId="2B05C2C0" w:rsidR="00C554BF" w:rsidRPr="00A3113C" w:rsidRDefault="00AB1CC8" w:rsidP="002E1FDD">
            <w:pPr>
              <w:pStyle w:val="ASDEFCONNormal"/>
              <w:jc w:val="left"/>
            </w:pPr>
            <w:r>
              <w:rPr>
                <w:rFonts w:cs="Arial"/>
              </w:rPr>
              <w:t xml:space="preserve">DISP </w:t>
            </w:r>
            <w:r w:rsidR="00C554BF" w:rsidRPr="00313ED6">
              <w:rPr>
                <w:rFonts w:cs="Arial"/>
              </w:rPr>
              <w:t>Physical</w:t>
            </w:r>
            <w:r w:rsidR="00C554BF">
              <w:rPr>
                <w:rFonts w:cs="Arial"/>
              </w:rPr>
              <w:t xml:space="preserve"> Security</w:t>
            </w:r>
            <w:r>
              <w:rPr>
                <w:rFonts w:cs="Arial"/>
              </w:rPr>
              <w:t xml:space="preserve"> Level</w:t>
            </w:r>
            <w:r w:rsidR="00C554BF">
              <w:rPr>
                <w:rFonts w:cs="Arial"/>
              </w:rPr>
              <w:t>:</w:t>
            </w:r>
          </w:p>
        </w:tc>
        <w:tc>
          <w:tcPr>
            <w:tcW w:w="2762" w:type="dxa"/>
            <w:gridSpan w:val="5"/>
            <w:tcBorders>
              <w:top w:val="single" w:sz="4" w:space="0" w:color="EEECE1"/>
              <w:left w:val="single" w:sz="4" w:space="0" w:color="EEECE1"/>
              <w:bottom w:val="single" w:sz="4" w:space="0" w:color="EEECE1"/>
            </w:tcBorders>
          </w:tcPr>
          <w:p w14:paraId="219BAABF" w14:textId="42C2FA07" w:rsidR="00C554BF" w:rsidRDefault="00447FE2" w:rsidP="00C554BF">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6BF21D7A" w14:textId="65FA50E6" w:rsidR="00C554BF" w:rsidRPr="00A3113C" w:rsidRDefault="00447FE2" w:rsidP="00C554BF">
            <w:pPr>
              <w:pStyle w:val="Table10ptText-ASDEFCON"/>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D5543E" w14:paraId="03895652" w14:textId="77777777" w:rsidTr="00B96C26">
        <w:trPr>
          <w:trHeight w:val="317"/>
        </w:trPr>
        <w:tc>
          <w:tcPr>
            <w:tcW w:w="1669" w:type="dxa"/>
            <w:gridSpan w:val="2"/>
            <w:vMerge/>
            <w:shd w:val="solid" w:color="F4F1EE" w:fill="auto"/>
          </w:tcPr>
          <w:p w14:paraId="3BD2A8E5" w14:textId="77777777" w:rsidR="00C554BF" w:rsidRPr="00A3113C" w:rsidRDefault="00C554BF" w:rsidP="00C554BF">
            <w:pPr>
              <w:pStyle w:val="Table10ptText-ASDEFCON"/>
            </w:pPr>
          </w:p>
        </w:tc>
        <w:tc>
          <w:tcPr>
            <w:tcW w:w="1813" w:type="dxa"/>
            <w:vMerge/>
          </w:tcPr>
          <w:p w14:paraId="1BA6331C" w14:textId="77777777" w:rsidR="00C554BF" w:rsidRPr="00A3113C" w:rsidRDefault="00C554BF" w:rsidP="00C554BF">
            <w:pPr>
              <w:pStyle w:val="Table10ptText-ASDEFCON"/>
            </w:pPr>
          </w:p>
        </w:tc>
        <w:tc>
          <w:tcPr>
            <w:tcW w:w="2835" w:type="dxa"/>
            <w:gridSpan w:val="9"/>
            <w:tcBorders>
              <w:top w:val="single" w:sz="4" w:space="0" w:color="EEECE1"/>
              <w:bottom w:val="single" w:sz="4" w:space="0" w:color="EEECE1"/>
              <w:right w:val="single" w:sz="4" w:space="0" w:color="EEECE1"/>
            </w:tcBorders>
          </w:tcPr>
          <w:p w14:paraId="683DF00B" w14:textId="78CBC402" w:rsidR="00C554BF" w:rsidRPr="00A3113C" w:rsidRDefault="00AB1CC8" w:rsidP="002E1FDD">
            <w:pPr>
              <w:pStyle w:val="ASDEFCONNormal"/>
              <w:jc w:val="left"/>
            </w:pPr>
            <w:r>
              <w:rPr>
                <w:rFonts w:cs="Arial"/>
              </w:rPr>
              <w:t xml:space="preserve">DISP </w:t>
            </w:r>
            <w:r w:rsidR="00C554BF">
              <w:rPr>
                <w:rFonts w:cs="Arial"/>
              </w:rPr>
              <w:t>Information / Cyber Security</w:t>
            </w:r>
            <w:r>
              <w:rPr>
                <w:rFonts w:cs="Arial"/>
              </w:rPr>
              <w:t xml:space="preserve"> Level</w:t>
            </w:r>
            <w:r w:rsidR="00C554BF">
              <w:rPr>
                <w:rFonts w:cs="Arial"/>
              </w:rPr>
              <w:t>:</w:t>
            </w:r>
          </w:p>
        </w:tc>
        <w:tc>
          <w:tcPr>
            <w:tcW w:w="2762" w:type="dxa"/>
            <w:gridSpan w:val="5"/>
            <w:tcBorders>
              <w:top w:val="single" w:sz="4" w:space="0" w:color="EEECE1"/>
              <w:left w:val="single" w:sz="4" w:space="0" w:color="EEECE1"/>
              <w:bottom w:val="single" w:sz="4" w:space="0" w:color="EEECE1"/>
            </w:tcBorders>
          </w:tcPr>
          <w:p w14:paraId="2B2ECAF6" w14:textId="5C887CEF" w:rsidR="00C554BF" w:rsidRDefault="00447FE2" w:rsidP="00C554BF">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LEVEL…]</w:t>
            </w:r>
            <w:r>
              <w:rPr>
                <w:rFonts w:cs="Arial"/>
                <w:b/>
                <w:lang w:eastAsia="zh-CN"/>
              </w:rPr>
              <w:fldChar w:fldCharType="end"/>
            </w:r>
          </w:p>
          <w:p w14:paraId="3D2D0799" w14:textId="4BD06A8D" w:rsidR="00C554BF" w:rsidRPr="00A3113C" w:rsidRDefault="00447FE2" w:rsidP="00C554BF">
            <w:pPr>
              <w:pStyle w:val="Table10ptText-ASDEFCON"/>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D5543E" w14:paraId="1B3CF817" w14:textId="77777777" w:rsidTr="009D7018">
        <w:trPr>
          <w:trHeight w:val="463"/>
        </w:trPr>
        <w:tc>
          <w:tcPr>
            <w:tcW w:w="1669" w:type="dxa"/>
            <w:gridSpan w:val="2"/>
            <w:vMerge/>
            <w:shd w:val="solid" w:color="F4F1EE" w:fill="auto"/>
          </w:tcPr>
          <w:p w14:paraId="335D67D6" w14:textId="77777777" w:rsidR="00C554BF" w:rsidRPr="00A3113C" w:rsidRDefault="00C554BF" w:rsidP="00C554BF">
            <w:pPr>
              <w:pStyle w:val="ASDEFCONNormal"/>
            </w:pPr>
          </w:p>
        </w:tc>
        <w:tc>
          <w:tcPr>
            <w:tcW w:w="1813" w:type="dxa"/>
            <w:vMerge/>
          </w:tcPr>
          <w:p w14:paraId="21653C22" w14:textId="77777777" w:rsidR="00C554BF" w:rsidRPr="00A3113C" w:rsidRDefault="00C554BF" w:rsidP="00C554BF">
            <w:pPr>
              <w:pStyle w:val="ASDEFCONNormal"/>
            </w:pPr>
          </w:p>
        </w:tc>
        <w:tc>
          <w:tcPr>
            <w:tcW w:w="2884" w:type="dxa"/>
            <w:gridSpan w:val="10"/>
            <w:tcBorders>
              <w:top w:val="single" w:sz="4" w:space="0" w:color="EEECE1"/>
              <w:bottom w:val="single" w:sz="4" w:space="0" w:color="EEECE1"/>
              <w:right w:val="single" w:sz="4" w:space="0" w:color="EEECE1"/>
            </w:tcBorders>
          </w:tcPr>
          <w:p w14:paraId="43C0B174" w14:textId="77777777" w:rsidR="00C554BF" w:rsidRPr="00A3113C" w:rsidRDefault="00C554BF" w:rsidP="00C554BF">
            <w:pPr>
              <w:pStyle w:val="Table10ptText-ASDEFCON"/>
            </w:pPr>
            <w:r w:rsidRPr="00A3113C">
              <w:t>Security Classification and Categorisation Guide included:</w:t>
            </w:r>
          </w:p>
          <w:p w14:paraId="52648575" w14:textId="25ECA6A6" w:rsidR="00C554BF" w:rsidRPr="00A3113C" w:rsidRDefault="00C554BF">
            <w:pPr>
              <w:pStyle w:val="Table10ptText-ASDEFCON"/>
            </w:pPr>
            <w:r w:rsidRPr="00A3113C">
              <w:lastRenderedPageBreak/>
              <w:t xml:space="preserve">(clause </w:t>
            </w:r>
            <w:r>
              <w:fldChar w:fldCharType="begin"/>
            </w:r>
            <w:r>
              <w:instrText xml:space="preserve"> REF _Ref14339703 \r \h </w:instrText>
            </w:r>
            <w:r>
              <w:fldChar w:fldCharType="separate"/>
            </w:r>
            <w:r w:rsidR="00902F31">
              <w:t>11.10.7</w:t>
            </w:r>
            <w:r>
              <w:fldChar w:fldCharType="end"/>
            </w:r>
            <w:r w:rsidRPr="00A3113C">
              <w:t>)</w:t>
            </w:r>
          </w:p>
        </w:tc>
        <w:tc>
          <w:tcPr>
            <w:tcW w:w="2713" w:type="dxa"/>
            <w:gridSpan w:val="4"/>
            <w:tcBorders>
              <w:top w:val="single" w:sz="4" w:space="0" w:color="EEECE1"/>
              <w:left w:val="single" w:sz="4" w:space="0" w:color="EEECE1"/>
              <w:bottom w:val="single" w:sz="4" w:space="0" w:color="EEECE1"/>
            </w:tcBorders>
          </w:tcPr>
          <w:p w14:paraId="7560BCEE" w14:textId="77777777" w:rsidR="00C554BF" w:rsidRPr="00A3113C" w:rsidRDefault="00C554BF" w:rsidP="00C554BF">
            <w:pPr>
              <w:pStyle w:val="Table10ptText-ASDEFCON"/>
              <w:rPr>
                <w:i/>
              </w:rPr>
            </w:pPr>
            <w:r w:rsidRPr="00A3113C">
              <w:lastRenderedPageBreak/>
              <w:t xml:space="preserve">  </w:t>
            </w:r>
            <w:r w:rsidRPr="00A3113C">
              <w:rPr>
                <w:rFonts w:ascii="Wingdings" w:hAnsi="Wingdings"/>
              </w:rPr>
              <w:sym w:font="Wingdings" w:char="F071"/>
            </w:r>
            <w:r w:rsidRPr="00A3113C">
              <w:t xml:space="preserve"> </w:t>
            </w:r>
            <w:r w:rsidRPr="00A3113C">
              <w:rPr>
                <w:b/>
              </w:rPr>
              <w:t>Yes</w:t>
            </w:r>
            <w:r w:rsidRPr="00A3113C">
              <w:t xml:space="preserve">    /    </w:t>
            </w:r>
            <w:r w:rsidRPr="00A3113C">
              <w:rPr>
                <w:rFonts w:ascii="Wingdings" w:hAnsi="Wingdings"/>
              </w:rPr>
              <w:sym w:font="Wingdings" w:char="F071"/>
            </w:r>
            <w:r w:rsidRPr="00A3113C">
              <w:t xml:space="preserve"> </w:t>
            </w:r>
            <w:r w:rsidRPr="00A3113C">
              <w:rPr>
                <w:b/>
              </w:rPr>
              <w:t>No</w:t>
            </w:r>
          </w:p>
        </w:tc>
      </w:tr>
      <w:tr w:rsidR="00D5543E" w14:paraId="3F1235A4" w14:textId="77777777" w:rsidTr="009D7018">
        <w:trPr>
          <w:trHeight w:val="490"/>
        </w:trPr>
        <w:tc>
          <w:tcPr>
            <w:tcW w:w="1669" w:type="dxa"/>
            <w:gridSpan w:val="2"/>
            <w:vMerge/>
            <w:shd w:val="solid" w:color="F4F1EE" w:fill="auto"/>
          </w:tcPr>
          <w:p w14:paraId="0D064720" w14:textId="77777777" w:rsidR="00C554BF" w:rsidRPr="00A3113C" w:rsidRDefault="00C554BF" w:rsidP="00C554BF">
            <w:pPr>
              <w:pStyle w:val="NoteToDraftersList-ASDEFCON"/>
              <w:rPr>
                <w:color w:val="000000"/>
              </w:rPr>
            </w:pPr>
          </w:p>
        </w:tc>
        <w:tc>
          <w:tcPr>
            <w:tcW w:w="1813" w:type="dxa"/>
            <w:vMerge/>
          </w:tcPr>
          <w:p w14:paraId="44E35604" w14:textId="77777777" w:rsidR="00C554BF" w:rsidRPr="00A3113C" w:rsidRDefault="00C554BF" w:rsidP="00C554BF">
            <w:pPr>
              <w:pStyle w:val="NoteToDraftersList-ASDEFCON"/>
              <w:rPr>
                <w:color w:val="000000"/>
              </w:rPr>
            </w:pPr>
          </w:p>
        </w:tc>
        <w:tc>
          <w:tcPr>
            <w:tcW w:w="2036" w:type="dxa"/>
            <w:gridSpan w:val="5"/>
            <w:tcBorders>
              <w:top w:val="single" w:sz="4" w:space="0" w:color="EEECE1"/>
              <w:right w:val="single" w:sz="4" w:space="0" w:color="EEECE1"/>
            </w:tcBorders>
          </w:tcPr>
          <w:p w14:paraId="6067A48D" w14:textId="77777777" w:rsidR="00C554BF" w:rsidRPr="00A3113C" w:rsidRDefault="00C554BF" w:rsidP="00C554BF">
            <w:pPr>
              <w:pStyle w:val="Table10ptText-ASDEFCON"/>
            </w:pPr>
            <w:r w:rsidRPr="00A3113C">
              <w:t>COMSEC material:</w:t>
            </w:r>
          </w:p>
          <w:p w14:paraId="0320B1E8" w14:textId="65C86741" w:rsidR="00C554BF" w:rsidRPr="00A3113C" w:rsidRDefault="00C554BF" w:rsidP="00C554BF">
            <w:pPr>
              <w:pStyle w:val="Table10ptText-ASDEFCON"/>
            </w:pPr>
            <w:r w:rsidRPr="00A3113C">
              <w:t xml:space="preserve">(clause </w:t>
            </w:r>
            <w:r w:rsidRPr="008B1BB8">
              <w:fldChar w:fldCharType="begin"/>
            </w:r>
            <w:r w:rsidRPr="008B1BB8">
              <w:instrText xml:space="preserve"> REF _Ref13464931 \r \h  \* MERGEFORMAT </w:instrText>
            </w:r>
            <w:r w:rsidRPr="008B1BB8">
              <w:fldChar w:fldCharType="separate"/>
            </w:r>
            <w:r w:rsidR="00902F31">
              <w:t>11.10.9</w:t>
            </w:r>
            <w:r w:rsidRPr="008B1BB8">
              <w:fldChar w:fldCharType="end"/>
            </w:r>
            <w:r w:rsidRPr="00A3113C">
              <w:t>)</w:t>
            </w:r>
          </w:p>
          <w:p w14:paraId="1855CE5A" w14:textId="77777777" w:rsidR="00C554BF" w:rsidRPr="00A3113C" w:rsidRDefault="00C554BF" w:rsidP="00C554BF">
            <w:pPr>
              <w:pStyle w:val="Table10ptText-ASDEFCON"/>
            </w:pPr>
            <w:r w:rsidRPr="00A3113C">
              <w:rPr>
                <w:rFonts w:ascii="Wingdings" w:hAnsi="Wingdings"/>
              </w:rPr>
              <w:sym w:font="Wingdings" w:char="F071"/>
            </w:r>
            <w:r w:rsidRPr="00A3113C">
              <w:t xml:space="preserve"> </w:t>
            </w:r>
            <w:r w:rsidRPr="00A3113C">
              <w:rPr>
                <w:b/>
              </w:rPr>
              <w:t>Yes</w:t>
            </w:r>
            <w:r w:rsidRPr="00A3113C">
              <w:t xml:space="preserve">    /    </w:t>
            </w:r>
            <w:r w:rsidRPr="00A3113C">
              <w:rPr>
                <w:rFonts w:ascii="Wingdings" w:hAnsi="Wingdings"/>
              </w:rPr>
              <w:sym w:font="Wingdings" w:char="F071"/>
            </w:r>
            <w:r w:rsidRPr="00A3113C">
              <w:t xml:space="preserve"> </w:t>
            </w:r>
            <w:r w:rsidRPr="00A3113C">
              <w:rPr>
                <w:b/>
              </w:rPr>
              <w:t>No</w:t>
            </w:r>
          </w:p>
        </w:tc>
        <w:tc>
          <w:tcPr>
            <w:tcW w:w="1781" w:type="dxa"/>
            <w:gridSpan w:val="7"/>
            <w:tcBorders>
              <w:top w:val="single" w:sz="4" w:space="0" w:color="EEECE1"/>
              <w:left w:val="single" w:sz="4" w:space="0" w:color="EEECE1"/>
            </w:tcBorders>
          </w:tcPr>
          <w:p w14:paraId="2EDA0799" w14:textId="77777777" w:rsidR="00C554BF" w:rsidRPr="009F3203" w:rsidRDefault="00C554BF" w:rsidP="00C554BF">
            <w:pPr>
              <w:pStyle w:val="Table10ptText-ASDEFCON"/>
            </w:pPr>
            <w:r w:rsidRPr="001707B4">
              <w:rPr>
                <w:rFonts w:ascii="Wingdings" w:hAnsi="Wingdings"/>
              </w:rPr>
              <w:sym w:font="Wingdings" w:char="F071"/>
            </w:r>
            <w:r w:rsidRPr="001707B4">
              <w:t xml:space="preserve"> transmitted in Australia</w:t>
            </w:r>
          </w:p>
        </w:tc>
        <w:tc>
          <w:tcPr>
            <w:tcW w:w="1780" w:type="dxa"/>
            <w:gridSpan w:val="2"/>
            <w:tcBorders>
              <w:top w:val="single" w:sz="4" w:space="0" w:color="EEECE1"/>
              <w:left w:val="single" w:sz="4" w:space="0" w:color="EEECE1"/>
            </w:tcBorders>
          </w:tcPr>
          <w:p w14:paraId="7D624C33" w14:textId="77777777" w:rsidR="00C554BF" w:rsidRPr="009F3203" w:rsidRDefault="00C554BF" w:rsidP="00C554BF">
            <w:pPr>
              <w:pStyle w:val="Table10ptText-ASDEFCON"/>
            </w:pPr>
            <w:r w:rsidRPr="001707B4">
              <w:rPr>
                <w:rFonts w:ascii="Wingdings" w:hAnsi="Wingdings"/>
              </w:rPr>
              <w:sym w:font="Wingdings" w:char="F071"/>
            </w:r>
            <w:r w:rsidRPr="001707B4">
              <w:t xml:space="preserve"> transmitted overseas</w:t>
            </w:r>
          </w:p>
        </w:tc>
      </w:tr>
      <w:tr w:rsidR="00D5543E" w14:paraId="4E675F57" w14:textId="77777777" w:rsidTr="009D7018">
        <w:tc>
          <w:tcPr>
            <w:tcW w:w="1669" w:type="dxa"/>
            <w:gridSpan w:val="2"/>
            <w:shd w:val="solid" w:color="F4F1EE" w:fill="auto"/>
          </w:tcPr>
          <w:p w14:paraId="28542D90" w14:textId="34CE820B" w:rsidR="002E1FDD" w:rsidRPr="002E1FDD" w:rsidRDefault="00C554BF" w:rsidP="002E1FDD">
            <w:pPr>
              <w:pStyle w:val="Table10ptText-ASDEFCON"/>
              <w:rPr>
                <w:b/>
              </w:rPr>
            </w:pPr>
            <w:r>
              <w:rPr>
                <w:b/>
              </w:rPr>
              <w:t xml:space="preserve">Item </w:t>
            </w:r>
            <w:r w:rsidR="00D85954">
              <w:rPr>
                <w:b/>
              </w:rPr>
              <w:t>17</w:t>
            </w:r>
          </w:p>
          <w:p w14:paraId="38A0AAD2" w14:textId="0620ADCD" w:rsidR="00C554BF" w:rsidRPr="00A3113C" w:rsidRDefault="00C554BF" w:rsidP="002E1FDD">
            <w:pPr>
              <w:pStyle w:val="Table10ptText-ASDEFCON"/>
              <w:rPr>
                <w:b/>
              </w:rPr>
            </w:pPr>
            <w:r w:rsidRPr="00A3113C">
              <w:t xml:space="preserve">(clause </w:t>
            </w:r>
            <w:r w:rsidRPr="008B1BB8">
              <w:fldChar w:fldCharType="begin"/>
            </w:r>
            <w:r w:rsidRPr="008B1BB8">
              <w:instrText xml:space="preserve"> REF _Ref308031304 \r \h  \* MERGEFORMAT </w:instrText>
            </w:r>
            <w:r w:rsidRPr="008B1BB8">
              <w:fldChar w:fldCharType="separate"/>
            </w:r>
            <w:r w:rsidR="00902F31">
              <w:t>12.1</w:t>
            </w:r>
            <w:r w:rsidRPr="008B1BB8">
              <w:fldChar w:fldCharType="end"/>
            </w:r>
            <w:r w:rsidRPr="00A3113C">
              <w:t>)</w:t>
            </w:r>
          </w:p>
        </w:tc>
        <w:tc>
          <w:tcPr>
            <w:tcW w:w="1813" w:type="dxa"/>
          </w:tcPr>
          <w:p w14:paraId="06C616C1" w14:textId="77777777" w:rsidR="00C554BF" w:rsidRPr="00A3113C" w:rsidRDefault="00C554BF" w:rsidP="00C554BF">
            <w:pPr>
              <w:pStyle w:val="Table10ptText-ASDEFCON"/>
              <w:rPr>
                <w:b/>
              </w:rPr>
            </w:pPr>
            <w:r w:rsidRPr="00A3113C">
              <w:rPr>
                <w:b/>
              </w:rPr>
              <w:t>Governing law:</w:t>
            </w:r>
          </w:p>
          <w:p w14:paraId="7863A321" w14:textId="77777777" w:rsidR="00C554BF" w:rsidRPr="00A3113C" w:rsidRDefault="00C554BF" w:rsidP="00C554BF">
            <w:pPr>
              <w:pStyle w:val="Table10ptText-ASDEFCON"/>
            </w:pPr>
            <w:r w:rsidRPr="00A3113C">
              <w:t>(Core)</w:t>
            </w:r>
          </w:p>
        </w:tc>
        <w:tc>
          <w:tcPr>
            <w:tcW w:w="5597" w:type="dxa"/>
            <w:gridSpan w:val="14"/>
          </w:tcPr>
          <w:p w14:paraId="217631F6" w14:textId="15C576E0" w:rsidR="00C554BF" w:rsidRPr="00FB6B60" w:rsidRDefault="00447FE2" w:rsidP="00C554BF">
            <w:pPr>
              <w:pStyle w:val="Table10ptText-ASDEFCON"/>
              <w:rPr>
                <w:b/>
                <w:i/>
              </w:rPr>
            </w:pPr>
            <w:r>
              <w:rPr>
                <w:b/>
              </w:rPr>
              <w:fldChar w:fldCharType="begin">
                <w:ffData>
                  <w:name w:val="Text3"/>
                  <w:enabled/>
                  <w:calcOnExit w:val="0"/>
                  <w:textInput>
                    <w:default w:val="[…INSERT RELEVANT STATE OR TERRITORY…]"/>
                  </w:textInput>
                </w:ffData>
              </w:fldChar>
            </w:r>
            <w:bookmarkStart w:id="71" w:name="Text3"/>
            <w:r>
              <w:rPr>
                <w:b/>
              </w:rPr>
              <w:instrText xml:space="preserve"> FORMTEXT </w:instrText>
            </w:r>
            <w:r>
              <w:rPr>
                <w:b/>
              </w:rPr>
            </w:r>
            <w:r>
              <w:rPr>
                <w:b/>
              </w:rPr>
              <w:fldChar w:fldCharType="separate"/>
            </w:r>
            <w:r>
              <w:rPr>
                <w:b/>
                <w:noProof/>
              </w:rPr>
              <w:t>[…INSERT RELEVANT STATE OR TERRITORY…]</w:t>
            </w:r>
            <w:r>
              <w:rPr>
                <w:b/>
              </w:rPr>
              <w:fldChar w:fldCharType="end"/>
            </w:r>
            <w:bookmarkEnd w:id="71"/>
          </w:p>
        </w:tc>
      </w:tr>
    </w:tbl>
    <w:p w14:paraId="6EC1768D" w14:textId="77777777" w:rsidR="00C554BF" w:rsidRPr="00A3113C" w:rsidRDefault="00C554BF" w:rsidP="00C554BF">
      <w:pPr>
        <w:pStyle w:val="ASDEFCONNormal"/>
        <w:sectPr w:rsidR="00C554BF" w:rsidRPr="00A3113C" w:rsidSect="00C554BF">
          <w:headerReference w:type="even" r:id="rId9"/>
          <w:headerReference w:type="default" r:id="rId10"/>
          <w:footerReference w:type="even" r:id="rId11"/>
          <w:footerReference w:type="default" r:id="rId12"/>
          <w:headerReference w:type="first" r:id="rId13"/>
          <w:footerReference w:type="first" r:id="rId14"/>
          <w:pgSz w:w="11907" w:h="16840" w:code="9"/>
          <w:pgMar w:top="1304" w:right="1418" w:bottom="680" w:left="1418" w:header="567" w:footer="283" w:gutter="0"/>
          <w:paperSrc w:first="7" w:other="7"/>
          <w:pgNumType w:start="1"/>
          <w:cols w:space="720"/>
          <w:docGrid w:linePitch="272"/>
        </w:sectPr>
      </w:pPr>
      <w:bookmarkStart w:id="72" w:name="_Toc216671608"/>
      <w:bookmarkStart w:id="73" w:name="_Toc216671609"/>
      <w:bookmarkStart w:id="74" w:name="_Toc216671610"/>
      <w:bookmarkEnd w:id="72"/>
      <w:bookmarkEnd w:id="73"/>
      <w:bookmarkEnd w:id="74"/>
    </w:p>
    <w:p w14:paraId="0EEDF949" w14:textId="77777777" w:rsidR="00C554BF" w:rsidRPr="0090751B" w:rsidRDefault="00C554BF" w:rsidP="00C554BF">
      <w:pPr>
        <w:pStyle w:val="ASDEFCONTitle"/>
        <w:rPr>
          <w:rFonts w:cs="Arial"/>
          <w:szCs w:val="20"/>
        </w:rPr>
      </w:pPr>
      <w:bookmarkStart w:id="75" w:name="_Hlt103045719"/>
      <w:bookmarkEnd w:id="75"/>
      <w:r w:rsidRPr="0090751B">
        <w:rPr>
          <w:rFonts w:cs="Arial"/>
          <w:szCs w:val="20"/>
        </w:rPr>
        <w:lastRenderedPageBreak/>
        <w:t>DRAFT CONDITIONS OF CONTRACT</w:t>
      </w:r>
    </w:p>
    <w:p w14:paraId="5A8114F3" w14:textId="77777777" w:rsidR="00C554BF" w:rsidRPr="0090751B" w:rsidRDefault="00C554BF" w:rsidP="00C554BF">
      <w:pPr>
        <w:pStyle w:val="ASDEFCONTitle"/>
        <w:rPr>
          <w:rFonts w:cs="Arial"/>
          <w:szCs w:val="20"/>
        </w:rPr>
      </w:pPr>
      <w:r w:rsidRPr="0090751B">
        <w:rPr>
          <w:rFonts w:cs="Arial"/>
          <w:szCs w:val="20"/>
        </w:rPr>
        <w:t>TABLE OF CONTENTS</w:t>
      </w:r>
    </w:p>
    <w:p w14:paraId="250D874B" w14:textId="77777777" w:rsidR="00C554BF" w:rsidRPr="00A3113C" w:rsidRDefault="00C554BF" w:rsidP="00C554BF">
      <w:pPr>
        <w:pStyle w:val="ATTANNReferencetoCOC"/>
      </w:pPr>
      <w:r w:rsidRPr="00A3113C">
        <w:t>Page</w:t>
      </w:r>
    </w:p>
    <w:p w14:paraId="362B2C69" w14:textId="524952B7" w:rsidR="00902F31" w:rsidRDefault="00C554BF">
      <w:pPr>
        <w:pStyle w:val="TOC1"/>
        <w:rPr>
          <w:rFonts w:asciiTheme="minorHAnsi" w:eastAsiaTheme="minorEastAsia" w:hAnsiTheme="minorHAnsi" w:cstheme="minorBidi"/>
          <w:b w:val="0"/>
          <w:sz w:val="22"/>
          <w:szCs w:val="22"/>
        </w:rPr>
      </w:pPr>
      <w:r w:rsidRPr="005D19B9">
        <w:rPr>
          <w:b w:val="0"/>
        </w:rPr>
        <w:fldChar w:fldCharType="begin"/>
      </w:r>
      <w:r>
        <w:rPr>
          <w:b w:val="0"/>
        </w:rPr>
        <w:instrText xml:space="preserve"> TOC \o "1-2" \h \z \t "COT/COC LV2 - ASDEFCON,2,COT/COC LV1 - ASDEFCON,1" </w:instrText>
      </w:r>
      <w:r w:rsidRPr="005D19B9">
        <w:rPr>
          <w:b w:val="0"/>
        </w:rPr>
        <w:fldChar w:fldCharType="separate"/>
      </w:r>
      <w:hyperlink w:anchor="_Toc226018844" w:history="1">
        <w:r w:rsidR="00902F31" w:rsidRPr="00BA7E95">
          <w:rPr>
            <w:rStyle w:val="Hyperlink"/>
          </w:rPr>
          <w:t>1</w:t>
        </w:r>
        <w:r w:rsidR="00902F31">
          <w:rPr>
            <w:rFonts w:asciiTheme="minorHAnsi" w:eastAsiaTheme="minorEastAsia" w:hAnsiTheme="minorHAnsi" w:cstheme="minorBidi"/>
            <w:b w:val="0"/>
            <w:sz w:val="22"/>
            <w:szCs w:val="22"/>
          </w:rPr>
          <w:tab/>
        </w:r>
        <w:r w:rsidR="00902F31" w:rsidRPr="00BA7E95">
          <w:rPr>
            <w:rStyle w:val="Hyperlink"/>
          </w:rPr>
          <w:t>CONTRACT FRAMEWORK (CORE)</w:t>
        </w:r>
        <w:r w:rsidR="00902F31">
          <w:rPr>
            <w:webHidden/>
          </w:rPr>
          <w:tab/>
        </w:r>
        <w:r w:rsidR="00902F31">
          <w:rPr>
            <w:webHidden/>
          </w:rPr>
          <w:fldChar w:fldCharType="begin"/>
        </w:r>
        <w:r w:rsidR="00902F31">
          <w:rPr>
            <w:webHidden/>
          </w:rPr>
          <w:instrText xml:space="preserve"> PAGEREF _Toc226018844 \h </w:instrText>
        </w:r>
        <w:r w:rsidR="00902F31">
          <w:rPr>
            <w:webHidden/>
          </w:rPr>
        </w:r>
        <w:r w:rsidR="00902F31">
          <w:rPr>
            <w:webHidden/>
          </w:rPr>
          <w:fldChar w:fldCharType="separate"/>
        </w:r>
        <w:r w:rsidR="00902F31">
          <w:rPr>
            <w:webHidden/>
          </w:rPr>
          <w:t>1</w:t>
        </w:r>
        <w:r w:rsidR="00902F31">
          <w:rPr>
            <w:webHidden/>
          </w:rPr>
          <w:fldChar w:fldCharType="end"/>
        </w:r>
      </w:hyperlink>
    </w:p>
    <w:p w14:paraId="31538E9D" w14:textId="4597019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45" w:history="1">
        <w:r w:rsidR="00902F31" w:rsidRPr="00BA7E95">
          <w:rPr>
            <w:rStyle w:val="Hyperlink"/>
            <w:noProof/>
          </w:rPr>
          <w:t>1.1</w:t>
        </w:r>
        <w:r w:rsidR="00902F31">
          <w:rPr>
            <w:rFonts w:asciiTheme="minorHAnsi" w:eastAsiaTheme="minorEastAsia" w:hAnsiTheme="minorHAnsi" w:cstheme="minorBidi"/>
            <w:noProof/>
            <w:sz w:val="22"/>
            <w:szCs w:val="22"/>
          </w:rPr>
          <w:tab/>
        </w:r>
        <w:r w:rsidR="00902F31" w:rsidRPr="00BA7E95">
          <w:rPr>
            <w:rStyle w:val="Hyperlink"/>
            <w:noProof/>
          </w:rPr>
          <w:t>Definitions (Core)</w:t>
        </w:r>
        <w:r w:rsidR="00902F31">
          <w:rPr>
            <w:noProof/>
            <w:webHidden/>
          </w:rPr>
          <w:tab/>
        </w:r>
        <w:r w:rsidR="00902F31">
          <w:rPr>
            <w:noProof/>
            <w:webHidden/>
          </w:rPr>
          <w:fldChar w:fldCharType="begin"/>
        </w:r>
        <w:r w:rsidR="00902F31">
          <w:rPr>
            <w:noProof/>
            <w:webHidden/>
          </w:rPr>
          <w:instrText xml:space="preserve"> PAGEREF _Toc226018845 \h </w:instrText>
        </w:r>
        <w:r w:rsidR="00902F31">
          <w:rPr>
            <w:noProof/>
            <w:webHidden/>
          </w:rPr>
        </w:r>
        <w:r w:rsidR="00902F31">
          <w:rPr>
            <w:noProof/>
            <w:webHidden/>
          </w:rPr>
          <w:fldChar w:fldCharType="separate"/>
        </w:r>
        <w:r w:rsidR="00902F31">
          <w:rPr>
            <w:noProof/>
            <w:webHidden/>
          </w:rPr>
          <w:t>1</w:t>
        </w:r>
        <w:r w:rsidR="00902F31">
          <w:rPr>
            <w:noProof/>
            <w:webHidden/>
          </w:rPr>
          <w:fldChar w:fldCharType="end"/>
        </w:r>
      </w:hyperlink>
    </w:p>
    <w:p w14:paraId="6D92E809" w14:textId="0207543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46" w:history="1">
        <w:r w:rsidR="00902F31" w:rsidRPr="00BA7E95">
          <w:rPr>
            <w:rStyle w:val="Hyperlink"/>
            <w:noProof/>
          </w:rPr>
          <w:t>1.2</w:t>
        </w:r>
        <w:r w:rsidR="00902F31">
          <w:rPr>
            <w:rFonts w:asciiTheme="minorHAnsi" w:eastAsiaTheme="minorEastAsia" w:hAnsiTheme="minorHAnsi" w:cstheme="minorBidi"/>
            <w:noProof/>
            <w:sz w:val="22"/>
            <w:szCs w:val="22"/>
          </w:rPr>
          <w:tab/>
        </w:r>
        <w:r w:rsidR="00902F31" w:rsidRPr="00BA7E95">
          <w:rPr>
            <w:rStyle w:val="Hyperlink"/>
            <w:noProof/>
          </w:rPr>
          <w:t>Interpretation (Core)</w:t>
        </w:r>
        <w:r w:rsidR="00902F31">
          <w:rPr>
            <w:noProof/>
            <w:webHidden/>
          </w:rPr>
          <w:tab/>
        </w:r>
        <w:r w:rsidR="00902F31">
          <w:rPr>
            <w:noProof/>
            <w:webHidden/>
          </w:rPr>
          <w:fldChar w:fldCharType="begin"/>
        </w:r>
        <w:r w:rsidR="00902F31">
          <w:rPr>
            <w:noProof/>
            <w:webHidden/>
          </w:rPr>
          <w:instrText xml:space="preserve"> PAGEREF _Toc226018846 \h </w:instrText>
        </w:r>
        <w:r w:rsidR="00902F31">
          <w:rPr>
            <w:noProof/>
            <w:webHidden/>
          </w:rPr>
        </w:r>
        <w:r w:rsidR="00902F31">
          <w:rPr>
            <w:noProof/>
            <w:webHidden/>
          </w:rPr>
          <w:fldChar w:fldCharType="separate"/>
        </w:r>
        <w:r w:rsidR="00902F31">
          <w:rPr>
            <w:noProof/>
            <w:webHidden/>
          </w:rPr>
          <w:t>1</w:t>
        </w:r>
        <w:r w:rsidR="00902F31">
          <w:rPr>
            <w:noProof/>
            <w:webHidden/>
          </w:rPr>
          <w:fldChar w:fldCharType="end"/>
        </w:r>
      </w:hyperlink>
    </w:p>
    <w:p w14:paraId="37DC9AA7" w14:textId="78DCC2F5"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47" w:history="1">
        <w:r w:rsidR="00902F31" w:rsidRPr="00BA7E95">
          <w:rPr>
            <w:rStyle w:val="Hyperlink"/>
            <w:noProof/>
          </w:rPr>
          <w:t>1.3</w:t>
        </w:r>
        <w:r w:rsidR="00902F31">
          <w:rPr>
            <w:rFonts w:asciiTheme="minorHAnsi" w:eastAsiaTheme="minorEastAsia" w:hAnsiTheme="minorHAnsi" w:cstheme="minorBidi"/>
            <w:noProof/>
            <w:sz w:val="22"/>
            <w:szCs w:val="22"/>
          </w:rPr>
          <w:tab/>
        </w:r>
        <w:r w:rsidR="00902F31" w:rsidRPr="00BA7E95">
          <w:rPr>
            <w:rStyle w:val="Hyperlink"/>
            <w:noProof/>
          </w:rPr>
          <w:t>Precedence of Documents (Core)</w:t>
        </w:r>
        <w:r w:rsidR="00902F31">
          <w:rPr>
            <w:noProof/>
            <w:webHidden/>
          </w:rPr>
          <w:tab/>
        </w:r>
        <w:r w:rsidR="00902F31">
          <w:rPr>
            <w:noProof/>
            <w:webHidden/>
          </w:rPr>
          <w:fldChar w:fldCharType="begin"/>
        </w:r>
        <w:r w:rsidR="00902F31">
          <w:rPr>
            <w:noProof/>
            <w:webHidden/>
          </w:rPr>
          <w:instrText xml:space="preserve"> PAGEREF _Toc226018847 \h </w:instrText>
        </w:r>
        <w:r w:rsidR="00902F31">
          <w:rPr>
            <w:noProof/>
            <w:webHidden/>
          </w:rPr>
        </w:r>
        <w:r w:rsidR="00902F31">
          <w:rPr>
            <w:noProof/>
            <w:webHidden/>
          </w:rPr>
          <w:fldChar w:fldCharType="separate"/>
        </w:r>
        <w:r w:rsidR="00902F31">
          <w:rPr>
            <w:noProof/>
            <w:webHidden/>
          </w:rPr>
          <w:t>1</w:t>
        </w:r>
        <w:r w:rsidR="00902F31">
          <w:rPr>
            <w:noProof/>
            <w:webHidden/>
          </w:rPr>
          <w:fldChar w:fldCharType="end"/>
        </w:r>
      </w:hyperlink>
    </w:p>
    <w:p w14:paraId="2525DC66" w14:textId="0DD7333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48" w:history="1">
        <w:r w:rsidR="00902F31" w:rsidRPr="00BA7E95">
          <w:rPr>
            <w:rStyle w:val="Hyperlink"/>
            <w:noProof/>
          </w:rPr>
          <w:t>1.4</w:t>
        </w:r>
        <w:r w:rsidR="00902F31">
          <w:rPr>
            <w:rFonts w:asciiTheme="minorHAnsi" w:eastAsiaTheme="minorEastAsia" w:hAnsiTheme="minorHAnsi" w:cstheme="minorBidi"/>
            <w:noProof/>
            <w:sz w:val="22"/>
            <w:szCs w:val="22"/>
          </w:rPr>
          <w:tab/>
        </w:r>
        <w:r w:rsidR="00902F31" w:rsidRPr="00BA7E95">
          <w:rPr>
            <w:rStyle w:val="Hyperlink"/>
            <w:noProof/>
          </w:rPr>
          <w:t>Effective Date (Core)</w:t>
        </w:r>
        <w:r w:rsidR="00902F31">
          <w:rPr>
            <w:noProof/>
            <w:webHidden/>
          </w:rPr>
          <w:tab/>
        </w:r>
        <w:r w:rsidR="00902F31">
          <w:rPr>
            <w:noProof/>
            <w:webHidden/>
          </w:rPr>
          <w:fldChar w:fldCharType="begin"/>
        </w:r>
        <w:r w:rsidR="00902F31">
          <w:rPr>
            <w:noProof/>
            <w:webHidden/>
          </w:rPr>
          <w:instrText xml:space="preserve"> PAGEREF _Toc226018848 \h </w:instrText>
        </w:r>
        <w:r w:rsidR="00902F31">
          <w:rPr>
            <w:noProof/>
            <w:webHidden/>
          </w:rPr>
        </w:r>
        <w:r w:rsidR="00902F31">
          <w:rPr>
            <w:noProof/>
            <w:webHidden/>
          </w:rPr>
          <w:fldChar w:fldCharType="separate"/>
        </w:r>
        <w:r w:rsidR="00902F31">
          <w:rPr>
            <w:noProof/>
            <w:webHidden/>
          </w:rPr>
          <w:t>1</w:t>
        </w:r>
        <w:r w:rsidR="00902F31">
          <w:rPr>
            <w:noProof/>
            <w:webHidden/>
          </w:rPr>
          <w:fldChar w:fldCharType="end"/>
        </w:r>
      </w:hyperlink>
    </w:p>
    <w:p w14:paraId="388505D4" w14:textId="4DF48CFF"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49" w:history="1">
        <w:r w:rsidR="00902F31" w:rsidRPr="00BA7E95">
          <w:rPr>
            <w:rStyle w:val="Hyperlink"/>
            <w:noProof/>
          </w:rPr>
          <w:t>1.5</w:t>
        </w:r>
        <w:r w:rsidR="00902F31">
          <w:rPr>
            <w:rFonts w:asciiTheme="minorHAnsi" w:eastAsiaTheme="minorEastAsia" w:hAnsiTheme="minorHAnsi" w:cstheme="minorBidi"/>
            <w:noProof/>
            <w:sz w:val="22"/>
            <w:szCs w:val="22"/>
          </w:rPr>
          <w:tab/>
        </w:r>
        <w:r w:rsidR="00902F31" w:rsidRPr="00BA7E95">
          <w:rPr>
            <w:rStyle w:val="Hyperlink"/>
            <w:noProof/>
          </w:rPr>
          <w:t>Operative Date (Optional)</w:t>
        </w:r>
        <w:r w:rsidR="00902F31">
          <w:rPr>
            <w:noProof/>
            <w:webHidden/>
          </w:rPr>
          <w:tab/>
        </w:r>
        <w:r w:rsidR="00902F31">
          <w:rPr>
            <w:noProof/>
            <w:webHidden/>
          </w:rPr>
          <w:fldChar w:fldCharType="begin"/>
        </w:r>
        <w:r w:rsidR="00902F31">
          <w:rPr>
            <w:noProof/>
            <w:webHidden/>
          </w:rPr>
          <w:instrText xml:space="preserve"> PAGEREF _Toc226018849 \h </w:instrText>
        </w:r>
        <w:r w:rsidR="00902F31">
          <w:rPr>
            <w:noProof/>
            <w:webHidden/>
          </w:rPr>
        </w:r>
        <w:r w:rsidR="00902F31">
          <w:rPr>
            <w:noProof/>
            <w:webHidden/>
          </w:rPr>
          <w:fldChar w:fldCharType="separate"/>
        </w:r>
        <w:r w:rsidR="00902F31">
          <w:rPr>
            <w:noProof/>
            <w:webHidden/>
          </w:rPr>
          <w:t>1</w:t>
        </w:r>
        <w:r w:rsidR="00902F31">
          <w:rPr>
            <w:noProof/>
            <w:webHidden/>
          </w:rPr>
          <w:fldChar w:fldCharType="end"/>
        </w:r>
      </w:hyperlink>
    </w:p>
    <w:p w14:paraId="623D6883" w14:textId="1D7EC9C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0" w:history="1">
        <w:r w:rsidR="00902F31" w:rsidRPr="00BA7E95">
          <w:rPr>
            <w:rStyle w:val="Hyperlink"/>
            <w:noProof/>
          </w:rPr>
          <w:t>1.6</w:t>
        </w:r>
        <w:r w:rsidR="00902F31">
          <w:rPr>
            <w:rFonts w:asciiTheme="minorHAnsi" w:eastAsiaTheme="minorEastAsia" w:hAnsiTheme="minorHAnsi" w:cstheme="minorBidi"/>
            <w:noProof/>
            <w:sz w:val="22"/>
            <w:szCs w:val="22"/>
          </w:rPr>
          <w:tab/>
        </w:r>
        <w:r w:rsidR="00902F31" w:rsidRPr="00BA7E95">
          <w:rPr>
            <w:rStyle w:val="Hyperlink"/>
            <w:noProof/>
          </w:rPr>
          <w:t>Entire Agreement (Core)</w:t>
        </w:r>
        <w:r w:rsidR="00902F31">
          <w:rPr>
            <w:noProof/>
            <w:webHidden/>
          </w:rPr>
          <w:tab/>
        </w:r>
        <w:r w:rsidR="00902F31">
          <w:rPr>
            <w:noProof/>
            <w:webHidden/>
          </w:rPr>
          <w:fldChar w:fldCharType="begin"/>
        </w:r>
        <w:r w:rsidR="00902F31">
          <w:rPr>
            <w:noProof/>
            <w:webHidden/>
          </w:rPr>
          <w:instrText xml:space="preserve"> PAGEREF _Toc226018850 \h </w:instrText>
        </w:r>
        <w:r w:rsidR="00902F31">
          <w:rPr>
            <w:noProof/>
            <w:webHidden/>
          </w:rPr>
        </w:r>
        <w:r w:rsidR="00902F31">
          <w:rPr>
            <w:noProof/>
            <w:webHidden/>
          </w:rPr>
          <w:fldChar w:fldCharType="separate"/>
        </w:r>
        <w:r w:rsidR="00902F31">
          <w:rPr>
            <w:noProof/>
            <w:webHidden/>
          </w:rPr>
          <w:t>3</w:t>
        </w:r>
        <w:r w:rsidR="00902F31">
          <w:rPr>
            <w:noProof/>
            <w:webHidden/>
          </w:rPr>
          <w:fldChar w:fldCharType="end"/>
        </w:r>
      </w:hyperlink>
    </w:p>
    <w:p w14:paraId="68DF42E7" w14:textId="1ED4C84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1" w:history="1">
        <w:r w:rsidR="00902F31" w:rsidRPr="00BA7E95">
          <w:rPr>
            <w:rStyle w:val="Hyperlink"/>
            <w:noProof/>
          </w:rPr>
          <w:t>1.7</w:t>
        </w:r>
        <w:r w:rsidR="00902F31">
          <w:rPr>
            <w:rFonts w:asciiTheme="minorHAnsi" w:eastAsiaTheme="minorEastAsia" w:hAnsiTheme="minorHAnsi" w:cstheme="minorBidi"/>
            <w:noProof/>
            <w:sz w:val="22"/>
            <w:szCs w:val="22"/>
          </w:rPr>
          <w:tab/>
        </w:r>
        <w:r w:rsidR="00902F31" w:rsidRPr="00BA7E95">
          <w:rPr>
            <w:rStyle w:val="Hyperlink"/>
            <w:noProof/>
          </w:rPr>
          <w:t>Term (Core)</w:t>
        </w:r>
        <w:r w:rsidR="00902F31">
          <w:rPr>
            <w:noProof/>
            <w:webHidden/>
          </w:rPr>
          <w:tab/>
        </w:r>
        <w:r w:rsidR="00902F31">
          <w:rPr>
            <w:noProof/>
            <w:webHidden/>
          </w:rPr>
          <w:fldChar w:fldCharType="begin"/>
        </w:r>
        <w:r w:rsidR="00902F31">
          <w:rPr>
            <w:noProof/>
            <w:webHidden/>
          </w:rPr>
          <w:instrText xml:space="preserve"> PAGEREF _Toc226018851 \h </w:instrText>
        </w:r>
        <w:r w:rsidR="00902F31">
          <w:rPr>
            <w:noProof/>
            <w:webHidden/>
          </w:rPr>
        </w:r>
        <w:r w:rsidR="00902F31">
          <w:rPr>
            <w:noProof/>
            <w:webHidden/>
          </w:rPr>
          <w:fldChar w:fldCharType="separate"/>
        </w:r>
        <w:r w:rsidR="00902F31">
          <w:rPr>
            <w:noProof/>
            <w:webHidden/>
          </w:rPr>
          <w:t>3</w:t>
        </w:r>
        <w:r w:rsidR="00902F31">
          <w:rPr>
            <w:noProof/>
            <w:webHidden/>
          </w:rPr>
          <w:fldChar w:fldCharType="end"/>
        </w:r>
      </w:hyperlink>
    </w:p>
    <w:p w14:paraId="58168589" w14:textId="3F80C5B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2" w:history="1">
        <w:r w:rsidR="00902F31" w:rsidRPr="00BA7E95">
          <w:rPr>
            <w:rStyle w:val="Hyperlink"/>
            <w:noProof/>
          </w:rPr>
          <w:t>1.8</w:t>
        </w:r>
        <w:r w:rsidR="00902F31">
          <w:rPr>
            <w:rFonts w:asciiTheme="minorHAnsi" w:eastAsiaTheme="minorEastAsia" w:hAnsiTheme="minorHAnsi" w:cstheme="minorBidi"/>
            <w:noProof/>
            <w:sz w:val="22"/>
            <w:szCs w:val="22"/>
          </w:rPr>
          <w:tab/>
        </w:r>
        <w:r w:rsidR="00902F31" w:rsidRPr="00BA7E95">
          <w:rPr>
            <w:rStyle w:val="Hyperlink"/>
            <w:noProof/>
          </w:rPr>
          <w:t>Options to Extend (Optional)</w:t>
        </w:r>
        <w:r w:rsidR="00902F31">
          <w:rPr>
            <w:noProof/>
            <w:webHidden/>
          </w:rPr>
          <w:tab/>
        </w:r>
        <w:r w:rsidR="00902F31">
          <w:rPr>
            <w:noProof/>
            <w:webHidden/>
          </w:rPr>
          <w:fldChar w:fldCharType="begin"/>
        </w:r>
        <w:r w:rsidR="00902F31">
          <w:rPr>
            <w:noProof/>
            <w:webHidden/>
          </w:rPr>
          <w:instrText xml:space="preserve"> PAGEREF _Toc226018852 \h </w:instrText>
        </w:r>
        <w:r w:rsidR="00902F31">
          <w:rPr>
            <w:noProof/>
            <w:webHidden/>
          </w:rPr>
        </w:r>
        <w:r w:rsidR="00902F31">
          <w:rPr>
            <w:noProof/>
            <w:webHidden/>
          </w:rPr>
          <w:fldChar w:fldCharType="separate"/>
        </w:r>
        <w:r w:rsidR="00902F31">
          <w:rPr>
            <w:noProof/>
            <w:webHidden/>
          </w:rPr>
          <w:t>3</w:t>
        </w:r>
        <w:r w:rsidR="00902F31">
          <w:rPr>
            <w:noProof/>
            <w:webHidden/>
          </w:rPr>
          <w:fldChar w:fldCharType="end"/>
        </w:r>
      </w:hyperlink>
    </w:p>
    <w:p w14:paraId="730DCF01" w14:textId="252159EA" w:rsidR="00902F31" w:rsidRDefault="006C0EDA">
      <w:pPr>
        <w:pStyle w:val="TOC1"/>
        <w:rPr>
          <w:rFonts w:asciiTheme="minorHAnsi" w:eastAsiaTheme="minorEastAsia" w:hAnsiTheme="minorHAnsi" w:cstheme="minorBidi"/>
          <w:b w:val="0"/>
          <w:sz w:val="22"/>
          <w:szCs w:val="22"/>
        </w:rPr>
      </w:pPr>
      <w:hyperlink w:anchor="_Toc226018853" w:history="1">
        <w:r w:rsidR="00902F31" w:rsidRPr="00BA7E95">
          <w:rPr>
            <w:rStyle w:val="Hyperlink"/>
          </w:rPr>
          <w:t>2</w:t>
        </w:r>
        <w:r w:rsidR="00902F31">
          <w:rPr>
            <w:rFonts w:asciiTheme="minorHAnsi" w:eastAsiaTheme="minorEastAsia" w:hAnsiTheme="minorHAnsi" w:cstheme="minorBidi"/>
            <w:b w:val="0"/>
            <w:sz w:val="22"/>
            <w:szCs w:val="22"/>
          </w:rPr>
          <w:tab/>
        </w:r>
        <w:r w:rsidR="00902F31" w:rsidRPr="00BA7E95">
          <w:rPr>
            <w:rStyle w:val="Hyperlink"/>
          </w:rPr>
          <w:t>ROLES AND RESPONSIBILITIES (CORE)</w:t>
        </w:r>
        <w:r w:rsidR="00902F31">
          <w:rPr>
            <w:webHidden/>
          </w:rPr>
          <w:tab/>
        </w:r>
        <w:r w:rsidR="00902F31">
          <w:rPr>
            <w:webHidden/>
          </w:rPr>
          <w:fldChar w:fldCharType="begin"/>
        </w:r>
        <w:r w:rsidR="00902F31">
          <w:rPr>
            <w:webHidden/>
          </w:rPr>
          <w:instrText xml:space="preserve"> PAGEREF _Toc226018853 \h </w:instrText>
        </w:r>
        <w:r w:rsidR="00902F31">
          <w:rPr>
            <w:webHidden/>
          </w:rPr>
        </w:r>
        <w:r w:rsidR="00902F31">
          <w:rPr>
            <w:webHidden/>
          </w:rPr>
          <w:fldChar w:fldCharType="separate"/>
        </w:r>
        <w:r w:rsidR="00902F31">
          <w:rPr>
            <w:webHidden/>
          </w:rPr>
          <w:t>3</w:t>
        </w:r>
        <w:r w:rsidR="00902F31">
          <w:rPr>
            <w:webHidden/>
          </w:rPr>
          <w:fldChar w:fldCharType="end"/>
        </w:r>
      </w:hyperlink>
    </w:p>
    <w:p w14:paraId="73CB4B54" w14:textId="7312C897"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4" w:history="1">
        <w:r w:rsidR="00902F31" w:rsidRPr="00BA7E95">
          <w:rPr>
            <w:rStyle w:val="Hyperlink"/>
            <w:noProof/>
          </w:rPr>
          <w:t>2.1</w:t>
        </w:r>
        <w:r w:rsidR="00902F31">
          <w:rPr>
            <w:rFonts w:asciiTheme="minorHAnsi" w:eastAsiaTheme="minorEastAsia" w:hAnsiTheme="minorHAnsi" w:cstheme="minorBidi"/>
            <w:noProof/>
            <w:sz w:val="22"/>
            <w:szCs w:val="22"/>
          </w:rPr>
          <w:tab/>
        </w:r>
        <w:r w:rsidR="00902F31" w:rsidRPr="00BA7E95">
          <w:rPr>
            <w:rStyle w:val="Hyperlink"/>
            <w:noProof/>
          </w:rPr>
          <w:t>Representatives (Core)</w:t>
        </w:r>
        <w:r w:rsidR="00902F31">
          <w:rPr>
            <w:noProof/>
            <w:webHidden/>
          </w:rPr>
          <w:tab/>
        </w:r>
        <w:r w:rsidR="00902F31">
          <w:rPr>
            <w:noProof/>
            <w:webHidden/>
          </w:rPr>
          <w:fldChar w:fldCharType="begin"/>
        </w:r>
        <w:r w:rsidR="00902F31">
          <w:rPr>
            <w:noProof/>
            <w:webHidden/>
          </w:rPr>
          <w:instrText xml:space="preserve"> PAGEREF _Toc226018854 \h </w:instrText>
        </w:r>
        <w:r w:rsidR="00902F31">
          <w:rPr>
            <w:noProof/>
            <w:webHidden/>
          </w:rPr>
        </w:r>
        <w:r w:rsidR="00902F31">
          <w:rPr>
            <w:noProof/>
            <w:webHidden/>
          </w:rPr>
          <w:fldChar w:fldCharType="separate"/>
        </w:r>
        <w:r w:rsidR="00902F31">
          <w:rPr>
            <w:noProof/>
            <w:webHidden/>
          </w:rPr>
          <w:t>3</w:t>
        </w:r>
        <w:r w:rsidR="00902F31">
          <w:rPr>
            <w:noProof/>
            <w:webHidden/>
          </w:rPr>
          <w:fldChar w:fldCharType="end"/>
        </w:r>
      </w:hyperlink>
    </w:p>
    <w:p w14:paraId="5915B9FE" w14:textId="1863D930"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5" w:history="1">
        <w:r w:rsidR="00902F31" w:rsidRPr="00BA7E95">
          <w:rPr>
            <w:rStyle w:val="Hyperlink"/>
            <w:noProof/>
          </w:rPr>
          <w:t>2.2</w:t>
        </w:r>
        <w:r w:rsidR="00902F31">
          <w:rPr>
            <w:rFonts w:asciiTheme="minorHAnsi" w:eastAsiaTheme="minorEastAsia" w:hAnsiTheme="minorHAnsi" w:cstheme="minorBidi"/>
            <w:noProof/>
            <w:sz w:val="22"/>
            <w:szCs w:val="22"/>
          </w:rPr>
          <w:tab/>
        </w:r>
        <w:r w:rsidR="00902F31" w:rsidRPr="00BA7E95">
          <w:rPr>
            <w:rStyle w:val="Hyperlink"/>
            <w:noProof/>
          </w:rPr>
          <w:t>Notices (Core)</w:t>
        </w:r>
        <w:r w:rsidR="00902F31">
          <w:rPr>
            <w:noProof/>
            <w:webHidden/>
          </w:rPr>
          <w:tab/>
        </w:r>
        <w:r w:rsidR="00902F31">
          <w:rPr>
            <w:noProof/>
            <w:webHidden/>
          </w:rPr>
          <w:fldChar w:fldCharType="begin"/>
        </w:r>
        <w:r w:rsidR="00902F31">
          <w:rPr>
            <w:noProof/>
            <w:webHidden/>
          </w:rPr>
          <w:instrText xml:space="preserve"> PAGEREF _Toc226018855 \h </w:instrText>
        </w:r>
        <w:r w:rsidR="00902F31">
          <w:rPr>
            <w:noProof/>
            <w:webHidden/>
          </w:rPr>
        </w:r>
        <w:r w:rsidR="00902F31">
          <w:rPr>
            <w:noProof/>
            <w:webHidden/>
          </w:rPr>
          <w:fldChar w:fldCharType="separate"/>
        </w:r>
        <w:r w:rsidR="00902F31">
          <w:rPr>
            <w:noProof/>
            <w:webHidden/>
          </w:rPr>
          <w:t>4</w:t>
        </w:r>
        <w:r w:rsidR="00902F31">
          <w:rPr>
            <w:noProof/>
            <w:webHidden/>
          </w:rPr>
          <w:fldChar w:fldCharType="end"/>
        </w:r>
      </w:hyperlink>
    </w:p>
    <w:p w14:paraId="318D3571" w14:textId="2F9D111B" w:rsidR="00902F31" w:rsidRDefault="006C0EDA">
      <w:pPr>
        <w:pStyle w:val="TOC1"/>
        <w:rPr>
          <w:rFonts w:asciiTheme="minorHAnsi" w:eastAsiaTheme="minorEastAsia" w:hAnsiTheme="minorHAnsi" w:cstheme="minorBidi"/>
          <w:b w:val="0"/>
          <w:sz w:val="22"/>
          <w:szCs w:val="22"/>
        </w:rPr>
      </w:pPr>
      <w:hyperlink w:anchor="_Toc226018856" w:history="1">
        <w:r w:rsidR="00902F31" w:rsidRPr="00BA7E95">
          <w:rPr>
            <w:rStyle w:val="Hyperlink"/>
          </w:rPr>
          <w:t>3</w:t>
        </w:r>
        <w:r w:rsidR="00902F31">
          <w:rPr>
            <w:rFonts w:asciiTheme="minorHAnsi" w:eastAsiaTheme="minorEastAsia" w:hAnsiTheme="minorHAnsi" w:cstheme="minorBidi"/>
            <w:b w:val="0"/>
            <w:sz w:val="22"/>
            <w:szCs w:val="22"/>
          </w:rPr>
          <w:tab/>
        </w:r>
        <w:r w:rsidR="00902F31" w:rsidRPr="00BA7E95">
          <w:rPr>
            <w:rStyle w:val="Hyperlink"/>
          </w:rPr>
          <w:t>PROVISION OF SERVICES (CORE)</w:t>
        </w:r>
        <w:r w:rsidR="00902F31">
          <w:rPr>
            <w:webHidden/>
          </w:rPr>
          <w:tab/>
        </w:r>
        <w:r w:rsidR="00902F31">
          <w:rPr>
            <w:webHidden/>
          </w:rPr>
          <w:fldChar w:fldCharType="begin"/>
        </w:r>
        <w:r w:rsidR="00902F31">
          <w:rPr>
            <w:webHidden/>
          </w:rPr>
          <w:instrText xml:space="preserve"> PAGEREF _Toc226018856 \h </w:instrText>
        </w:r>
        <w:r w:rsidR="00902F31">
          <w:rPr>
            <w:webHidden/>
          </w:rPr>
        </w:r>
        <w:r w:rsidR="00902F31">
          <w:rPr>
            <w:webHidden/>
          </w:rPr>
          <w:fldChar w:fldCharType="separate"/>
        </w:r>
        <w:r w:rsidR="00902F31">
          <w:rPr>
            <w:webHidden/>
          </w:rPr>
          <w:t>4</w:t>
        </w:r>
        <w:r w:rsidR="00902F31">
          <w:rPr>
            <w:webHidden/>
          </w:rPr>
          <w:fldChar w:fldCharType="end"/>
        </w:r>
      </w:hyperlink>
    </w:p>
    <w:p w14:paraId="114806AC" w14:textId="0FC64D53"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7" w:history="1">
        <w:r w:rsidR="00902F31" w:rsidRPr="00BA7E95">
          <w:rPr>
            <w:rStyle w:val="Hyperlink"/>
            <w:noProof/>
          </w:rPr>
          <w:t>3.1</w:t>
        </w:r>
        <w:r w:rsidR="00902F31">
          <w:rPr>
            <w:rFonts w:asciiTheme="minorHAnsi" w:eastAsiaTheme="minorEastAsia" w:hAnsiTheme="minorHAnsi" w:cstheme="minorBidi"/>
            <w:noProof/>
            <w:sz w:val="22"/>
            <w:szCs w:val="22"/>
          </w:rPr>
          <w:tab/>
        </w:r>
        <w:r w:rsidR="00902F31" w:rsidRPr="00BA7E95">
          <w:rPr>
            <w:rStyle w:val="Hyperlink"/>
            <w:noProof/>
          </w:rPr>
          <w:t>Language and Measurement (Core)</w:t>
        </w:r>
        <w:r w:rsidR="00902F31">
          <w:rPr>
            <w:noProof/>
            <w:webHidden/>
          </w:rPr>
          <w:tab/>
        </w:r>
        <w:r w:rsidR="00902F31">
          <w:rPr>
            <w:noProof/>
            <w:webHidden/>
          </w:rPr>
          <w:fldChar w:fldCharType="begin"/>
        </w:r>
        <w:r w:rsidR="00902F31">
          <w:rPr>
            <w:noProof/>
            <w:webHidden/>
          </w:rPr>
          <w:instrText xml:space="preserve"> PAGEREF _Toc226018857 \h </w:instrText>
        </w:r>
        <w:r w:rsidR="00902F31">
          <w:rPr>
            <w:noProof/>
            <w:webHidden/>
          </w:rPr>
        </w:r>
        <w:r w:rsidR="00902F31">
          <w:rPr>
            <w:noProof/>
            <w:webHidden/>
          </w:rPr>
          <w:fldChar w:fldCharType="separate"/>
        </w:r>
        <w:r w:rsidR="00902F31">
          <w:rPr>
            <w:noProof/>
            <w:webHidden/>
          </w:rPr>
          <w:t>4</w:t>
        </w:r>
        <w:r w:rsidR="00902F31">
          <w:rPr>
            <w:noProof/>
            <w:webHidden/>
          </w:rPr>
          <w:fldChar w:fldCharType="end"/>
        </w:r>
      </w:hyperlink>
    </w:p>
    <w:p w14:paraId="1334A710" w14:textId="5A4327D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8" w:history="1">
        <w:r w:rsidR="00902F31" w:rsidRPr="00BA7E95">
          <w:rPr>
            <w:rStyle w:val="Hyperlink"/>
            <w:noProof/>
          </w:rPr>
          <w:t>3.2</w:t>
        </w:r>
        <w:r w:rsidR="00902F31">
          <w:rPr>
            <w:rFonts w:asciiTheme="minorHAnsi" w:eastAsiaTheme="minorEastAsia" w:hAnsiTheme="minorHAnsi" w:cstheme="minorBidi"/>
            <w:noProof/>
            <w:sz w:val="22"/>
            <w:szCs w:val="22"/>
          </w:rPr>
          <w:tab/>
        </w:r>
        <w:r w:rsidR="00902F31" w:rsidRPr="00BA7E95">
          <w:rPr>
            <w:rStyle w:val="Hyperlink"/>
            <w:noProof/>
          </w:rPr>
          <w:t>Standards of Work and Conformity (Core)</w:t>
        </w:r>
        <w:r w:rsidR="00902F31">
          <w:rPr>
            <w:noProof/>
            <w:webHidden/>
          </w:rPr>
          <w:tab/>
        </w:r>
        <w:r w:rsidR="00902F31">
          <w:rPr>
            <w:noProof/>
            <w:webHidden/>
          </w:rPr>
          <w:fldChar w:fldCharType="begin"/>
        </w:r>
        <w:r w:rsidR="00902F31">
          <w:rPr>
            <w:noProof/>
            <w:webHidden/>
          </w:rPr>
          <w:instrText xml:space="preserve"> PAGEREF _Toc226018858 \h </w:instrText>
        </w:r>
        <w:r w:rsidR="00902F31">
          <w:rPr>
            <w:noProof/>
            <w:webHidden/>
          </w:rPr>
        </w:r>
        <w:r w:rsidR="00902F31">
          <w:rPr>
            <w:noProof/>
            <w:webHidden/>
          </w:rPr>
          <w:fldChar w:fldCharType="separate"/>
        </w:r>
        <w:r w:rsidR="00902F31">
          <w:rPr>
            <w:noProof/>
            <w:webHidden/>
          </w:rPr>
          <w:t>4</w:t>
        </w:r>
        <w:r w:rsidR="00902F31">
          <w:rPr>
            <w:noProof/>
            <w:webHidden/>
          </w:rPr>
          <w:fldChar w:fldCharType="end"/>
        </w:r>
      </w:hyperlink>
    </w:p>
    <w:p w14:paraId="65F9DB97" w14:textId="074D01F3"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59" w:history="1">
        <w:r w:rsidR="00902F31" w:rsidRPr="00BA7E95">
          <w:rPr>
            <w:rStyle w:val="Hyperlink"/>
            <w:noProof/>
          </w:rPr>
          <w:t>3.3</w:t>
        </w:r>
        <w:r w:rsidR="00902F31">
          <w:rPr>
            <w:rFonts w:asciiTheme="minorHAnsi" w:eastAsiaTheme="minorEastAsia" w:hAnsiTheme="minorHAnsi" w:cstheme="minorBidi"/>
            <w:noProof/>
            <w:sz w:val="22"/>
            <w:szCs w:val="22"/>
          </w:rPr>
          <w:tab/>
        </w:r>
        <w:r w:rsidR="00902F31" w:rsidRPr="00BA7E95">
          <w:rPr>
            <w:rStyle w:val="Hyperlink"/>
            <w:noProof/>
          </w:rPr>
          <w:t>Fitness for Purpose (Core)</w:t>
        </w:r>
        <w:r w:rsidR="00902F31">
          <w:rPr>
            <w:noProof/>
            <w:webHidden/>
          </w:rPr>
          <w:tab/>
        </w:r>
        <w:r w:rsidR="00902F31">
          <w:rPr>
            <w:noProof/>
            <w:webHidden/>
          </w:rPr>
          <w:fldChar w:fldCharType="begin"/>
        </w:r>
        <w:r w:rsidR="00902F31">
          <w:rPr>
            <w:noProof/>
            <w:webHidden/>
          </w:rPr>
          <w:instrText xml:space="preserve"> PAGEREF _Toc226018859 \h </w:instrText>
        </w:r>
        <w:r w:rsidR="00902F31">
          <w:rPr>
            <w:noProof/>
            <w:webHidden/>
          </w:rPr>
        </w:r>
        <w:r w:rsidR="00902F31">
          <w:rPr>
            <w:noProof/>
            <w:webHidden/>
          </w:rPr>
          <w:fldChar w:fldCharType="separate"/>
        </w:r>
        <w:r w:rsidR="00902F31">
          <w:rPr>
            <w:noProof/>
            <w:webHidden/>
          </w:rPr>
          <w:t>4</w:t>
        </w:r>
        <w:r w:rsidR="00902F31">
          <w:rPr>
            <w:noProof/>
            <w:webHidden/>
          </w:rPr>
          <w:fldChar w:fldCharType="end"/>
        </w:r>
      </w:hyperlink>
    </w:p>
    <w:p w14:paraId="3D6A1456" w14:textId="0A749EF0"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0" w:history="1">
        <w:r w:rsidR="00902F31" w:rsidRPr="00BA7E95">
          <w:rPr>
            <w:rStyle w:val="Hyperlink"/>
            <w:noProof/>
          </w:rPr>
          <w:t>3.4</w:t>
        </w:r>
        <w:r w:rsidR="00902F31">
          <w:rPr>
            <w:rFonts w:asciiTheme="minorHAnsi" w:eastAsiaTheme="minorEastAsia" w:hAnsiTheme="minorHAnsi" w:cstheme="minorBidi"/>
            <w:noProof/>
            <w:sz w:val="22"/>
            <w:szCs w:val="22"/>
          </w:rPr>
          <w:tab/>
        </w:r>
        <w:r w:rsidR="00902F31" w:rsidRPr="00BA7E95">
          <w:rPr>
            <w:rStyle w:val="Hyperlink"/>
            <w:noProof/>
          </w:rPr>
          <w:t>Authorisations (Core)</w:t>
        </w:r>
        <w:r w:rsidR="00902F31">
          <w:rPr>
            <w:noProof/>
            <w:webHidden/>
          </w:rPr>
          <w:tab/>
        </w:r>
        <w:r w:rsidR="00902F31">
          <w:rPr>
            <w:noProof/>
            <w:webHidden/>
          </w:rPr>
          <w:fldChar w:fldCharType="begin"/>
        </w:r>
        <w:r w:rsidR="00902F31">
          <w:rPr>
            <w:noProof/>
            <w:webHidden/>
          </w:rPr>
          <w:instrText xml:space="preserve"> PAGEREF _Toc226018860 \h </w:instrText>
        </w:r>
        <w:r w:rsidR="00902F31">
          <w:rPr>
            <w:noProof/>
            <w:webHidden/>
          </w:rPr>
        </w:r>
        <w:r w:rsidR="00902F31">
          <w:rPr>
            <w:noProof/>
            <w:webHidden/>
          </w:rPr>
          <w:fldChar w:fldCharType="separate"/>
        </w:r>
        <w:r w:rsidR="00902F31">
          <w:rPr>
            <w:noProof/>
            <w:webHidden/>
          </w:rPr>
          <w:t>5</w:t>
        </w:r>
        <w:r w:rsidR="00902F31">
          <w:rPr>
            <w:noProof/>
            <w:webHidden/>
          </w:rPr>
          <w:fldChar w:fldCharType="end"/>
        </w:r>
      </w:hyperlink>
    </w:p>
    <w:p w14:paraId="299AF0F9" w14:textId="724D7F9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1" w:history="1">
        <w:r w:rsidR="00902F31" w:rsidRPr="00BA7E95">
          <w:rPr>
            <w:rStyle w:val="Hyperlink"/>
            <w:noProof/>
          </w:rPr>
          <w:t>3.5</w:t>
        </w:r>
        <w:r w:rsidR="00902F31">
          <w:rPr>
            <w:rFonts w:asciiTheme="minorHAnsi" w:eastAsiaTheme="minorEastAsia" w:hAnsiTheme="minorHAnsi" w:cstheme="minorBidi"/>
            <w:noProof/>
            <w:sz w:val="22"/>
            <w:szCs w:val="22"/>
          </w:rPr>
          <w:tab/>
        </w:r>
        <w:r w:rsidR="00902F31" w:rsidRPr="00BA7E95">
          <w:rPr>
            <w:rStyle w:val="Hyperlink"/>
            <w:noProof/>
          </w:rPr>
          <w:t>Imports and Customs Entry (RFT Core)</w:t>
        </w:r>
        <w:r w:rsidR="00902F31">
          <w:rPr>
            <w:noProof/>
            <w:webHidden/>
          </w:rPr>
          <w:tab/>
        </w:r>
        <w:r w:rsidR="00902F31">
          <w:rPr>
            <w:noProof/>
            <w:webHidden/>
          </w:rPr>
          <w:fldChar w:fldCharType="begin"/>
        </w:r>
        <w:r w:rsidR="00902F31">
          <w:rPr>
            <w:noProof/>
            <w:webHidden/>
          </w:rPr>
          <w:instrText xml:space="preserve"> PAGEREF _Toc226018861 \h </w:instrText>
        </w:r>
        <w:r w:rsidR="00902F31">
          <w:rPr>
            <w:noProof/>
            <w:webHidden/>
          </w:rPr>
        </w:r>
        <w:r w:rsidR="00902F31">
          <w:rPr>
            <w:noProof/>
            <w:webHidden/>
          </w:rPr>
          <w:fldChar w:fldCharType="separate"/>
        </w:r>
        <w:r w:rsidR="00902F31">
          <w:rPr>
            <w:noProof/>
            <w:webHidden/>
          </w:rPr>
          <w:t>5</w:t>
        </w:r>
        <w:r w:rsidR="00902F31">
          <w:rPr>
            <w:noProof/>
            <w:webHidden/>
          </w:rPr>
          <w:fldChar w:fldCharType="end"/>
        </w:r>
      </w:hyperlink>
    </w:p>
    <w:p w14:paraId="381B501B" w14:textId="3B74ED72"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2" w:history="1">
        <w:r w:rsidR="00902F31" w:rsidRPr="00BA7E95">
          <w:rPr>
            <w:rStyle w:val="Hyperlink"/>
            <w:noProof/>
          </w:rPr>
          <w:t>3.6</w:t>
        </w:r>
        <w:r w:rsidR="00902F31">
          <w:rPr>
            <w:rFonts w:asciiTheme="minorHAnsi" w:eastAsiaTheme="minorEastAsia" w:hAnsiTheme="minorHAnsi" w:cstheme="minorBidi"/>
            <w:noProof/>
            <w:sz w:val="22"/>
            <w:szCs w:val="22"/>
          </w:rPr>
          <w:tab/>
        </w:r>
        <w:r w:rsidR="00902F31" w:rsidRPr="00BA7E95">
          <w:rPr>
            <w:rStyle w:val="Hyperlink"/>
            <w:noProof/>
          </w:rPr>
          <w:t>GFM – Provision and Management (Optional)</w:t>
        </w:r>
        <w:r w:rsidR="00902F31">
          <w:rPr>
            <w:noProof/>
            <w:webHidden/>
          </w:rPr>
          <w:tab/>
        </w:r>
        <w:r w:rsidR="00902F31">
          <w:rPr>
            <w:noProof/>
            <w:webHidden/>
          </w:rPr>
          <w:fldChar w:fldCharType="begin"/>
        </w:r>
        <w:r w:rsidR="00902F31">
          <w:rPr>
            <w:noProof/>
            <w:webHidden/>
          </w:rPr>
          <w:instrText xml:space="preserve"> PAGEREF _Toc226018862 \h </w:instrText>
        </w:r>
        <w:r w:rsidR="00902F31">
          <w:rPr>
            <w:noProof/>
            <w:webHidden/>
          </w:rPr>
        </w:r>
        <w:r w:rsidR="00902F31">
          <w:rPr>
            <w:noProof/>
            <w:webHidden/>
          </w:rPr>
          <w:fldChar w:fldCharType="separate"/>
        </w:r>
        <w:r w:rsidR="00902F31">
          <w:rPr>
            <w:noProof/>
            <w:webHidden/>
          </w:rPr>
          <w:t>5</w:t>
        </w:r>
        <w:r w:rsidR="00902F31">
          <w:rPr>
            <w:noProof/>
            <w:webHidden/>
          </w:rPr>
          <w:fldChar w:fldCharType="end"/>
        </w:r>
      </w:hyperlink>
    </w:p>
    <w:p w14:paraId="0ADCF8E0" w14:textId="49FBCC79"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3" w:history="1">
        <w:r w:rsidR="00902F31" w:rsidRPr="00BA7E95">
          <w:rPr>
            <w:rStyle w:val="Hyperlink"/>
            <w:noProof/>
          </w:rPr>
          <w:t>3.7</w:t>
        </w:r>
        <w:r w:rsidR="00902F31">
          <w:rPr>
            <w:rFonts w:asciiTheme="minorHAnsi" w:eastAsiaTheme="minorEastAsia" w:hAnsiTheme="minorHAnsi" w:cstheme="minorBidi"/>
            <w:noProof/>
            <w:sz w:val="22"/>
            <w:szCs w:val="22"/>
          </w:rPr>
          <w:tab/>
        </w:r>
        <w:r w:rsidR="00902F31" w:rsidRPr="00BA7E95">
          <w:rPr>
            <w:rStyle w:val="Hyperlink"/>
            <w:noProof/>
          </w:rPr>
          <w:t>Commonwealth Property (Core)</w:t>
        </w:r>
        <w:r w:rsidR="00902F31">
          <w:rPr>
            <w:noProof/>
            <w:webHidden/>
          </w:rPr>
          <w:tab/>
        </w:r>
        <w:r w:rsidR="00902F31">
          <w:rPr>
            <w:noProof/>
            <w:webHidden/>
          </w:rPr>
          <w:fldChar w:fldCharType="begin"/>
        </w:r>
        <w:r w:rsidR="00902F31">
          <w:rPr>
            <w:noProof/>
            <w:webHidden/>
          </w:rPr>
          <w:instrText xml:space="preserve"> PAGEREF _Toc226018863 \h </w:instrText>
        </w:r>
        <w:r w:rsidR="00902F31">
          <w:rPr>
            <w:noProof/>
            <w:webHidden/>
          </w:rPr>
        </w:r>
        <w:r w:rsidR="00902F31">
          <w:rPr>
            <w:noProof/>
            <w:webHidden/>
          </w:rPr>
          <w:fldChar w:fldCharType="separate"/>
        </w:r>
        <w:r w:rsidR="00902F31">
          <w:rPr>
            <w:noProof/>
            <w:webHidden/>
          </w:rPr>
          <w:t>6</w:t>
        </w:r>
        <w:r w:rsidR="00902F31">
          <w:rPr>
            <w:noProof/>
            <w:webHidden/>
          </w:rPr>
          <w:fldChar w:fldCharType="end"/>
        </w:r>
      </w:hyperlink>
    </w:p>
    <w:p w14:paraId="5A444D6A" w14:textId="02E25A97"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4" w:history="1">
        <w:r w:rsidR="00902F31" w:rsidRPr="00BA7E95">
          <w:rPr>
            <w:rStyle w:val="Hyperlink"/>
            <w:noProof/>
          </w:rPr>
          <w:t>3.8</w:t>
        </w:r>
        <w:r w:rsidR="00902F31">
          <w:rPr>
            <w:rFonts w:asciiTheme="minorHAnsi" w:eastAsiaTheme="minorEastAsia" w:hAnsiTheme="minorHAnsi" w:cstheme="minorBidi"/>
            <w:noProof/>
            <w:sz w:val="22"/>
            <w:szCs w:val="22"/>
          </w:rPr>
          <w:tab/>
        </w:r>
        <w:r w:rsidR="00902F31" w:rsidRPr="00BA7E95">
          <w:rPr>
            <w:rStyle w:val="Hyperlink"/>
            <w:noProof/>
          </w:rPr>
          <w:t>Government Furnished Services (Optional)</w:t>
        </w:r>
        <w:r w:rsidR="00902F31">
          <w:rPr>
            <w:noProof/>
            <w:webHidden/>
          </w:rPr>
          <w:tab/>
        </w:r>
        <w:r w:rsidR="00902F31">
          <w:rPr>
            <w:noProof/>
            <w:webHidden/>
          </w:rPr>
          <w:fldChar w:fldCharType="begin"/>
        </w:r>
        <w:r w:rsidR="00902F31">
          <w:rPr>
            <w:noProof/>
            <w:webHidden/>
          </w:rPr>
          <w:instrText xml:space="preserve"> PAGEREF _Toc226018864 \h </w:instrText>
        </w:r>
        <w:r w:rsidR="00902F31">
          <w:rPr>
            <w:noProof/>
            <w:webHidden/>
          </w:rPr>
        </w:r>
        <w:r w:rsidR="00902F31">
          <w:rPr>
            <w:noProof/>
            <w:webHidden/>
          </w:rPr>
          <w:fldChar w:fldCharType="separate"/>
        </w:r>
        <w:r w:rsidR="00902F31">
          <w:rPr>
            <w:noProof/>
            <w:webHidden/>
          </w:rPr>
          <w:t>7</w:t>
        </w:r>
        <w:r w:rsidR="00902F31">
          <w:rPr>
            <w:noProof/>
            <w:webHidden/>
          </w:rPr>
          <w:fldChar w:fldCharType="end"/>
        </w:r>
      </w:hyperlink>
    </w:p>
    <w:p w14:paraId="095AC383" w14:textId="447C48C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65" w:history="1">
        <w:r w:rsidR="00902F31" w:rsidRPr="00BA7E95">
          <w:rPr>
            <w:rStyle w:val="Hyperlink"/>
            <w:noProof/>
          </w:rPr>
          <w:t>3.9</w:t>
        </w:r>
        <w:r w:rsidR="00902F31">
          <w:rPr>
            <w:rFonts w:asciiTheme="minorHAnsi" w:eastAsiaTheme="minorEastAsia" w:hAnsiTheme="minorHAnsi" w:cstheme="minorBidi"/>
            <w:noProof/>
            <w:sz w:val="22"/>
            <w:szCs w:val="22"/>
          </w:rPr>
          <w:tab/>
        </w:r>
        <w:r w:rsidR="00902F31" w:rsidRPr="00BA7E95">
          <w:rPr>
            <w:rStyle w:val="Hyperlink"/>
            <w:noProof/>
          </w:rPr>
          <w:t>Key Persons and Personnel (Core)</w:t>
        </w:r>
        <w:r w:rsidR="00902F31">
          <w:rPr>
            <w:noProof/>
            <w:webHidden/>
          </w:rPr>
          <w:tab/>
        </w:r>
        <w:r w:rsidR="00902F31">
          <w:rPr>
            <w:noProof/>
            <w:webHidden/>
          </w:rPr>
          <w:fldChar w:fldCharType="begin"/>
        </w:r>
        <w:r w:rsidR="00902F31">
          <w:rPr>
            <w:noProof/>
            <w:webHidden/>
          </w:rPr>
          <w:instrText xml:space="preserve"> PAGEREF _Toc226018865 \h </w:instrText>
        </w:r>
        <w:r w:rsidR="00902F31">
          <w:rPr>
            <w:noProof/>
            <w:webHidden/>
          </w:rPr>
        </w:r>
        <w:r w:rsidR="00902F31">
          <w:rPr>
            <w:noProof/>
            <w:webHidden/>
          </w:rPr>
          <w:fldChar w:fldCharType="separate"/>
        </w:r>
        <w:r w:rsidR="00902F31">
          <w:rPr>
            <w:noProof/>
            <w:webHidden/>
          </w:rPr>
          <w:t>7</w:t>
        </w:r>
        <w:r w:rsidR="00902F31">
          <w:rPr>
            <w:noProof/>
            <w:webHidden/>
          </w:rPr>
          <w:fldChar w:fldCharType="end"/>
        </w:r>
      </w:hyperlink>
    </w:p>
    <w:p w14:paraId="7A0B308F" w14:textId="461034B5"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66" w:history="1">
        <w:r w:rsidR="00902F31" w:rsidRPr="00BA7E95">
          <w:rPr>
            <w:rStyle w:val="Hyperlink"/>
            <w:noProof/>
          </w:rPr>
          <w:t>3.10</w:t>
        </w:r>
        <w:r w:rsidR="00902F31">
          <w:rPr>
            <w:rFonts w:asciiTheme="minorHAnsi" w:eastAsiaTheme="minorEastAsia" w:hAnsiTheme="minorHAnsi" w:cstheme="minorBidi"/>
            <w:noProof/>
            <w:sz w:val="22"/>
            <w:szCs w:val="22"/>
          </w:rPr>
          <w:tab/>
        </w:r>
        <w:r w:rsidR="00902F31" w:rsidRPr="00BA7E95">
          <w:rPr>
            <w:rStyle w:val="Hyperlink"/>
            <w:noProof/>
          </w:rPr>
          <w:t>Task-Priced Services (Core)</w:t>
        </w:r>
        <w:r w:rsidR="00902F31">
          <w:rPr>
            <w:noProof/>
            <w:webHidden/>
          </w:rPr>
          <w:tab/>
        </w:r>
        <w:r w:rsidR="00902F31">
          <w:rPr>
            <w:noProof/>
            <w:webHidden/>
          </w:rPr>
          <w:fldChar w:fldCharType="begin"/>
        </w:r>
        <w:r w:rsidR="00902F31">
          <w:rPr>
            <w:noProof/>
            <w:webHidden/>
          </w:rPr>
          <w:instrText xml:space="preserve"> PAGEREF _Toc226018866 \h </w:instrText>
        </w:r>
        <w:r w:rsidR="00902F31">
          <w:rPr>
            <w:noProof/>
            <w:webHidden/>
          </w:rPr>
        </w:r>
        <w:r w:rsidR="00902F31">
          <w:rPr>
            <w:noProof/>
            <w:webHidden/>
          </w:rPr>
          <w:fldChar w:fldCharType="separate"/>
        </w:r>
        <w:r w:rsidR="00902F31">
          <w:rPr>
            <w:noProof/>
            <w:webHidden/>
          </w:rPr>
          <w:t>9</w:t>
        </w:r>
        <w:r w:rsidR="00902F31">
          <w:rPr>
            <w:noProof/>
            <w:webHidden/>
          </w:rPr>
          <w:fldChar w:fldCharType="end"/>
        </w:r>
      </w:hyperlink>
    </w:p>
    <w:p w14:paraId="1A52D217" w14:textId="3849E59B"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67" w:history="1">
        <w:r w:rsidR="00902F31" w:rsidRPr="00BA7E95">
          <w:rPr>
            <w:rStyle w:val="Hyperlink"/>
            <w:noProof/>
          </w:rPr>
          <w:t>3.11</w:t>
        </w:r>
        <w:r w:rsidR="00902F31">
          <w:rPr>
            <w:rFonts w:asciiTheme="minorHAnsi" w:eastAsiaTheme="minorEastAsia" w:hAnsiTheme="minorHAnsi" w:cstheme="minorBidi"/>
            <w:noProof/>
            <w:sz w:val="22"/>
            <w:szCs w:val="22"/>
          </w:rPr>
          <w:tab/>
        </w:r>
        <w:r w:rsidR="00902F31" w:rsidRPr="00BA7E95">
          <w:rPr>
            <w:rStyle w:val="Hyperlink"/>
            <w:noProof/>
          </w:rPr>
          <w:t>Survey and Quote Services (Core)</w:t>
        </w:r>
        <w:r w:rsidR="00902F31">
          <w:rPr>
            <w:noProof/>
            <w:webHidden/>
          </w:rPr>
          <w:tab/>
        </w:r>
        <w:r w:rsidR="00902F31">
          <w:rPr>
            <w:noProof/>
            <w:webHidden/>
          </w:rPr>
          <w:fldChar w:fldCharType="begin"/>
        </w:r>
        <w:r w:rsidR="00902F31">
          <w:rPr>
            <w:noProof/>
            <w:webHidden/>
          </w:rPr>
          <w:instrText xml:space="preserve"> PAGEREF _Toc226018867 \h </w:instrText>
        </w:r>
        <w:r w:rsidR="00902F31">
          <w:rPr>
            <w:noProof/>
            <w:webHidden/>
          </w:rPr>
        </w:r>
        <w:r w:rsidR="00902F31">
          <w:rPr>
            <w:noProof/>
            <w:webHidden/>
          </w:rPr>
          <w:fldChar w:fldCharType="separate"/>
        </w:r>
        <w:r w:rsidR="00902F31">
          <w:rPr>
            <w:noProof/>
            <w:webHidden/>
          </w:rPr>
          <w:t>9</w:t>
        </w:r>
        <w:r w:rsidR="00902F31">
          <w:rPr>
            <w:noProof/>
            <w:webHidden/>
          </w:rPr>
          <w:fldChar w:fldCharType="end"/>
        </w:r>
      </w:hyperlink>
    </w:p>
    <w:p w14:paraId="765284CF" w14:textId="1EE0F0D5"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68" w:history="1">
        <w:r w:rsidR="00902F31" w:rsidRPr="00BA7E95">
          <w:rPr>
            <w:rStyle w:val="Hyperlink"/>
            <w:noProof/>
          </w:rPr>
          <w:t>3.12</w:t>
        </w:r>
        <w:r w:rsidR="00902F31">
          <w:rPr>
            <w:rFonts w:asciiTheme="minorHAnsi" w:eastAsiaTheme="minorEastAsia" w:hAnsiTheme="minorHAnsi" w:cstheme="minorBidi"/>
            <w:noProof/>
            <w:sz w:val="22"/>
            <w:szCs w:val="22"/>
          </w:rPr>
          <w:tab/>
        </w:r>
        <w:r w:rsidR="00902F31" w:rsidRPr="00BA7E95">
          <w:rPr>
            <w:rStyle w:val="Hyperlink"/>
            <w:noProof/>
          </w:rPr>
          <w:t>Coordination and Cooperation with other Commonwealth Contractors (Core)</w:t>
        </w:r>
        <w:r w:rsidR="00902F31">
          <w:rPr>
            <w:noProof/>
            <w:webHidden/>
          </w:rPr>
          <w:tab/>
        </w:r>
        <w:r w:rsidR="00902F31">
          <w:rPr>
            <w:noProof/>
            <w:webHidden/>
          </w:rPr>
          <w:fldChar w:fldCharType="begin"/>
        </w:r>
        <w:r w:rsidR="00902F31">
          <w:rPr>
            <w:noProof/>
            <w:webHidden/>
          </w:rPr>
          <w:instrText xml:space="preserve"> PAGEREF _Toc226018868 \h </w:instrText>
        </w:r>
        <w:r w:rsidR="00902F31">
          <w:rPr>
            <w:noProof/>
            <w:webHidden/>
          </w:rPr>
        </w:r>
        <w:r w:rsidR="00902F31">
          <w:rPr>
            <w:noProof/>
            <w:webHidden/>
          </w:rPr>
          <w:fldChar w:fldCharType="separate"/>
        </w:r>
        <w:r w:rsidR="00902F31">
          <w:rPr>
            <w:noProof/>
            <w:webHidden/>
          </w:rPr>
          <w:t>9</w:t>
        </w:r>
        <w:r w:rsidR="00902F31">
          <w:rPr>
            <w:noProof/>
            <w:webHidden/>
          </w:rPr>
          <w:fldChar w:fldCharType="end"/>
        </w:r>
      </w:hyperlink>
    </w:p>
    <w:p w14:paraId="56BDEBD7" w14:textId="22616D2D" w:rsidR="00902F31" w:rsidRDefault="006C0EDA">
      <w:pPr>
        <w:pStyle w:val="TOC1"/>
        <w:rPr>
          <w:rFonts w:asciiTheme="minorHAnsi" w:eastAsiaTheme="minorEastAsia" w:hAnsiTheme="minorHAnsi" w:cstheme="minorBidi"/>
          <w:b w:val="0"/>
          <w:sz w:val="22"/>
          <w:szCs w:val="22"/>
        </w:rPr>
      </w:pPr>
      <w:hyperlink w:anchor="_Toc226018869" w:history="1">
        <w:r w:rsidR="00902F31" w:rsidRPr="00BA7E95">
          <w:rPr>
            <w:rStyle w:val="Hyperlink"/>
          </w:rPr>
          <w:t>4</w:t>
        </w:r>
        <w:r w:rsidR="00902F31">
          <w:rPr>
            <w:rFonts w:asciiTheme="minorHAnsi" w:eastAsiaTheme="minorEastAsia" w:hAnsiTheme="minorHAnsi" w:cstheme="minorBidi"/>
            <w:b w:val="0"/>
            <w:sz w:val="22"/>
            <w:szCs w:val="22"/>
          </w:rPr>
          <w:tab/>
        </w:r>
        <w:r w:rsidR="00902F31" w:rsidRPr="00BA7E95">
          <w:rPr>
            <w:rStyle w:val="Hyperlink"/>
          </w:rPr>
          <w:t>AUSTRALIAN INDUSTRY CAPABILITY (OPTIONAL)</w:t>
        </w:r>
        <w:r w:rsidR="00902F31">
          <w:rPr>
            <w:webHidden/>
          </w:rPr>
          <w:tab/>
        </w:r>
        <w:r w:rsidR="00902F31">
          <w:rPr>
            <w:webHidden/>
          </w:rPr>
          <w:fldChar w:fldCharType="begin"/>
        </w:r>
        <w:r w:rsidR="00902F31">
          <w:rPr>
            <w:webHidden/>
          </w:rPr>
          <w:instrText xml:space="preserve"> PAGEREF _Toc226018869 \h </w:instrText>
        </w:r>
        <w:r w:rsidR="00902F31">
          <w:rPr>
            <w:webHidden/>
          </w:rPr>
        </w:r>
        <w:r w:rsidR="00902F31">
          <w:rPr>
            <w:webHidden/>
          </w:rPr>
          <w:fldChar w:fldCharType="separate"/>
        </w:r>
        <w:r w:rsidR="00902F31">
          <w:rPr>
            <w:webHidden/>
          </w:rPr>
          <w:t>9</w:t>
        </w:r>
        <w:r w:rsidR="00902F31">
          <w:rPr>
            <w:webHidden/>
          </w:rPr>
          <w:fldChar w:fldCharType="end"/>
        </w:r>
      </w:hyperlink>
    </w:p>
    <w:p w14:paraId="4F0D6DA6" w14:textId="0C64950C"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0" w:history="1">
        <w:r w:rsidR="00902F31" w:rsidRPr="00BA7E95">
          <w:rPr>
            <w:rStyle w:val="Hyperlink"/>
            <w:noProof/>
          </w:rPr>
          <w:t>4.1</w:t>
        </w:r>
        <w:r w:rsidR="00902F31">
          <w:rPr>
            <w:rFonts w:asciiTheme="minorHAnsi" w:eastAsiaTheme="minorEastAsia" w:hAnsiTheme="minorHAnsi" w:cstheme="minorBidi"/>
            <w:noProof/>
            <w:sz w:val="22"/>
            <w:szCs w:val="22"/>
          </w:rPr>
          <w:tab/>
        </w:r>
        <w:r w:rsidR="00902F31" w:rsidRPr="00BA7E95">
          <w:rPr>
            <w:rStyle w:val="Hyperlink"/>
            <w:noProof/>
          </w:rPr>
          <w:t>General AIC Requirements (Core)</w:t>
        </w:r>
        <w:r w:rsidR="00902F31">
          <w:rPr>
            <w:noProof/>
            <w:webHidden/>
          </w:rPr>
          <w:tab/>
        </w:r>
        <w:r w:rsidR="00902F31">
          <w:rPr>
            <w:noProof/>
            <w:webHidden/>
          </w:rPr>
          <w:fldChar w:fldCharType="begin"/>
        </w:r>
        <w:r w:rsidR="00902F31">
          <w:rPr>
            <w:noProof/>
            <w:webHidden/>
          </w:rPr>
          <w:instrText xml:space="preserve"> PAGEREF _Toc226018870 \h </w:instrText>
        </w:r>
        <w:r w:rsidR="00902F31">
          <w:rPr>
            <w:noProof/>
            <w:webHidden/>
          </w:rPr>
        </w:r>
        <w:r w:rsidR="00902F31">
          <w:rPr>
            <w:noProof/>
            <w:webHidden/>
          </w:rPr>
          <w:fldChar w:fldCharType="separate"/>
        </w:r>
        <w:r w:rsidR="00902F31">
          <w:rPr>
            <w:noProof/>
            <w:webHidden/>
          </w:rPr>
          <w:t>10</w:t>
        </w:r>
        <w:r w:rsidR="00902F31">
          <w:rPr>
            <w:noProof/>
            <w:webHidden/>
          </w:rPr>
          <w:fldChar w:fldCharType="end"/>
        </w:r>
      </w:hyperlink>
    </w:p>
    <w:p w14:paraId="51344B47" w14:textId="0A9065E7"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1" w:history="1">
        <w:r w:rsidR="00902F31" w:rsidRPr="00BA7E95">
          <w:rPr>
            <w:rStyle w:val="Hyperlink"/>
            <w:noProof/>
          </w:rPr>
          <w:t>4.2</w:t>
        </w:r>
        <w:r w:rsidR="00902F31">
          <w:rPr>
            <w:rFonts w:asciiTheme="minorHAnsi" w:eastAsiaTheme="minorEastAsia" w:hAnsiTheme="minorHAnsi" w:cstheme="minorBidi"/>
            <w:noProof/>
            <w:sz w:val="22"/>
            <w:szCs w:val="22"/>
          </w:rPr>
          <w:tab/>
        </w:r>
        <w:r w:rsidR="00902F31" w:rsidRPr="00BA7E95">
          <w:rPr>
            <w:rStyle w:val="Hyperlink"/>
            <w:noProof/>
          </w:rPr>
          <w:t>AIC Obligations (Core)</w:t>
        </w:r>
        <w:r w:rsidR="00902F31">
          <w:rPr>
            <w:noProof/>
            <w:webHidden/>
          </w:rPr>
          <w:tab/>
        </w:r>
        <w:r w:rsidR="00902F31">
          <w:rPr>
            <w:noProof/>
            <w:webHidden/>
          </w:rPr>
          <w:fldChar w:fldCharType="begin"/>
        </w:r>
        <w:r w:rsidR="00902F31">
          <w:rPr>
            <w:noProof/>
            <w:webHidden/>
          </w:rPr>
          <w:instrText xml:space="preserve"> PAGEREF _Toc226018871 \h </w:instrText>
        </w:r>
        <w:r w:rsidR="00902F31">
          <w:rPr>
            <w:noProof/>
            <w:webHidden/>
          </w:rPr>
        </w:r>
        <w:r w:rsidR="00902F31">
          <w:rPr>
            <w:noProof/>
            <w:webHidden/>
          </w:rPr>
          <w:fldChar w:fldCharType="separate"/>
        </w:r>
        <w:r w:rsidR="00902F31">
          <w:rPr>
            <w:noProof/>
            <w:webHidden/>
          </w:rPr>
          <w:t>10</w:t>
        </w:r>
        <w:r w:rsidR="00902F31">
          <w:rPr>
            <w:noProof/>
            <w:webHidden/>
          </w:rPr>
          <w:fldChar w:fldCharType="end"/>
        </w:r>
      </w:hyperlink>
    </w:p>
    <w:p w14:paraId="5E38B1B1" w14:textId="001C342C"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2" w:history="1">
        <w:r w:rsidR="00902F31" w:rsidRPr="00BA7E95">
          <w:rPr>
            <w:rStyle w:val="Hyperlink"/>
            <w:noProof/>
          </w:rPr>
          <w:t>4.3</w:t>
        </w:r>
        <w:r w:rsidR="00902F31">
          <w:rPr>
            <w:rFonts w:asciiTheme="minorHAnsi" w:eastAsiaTheme="minorEastAsia" w:hAnsiTheme="minorHAnsi" w:cstheme="minorBidi"/>
            <w:noProof/>
            <w:sz w:val="22"/>
            <w:szCs w:val="22"/>
          </w:rPr>
          <w:tab/>
        </w:r>
        <w:r w:rsidR="00902F31" w:rsidRPr="00BA7E95">
          <w:rPr>
            <w:rStyle w:val="Hyperlink"/>
            <w:noProof/>
          </w:rPr>
          <w:t>AIC Remedies (Core)</w:t>
        </w:r>
        <w:r w:rsidR="00902F31">
          <w:rPr>
            <w:noProof/>
            <w:webHidden/>
          </w:rPr>
          <w:tab/>
        </w:r>
        <w:r w:rsidR="00902F31">
          <w:rPr>
            <w:noProof/>
            <w:webHidden/>
          </w:rPr>
          <w:fldChar w:fldCharType="begin"/>
        </w:r>
        <w:r w:rsidR="00902F31">
          <w:rPr>
            <w:noProof/>
            <w:webHidden/>
          </w:rPr>
          <w:instrText xml:space="preserve"> PAGEREF _Toc226018872 \h </w:instrText>
        </w:r>
        <w:r w:rsidR="00902F31">
          <w:rPr>
            <w:noProof/>
            <w:webHidden/>
          </w:rPr>
        </w:r>
        <w:r w:rsidR="00902F31">
          <w:rPr>
            <w:noProof/>
            <w:webHidden/>
          </w:rPr>
          <w:fldChar w:fldCharType="separate"/>
        </w:r>
        <w:r w:rsidR="00902F31">
          <w:rPr>
            <w:noProof/>
            <w:webHidden/>
          </w:rPr>
          <w:t>11</w:t>
        </w:r>
        <w:r w:rsidR="00902F31">
          <w:rPr>
            <w:noProof/>
            <w:webHidden/>
          </w:rPr>
          <w:fldChar w:fldCharType="end"/>
        </w:r>
      </w:hyperlink>
    </w:p>
    <w:p w14:paraId="4005B768" w14:textId="016A83EF" w:rsidR="00902F31" w:rsidRDefault="006C0EDA">
      <w:pPr>
        <w:pStyle w:val="TOC1"/>
        <w:rPr>
          <w:rFonts w:asciiTheme="minorHAnsi" w:eastAsiaTheme="minorEastAsia" w:hAnsiTheme="minorHAnsi" w:cstheme="minorBidi"/>
          <w:b w:val="0"/>
          <w:sz w:val="22"/>
          <w:szCs w:val="22"/>
        </w:rPr>
      </w:pPr>
      <w:hyperlink w:anchor="_Toc226018873" w:history="1">
        <w:r w:rsidR="00902F31" w:rsidRPr="00BA7E95">
          <w:rPr>
            <w:rStyle w:val="Hyperlink"/>
          </w:rPr>
          <w:t>5</w:t>
        </w:r>
        <w:r w:rsidR="00902F31">
          <w:rPr>
            <w:rFonts w:asciiTheme="minorHAnsi" w:eastAsiaTheme="minorEastAsia" w:hAnsiTheme="minorHAnsi" w:cstheme="minorBidi"/>
            <w:b w:val="0"/>
            <w:sz w:val="22"/>
            <w:szCs w:val="22"/>
          </w:rPr>
          <w:tab/>
        </w:r>
        <w:r w:rsidR="00902F31" w:rsidRPr="00BA7E95">
          <w:rPr>
            <w:rStyle w:val="Hyperlink"/>
          </w:rPr>
          <w:t>TECHNICAL DATA, SOFTWARE AND CONTRACT MATERIAL (CORE)</w:t>
        </w:r>
        <w:r w:rsidR="00902F31">
          <w:rPr>
            <w:webHidden/>
          </w:rPr>
          <w:tab/>
        </w:r>
        <w:r w:rsidR="00902F31">
          <w:rPr>
            <w:webHidden/>
          </w:rPr>
          <w:fldChar w:fldCharType="begin"/>
        </w:r>
        <w:r w:rsidR="00902F31">
          <w:rPr>
            <w:webHidden/>
          </w:rPr>
          <w:instrText xml:space="preserve"> PAGEREF _Toc226018873 \h </w:instrText>
        </w:r>
        <w:r w:rsidR="00902F31">
          <w:rPr>
            <w:webHidden/>
          </w:rPr>
        </w:r>
        <w:r w:rsidR="00902F31">
          <w:rPr>
            <w:webHidden/>
          </w:rPr>
          <w:fldChar w:fldCharType="separate"/>
        </w:r>
        <w:r w:rsidR="00902F31">
          <w:rPr>
            <w:webHidden/>
          </w:rPr>
          <w:t>11</w:t>
        </w:r>
        <w:r w:rsidR="00902F31">
          <w:rPr>
            <w:webHidden/>
          </w:rPr>
          <w:fldChar w:fldCharType="end"/>
        </w:r>
      </w:hyperlink>
    </w:p>
    <w:p w14:paraId="3659DE09" w14:textId="20EE540C"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4" w:history="1">
        <w:r w:rsidR="00902F31" w:rsidRPr="00BA7E95">
          <w:rPr>
            <w:rStyle w:val="Hyperlink"/>
            <w:noProof/>
          </w:rPr>
          <w:t>5.1</w:t>
        </w:r>
        <w:r w:rsidR="00902F31">
          <w:rPr>
            <w:rFonts w:asciiTheme="minorHAnsi" w:eastAsiaTheme="minorEastAsia" w:hAnsiTheme="minorHAnsi" w:cstheme="minorBidi"/>
            <w:noProof/>
            <w:sz w:val="22"/>
            <w:szCs w:val="22"/>
          </w:rPr>
          <w:tab/>
        </w:r>
        <w:r w:rsidR="00902F31" w:rsidRPr="00BA7E95">
          <w:rPr>
            <w:rStyle w:val="Hyperlink"/>
            <w:noProof/>
          </w:rPr>
          <w:t>Ownership of Intellectual Property (Core)</w:t>
        </w:r>
        <w:r w:rsidR="00902F31">
          <w:rPr>
            <w:noProof/>
            <w:webHidden/>
          </w:rPr>
          <w:tab/>
        </w:r>
        <w:r w:rsidR="00902F31">
          <w:rPr>
            <w:noProof/>
            <w:webHidden/>
          </w:rPr>
          <w:fldChar w:fldCharType="begin"/>
        </w:r>
        <w:r w:rsidR="00902F31">
          <w:rPr>
            <w:noProof/>
            <w:webHidden/>
          </w:rPr>
          <w:instrText xml:space="preserve"> PAGEREF _Toc226018874 \h </w:instrText>
        </w:r>
        <w:r w:rsidR="00902F31">
          <w:rPr>
            <w:noProof/>
            <w:webHidden/>
          </w:rPr>
        </w:r>
        <w:r w:rsidR="00902F31">
          <w:rPr>
            <w:noProof/>
            <w:webHidden/>
          </w:rPr>
          <w:fldChar w:fldCharType="separate"/>
        </w:r>
        <w:r w:rsidR="00902F31">
          <w:rPr>
            <w:noProof/>
            <w:webHidden/>
          </w:rPr>
          <w:t>11</w:t>
        </w:r>
        <w:r w:rsidR="00902F31">
          <w:rPr>
            <w:noProof/>
            <w:webHidden/>
          </w:rPr>
          <w:fldChar w:fldCharType="end"/>
        </w:r>
      </w:hyperlink>
    </w:p>
    <w:p w14:paraId="30A7BD29" w14:textId="068715F1"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5" w:history="1">
        <w:r w:rsidR="00902F31" w:rsidRPr="00BA7E95">
          <w:rPr>
            <w:rStyle w:val="Hyperlink"/>
            <w:noProof/>
          </w:rPr>
          <w:t>5.2</w:t>
        </w:r>
        <w:r w:rsidR="00902F31">
          <w:rPr>
            <w:rFonts w:asciiTheme="minorHAnsi" w:eastAsiaTheme="minorEastAsia" w:hAnsiTheme="minorHAnsi" w:cstheme="minorBidi"/>
            <w:noProof/>
            <w:sz w:val="22"/>
            <w:szCs w:val="22"/>
          </w:rPr>
          <w:tab/>
        </w:r>
        <w:r w:rsidR="00902F31" w:rsidRPr="00BA7E95">
          <w:rPr>
            <w:rStyle w:val="Hyperlink"/>
            <w:noProof/>
          </w:rPr>
          <w:t>TD and Software (Core)</w:t>
        </w:r>
        <w:r w:rsidR="00902F31">
          <w:rPr>
            <w:noProof/>
            <w:webHidden/>
          </w:rPr>
          <w:tab/>
        </w:r>
        <w:r w:rsidR="00902F31">
          <w:rPr>
            <w:noProof/>
            <w:webHidden/>
          </w:rPr>
          <w:fldChar w:fldCharType="begin"/>
        </w:r>
        <w:r w:rsidR="00902F31">
          <w:rPr>
            <w:noProof/>
            <w:webHidden/>
          </w:rPr>
          <w:instrText xml:space="preserve"> PAGEREF _Toc226018875 \h </w:instrText>
        </w:r>
        <w:r w:rsidR="00902F31">
          <w:rPr>
            <w:noProof/>
            <w:webHidden/>
          </w:rPr>
        </w:r>
        <w:r w:rsidR="00902F31">
          <w:rPr>
            <w:noProof/>
            <w:webHidden/>
          </w:rPr>
          <w:fldChar w:fldCharType="separate"/>
        </w:r>
        <w:r w:rsidR="00902F31">
          <w:rPr>
            <w:noProof/>
            <w:webHidden/>
          </w:rPr>
          <w:t>12</w:t>
        </w:r>
        <w:r w:rsidR="00902F31">
          <w:rPr>
            <w:noProof/>
            <w:webHidden/>
          </w:rPr>
          <w:fldChar w:fldCharType="end"/>
        </w:r>
      </w:hyperlink>
    </w:p>
    <w:p w14:paraId="2E10A915" w14:textId="6679C67C"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6" w:history="1">
        <w:r w:rsidR="00902F31" w:rsidRPr="00BA7E95">
          <w:rPr>
            <w:rStyle w:val="Hyperlink"/>
            <w:noProof/>
          </w:rPr>
          <w:t>5.3</w:t>
        </w:r>
        <w:r w:rsidR="00902F31">
          <w:rPr>
            <w:rFonts w:asciiTheme="minorHAnsi" w:eastAsiaTheme="minorEastAsia" w:hAnsiTheme="minorHAnsi" w:cstheme="minorBidi"/>
            <w:noProof/>
            <w:sz w:val="22"/>
            <w:szCs w:val="22"/>
          </w:rPr>
          <w:tab/>
        </w:r>
        <w:r w:rsidR="00902F31" w:rsidRPr="00BA7E95">
          <w:rPr>
            <w:rStyle w:val="Hyperlink"/>
            <w:noProof/>
          </w:rPr>
          <w:t>Commercial TD or Commercial Software (Core)</w:t>
        </w:r>
        <w:r w:rsidR="00902F31">
          <w:rPr>
            <w:noProof/>
            <w:webHidden/>
          </w:rPr>
          <w:tab/>
        </w:r>
        <w:r w:rsidR="00902F31">
          <w:rPr>
            <w:noProof/>
            <w:webHidden/>
          </w:rPr>
          <w:fldChar w:fldCharType="begin"/>
        </w:r>
        <w:r w:rsidR="00902F31">
          <w:rPr>
            <w:noProof/>
            <w:webHidden/>
          </w:rPr>
          <w:instrText xml:space="preserve"> PAGEREF _Toc226018876 \h </w:instrText>
        </w:r>
        <w:r w:rsidR="00902F31">
          <w:rPr>
            <w:noProof/>
            <w:webHidden/>
          </w:rPr>
        </w:r>
        <w:r w:rsidR="00902F31">
          <w:rPr>
            <w:noProof/>
            <w:webHidden/>
          </w:rPr>
          <w:fldChar w:fldCharType="separate"/>
        </w:r>
        <w:r w:rsidR="00902F31">
          <w:rPr>
            <w:noProof/>
            <w:webHidden/>
          </w:rPr>
          <w:t>12</w:t>
        </w:r>
        <w:r w:rsidR="00902F31">
          <w:rPr>
            <w:noProof/>
            <w:webHidden/>
          </w:rPr>
          <w:fldChar w:fldCharType="end"/>
        </w:r>
      </w:hyperlink>
    </w:p>
    <w:p w14:paraId="503366A4" w14:textId="04447D43"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7" w:history="1">
        <w:r w:rsidR="00902F31" w:rsidRPr="00BA7E95">
          <w:rPr>
            <w:rStyle w:val="Hyperlink"/>
            <w:noProof/>
            <w:lang w:eastAsia="zh-CN"/>
          </w:rPr>
          <w:t>5.4</w:t>
        </w:r>
        <w:r w:rsidR="00902F31">
          <w:rPr>
            <w:rFonts w:asciiTheme="minorHAnsi" w:eastAsiaTheme="minorEastAsia" w:hAnsiTheme="minorHAnsi" w:cstheme="minorBidi"/>
            <w:noProof/>
            <w:sz w:val="22"/>
            <w:szCs w:val="22"/>
          </w:rPr>
          <w:tab/>
        </w:r>
        <w:r w:rsidR="00902F31" w:rsidRPr="00BA7E95">
          <w:rPr>
            <w:rStyle w:val="Hyperlink"/>
            <w:noProof/>
            <w:lang w:eastAsia="zh-CN"/>
          </w:rPr>
          <w:t>GFM and Products (Core)</w:t>
        </w:r>
        <w:r w:rsidR="00902F31">
          <w:rPr>
            <w:noProof/>
            <w:webHidden/>
          </w:rPr>
          <w:tab/>
        </w:r>
        <w:r w:rsidR="00902F31">
          <w:rPr>
            <w:noProof/>
            <w:webHidden/>
          </w:rPr>
          <w:fldChar w:fldCharType="begin"/>
        </w:r>
        <w:r w:rsidR="00902F31">
          <w:rPr>
            <w:noProof/>
            <w:webHidden/>
          </w:rPr>
          <w:instrText xml:space="preserve"> PAGEREF _Toc226018877 \h </w:instrText>
        </w:r>
        <w:r w:rsidR="00902F31">
          <w:rPr>
            <w:noProof/>
            <w:webHidden/>
          </w:rPr>
        </w:r>
        <w:r w:rsidR="00902F31">
          <w:rPr>
            <w:noProof/>
            <w:webHidden/>
          </w:rPr>
          <w:fldChar w:fldCharType="separate"/>
        </w:r>
        <w:r w:rsidR="00902F31">
          <w:rPr>
            <w:noProof/>
            <w:webHidden/>
          </w:rPr>
          <w:t>12</w:t>
        </w:r>
        <w:r w:rsidR="00902F31">
          <w:rPr>
            <w:noProof/>
            <w:webHidden/>
          </w:rPr>
          <w:fldChar w:fldCharType="end"/>
        </w:r>
      </w:hyperlink>
    </w:p>
    <w:p w14:paraId="5EF57D83" w14:textId="6E9E53BF"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8" w:history="1">
        <w:r w:rsidR="00902F31" w:rsidRPr="00BA7E95">
          <w:rPr>
            <w:rStyle w:val="Hyperlink"/>
            <w:noProof/>
            <w:lang w:eastAsia="zh-CN"/>
          </w:rPr>
          <w:t>5.5</w:t>
        </w:r>
        <w:r w:rsidR="00902F31">
          <w:rPr>
            <w:rFonts w:asciiTheme="minorHAnsi" w:eastAsiaTheme="minorEastAsia" w:hAnsiTheme="minorHAnsi" w:cstheme="minorBidi"/>
            <w:noProof/>
            <w:sz w:val="22"/>
            <w:szCs w:val="22"/>
          </w:rPr>
          <w:tab/>
        </w:r>
        <w:r w:rsidR="00902F31" w:rsidRPr="00BA7E95">
          <w:rPr>
            <w:rStyle w:val="Hyperlink"/>
            <w:noProof/>
            <w:lang w:eastAsia="zh-CN"/>
          </w:rPr>
          <w:t>Contract Material (Core)</w:t>
        </w:r>
        <w:r w:rsidR="00902F31">
          <w:rPr>
            <w:noProof/>
            <w:webHidden/>
          </w:rPr>
          <w:tab/>
        </w:r>
        <w:r w:rsidR="00902F31">
          <w:rPr>
            <w:noProof/>
            <w:webHidden/>
          </w:rPr>
          <w:fldChar w:fldCharType="begin"/>
        </w:r>
        <w:r w:rsidR="00902F31">
          <w:rPr>
            <w:noProof/>
            <w:webHidden/>
          </w:rPr>
          <w:instrText xml:space="preserve"> PAGEREF _Toc226018878 \h </w:instrText>
        </w:r>
        <w:r w:rsidR="00902F31">
          <w:rPr>
            <w:noProof/>
            <w:webHidden/>
          </w:rPr>
        </w:r>
        <w:r w:rsidR="00902F31">
          <w:rPr>
            <w:noProof/>
            <w:webHidden/>
          </w:rPr>
          <w:fldChar w:fldCharType="separate"/>
        </w:r>
        <w:r w:rsidR="00902F31">
          <w:rPr>
            <w:noProof/>
            <w:webHidden/>
          </w:rPr>
          <w:t>13</w:t>
        </w:r>
        <w:r w:rsidR="00902F31">
          <w:rPr>
            <w:noProof/>
            <w:webHidden/>
          </w:rPr>
          <w:fldChar w:fldCharType="end"/>
        </w:r>
      </w:hyperlink>
    </w:p>
    <w:p w14:paraId="0ADD05ED" w14:textId="445095B0"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79" w:history="1">
        <w:r w:rsidR="00902F31" w:rsidRPr="00BA7E95">
          <w:rPr>
            <w:rStyle w:val="Hyperlink"/>
            <w:noProof/>
            <w:lang w:eastAsia="zh-CN"/>
          </w:rPr>
          <w:t>5.6</w:t>
        </w:r>
        <w:r w:rsidR="00902F31">
          <w:rPr>
            <w:rFonts w:asciiTheme="minorHAnsi" w:eastAsiaTheme="minorEastAsia" w:hAnsiTheme="minorHAnsi" w:cstheme="minorBidi"/>
            <w:noProof/>
            <w:sz w:val="22"/>
            <w:szCs w:val="22"/>
          </w:rPr>
          <w:tab/>
        </w:r>
        <w:r w:rsidR="00902F31" w:rsidRPr="00BA7E95">
          <w:rPr>
            <w:rStyle w:val="Hyperlink"/>
            <w:noProof/>
            <w:lang w:eastAsia="zh-CN"/>
          </w:rPr>
          <w:t>No Commercialisation (Core)</w:t>
        </w:r>
        <w:r w:rsidR="00902F31">
          <w:rPr>
            <w:noProof/>
            <w:webHidden/>
          </w:rPr>
          <w:tab/>
        </w:r>
        <w:r w:rsidR="00902F31">
          <w:rPr>
            <w:noProof/>
            <w:webHidden/>
          </w:rPr>
          <w:fldChar w:fldCharType="begin"/>
        </w:r>
        <w:r w:rsidR="00902F31">
          <w:rPr>
            <w:noProof/>
            <w:webHidden/>
          </w:rPr>
          <w:instrText xml:space="preserve"> PAGEREF _Toc226018879 \h </w:instrText>
        </w:r>
        <w:r w:rsidR="00902F31">
          <w:rPr>
            <w:noProof/>
            <w:webHidden/>
          </w:rPr>
        </w:r>
        <w:r w:rsidR="00902F31">
          <w:rPr>
            <w:noProof/>
            <w:webHidden/>
          </w:rPr>
          <w:fldChar w:fldCharType="separate"/>
        </w:r>
        <w:r w:rsidR="00902F31">
          <w:rPr>
            <w:noProof/>
            <w:webHidden/>
          </w:rPr>
          <w:t>13</w:t>
        </w:r>
        <w:r w:rsidR="00902F31">
          <w:rPr>
            <w:noProof/>
            <w:webHidden/>
          </w:rPr>
          <w:fldChar w:fldCharType="end"/>
        </w:r>
      </w:hyperlink>
    </w:p>
    <w:p w14:paraId="5C3907D3" w14:textId="7BB604A3"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80" w:history="1">
        <w:r w:rsidR="00902F31" w:rsidRPr="00BA7E95">
          <w:rPr>
            <w:rStyle w:val="Hyperlink"/>
            <w:noProof/>
            <w:lang w:eastAsia="zh-CN"/>
          </w:rPr>
          <w:t>5.7</w:t>
        </w:r>
        <w:r w:rsidR="00902F31">
          <w:rPr>
            <w:rFonts w:asciiTheme="minorHAnsi" w:eastAsiaTheme="minorEastAsia" w:hAnsiTheme="minorHAnsi" w:cstheme="minorBidi"/>
            <w:noProof/>
            <w:sz w:val="22"/>
            <w:szCs w:val="22"/>
          </w:rPr>
          <w:tab/>
        </w:r>
        <w:r w:rsidR="00902F31" w:rsidRPr="00BA7E95">
          <w:rPr>
            <w:rStyle w:val="Hyperlink"/>
            <w:noProof/>
            <w:lang w:eastAsia="zh-CN"/>
          </w:rPr>
          <w:t>TDSR Schedule (Core)</w:t>
        </w:r>
        <w:r w:rsidR="00902F31">
          <w:rPr>
            <w:noProof/>
            <w:webHidden/>
          </w:rPr>
          <w:tab/>
        </w:r>
        <w:r w:rsidR="00902F31">
          <w:rPr>
            <w:noProof/>
            <w:webHidden/>
          </w:rPr>
          <w:fldChar w:fldCharType="begin"/>
        </w:r>
        <w:r w:rsidR="00902F31">
          <w:rPr>
            <w:noProof/>
            <w:webHidden/>
          </w:rPr>
          <w:instrText xml:space="preserve"> PAGEREF _Toc226018880 \h </w:instrText>
        </w:r>
        <w:r w:rsidR="00902F31">
          <w:rPr>
            <w:noProof/>
            <w:webHidden/>
          </w:rPr>
        </w:r>
        <w:r w:rsidR="00902F31">
          <w:rPr>
            <w:noProof/>
            <w:webHidden/>
          </w:rPr>
          <w:fldChar w:fldCharType="separate"/>
        </w:r>
        <w:r w:rsidR="00902F31">
          <w:rPr>
            <w:noProof/>
            <w:webHidden/>
          </w:rPr>
          <w:t>13</w:t>
        </w:r>
        <w:r w:rsidR="00902F31">
          <w:rPr>
            <w:noProof/>
            <w:webHidden/>
          </w:rPr>
          <w:fldChar w:fldCharType="end"/>
        </w:r>
      </w:hyperlink>
    </w:p>
    <w:p w14:paraId="12EE025F" w14:textId="41961FC5"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81" w:history="1">
        <w:r w:rsidR="00902F31" w:rsidRPr="00BA7E95">
          <w:rPr>
            <w:rStyle w:val="Hyperlink"/>
            <w:noProof/>
          </w:rPr>
          <w:t>5.8</w:t>
        </w:r>
        <w:r w:rsidR="00902F31">
          <w:rPr>
            <w:rFonts w:asciiTheme="minorHAnsi" w:eastAsiaTheme="minorEastAsia" w:hAnsiTheme="minorHAnsi" w:cstheme="minorBidi"/>
            <w:noProof/>
            <w:sz w:val="22"/>
            <w:szCs w:val="22"/>
          </w:rPr>
          <w:tab/>
        </w:r>
        <w:r w:rsidR="00902F31" w:rsidRPr="00BA7E95">
          <w:rPr>
            <w:rStyle w:val="Hyperlink"/>
            <w:noProof/>
          </w:rPr>
          <w:t>TD and Software required to be delivered (Core)</w:t>
        </w:r>
        <w:r w:rsidR="00902F31">
          <w:rPr>
            <w:noProof/>
            <w:webHidden/>
          </w:rPr>
          <w:tab/>
        </w:r>
        <w:r w:rsidR="00902F31">
          <w:rPr>
            <w:noProof/>
            <w:webHidden/>
          </w:rPr>
          <w:fldChar w:fldCharType="begin"/>
        </w:r>
        <w:r w:rsidR="00902F31">
          <w:rPr>
            <w:noProof/>
            <w:webHidden/>
          </w:rPr>
          <w:instrText xml:space="preserve"> PAGEREF _Toc226018881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p>
    <w:p w14:paraId="4FDDAC62" w14:textId="235A542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82" w:history="1">
        <w:r w:rsidR="00902F31" w:rsidRPr="00BA7E95">
          <w:rPr>
            <w:rStyle w:val="Hyperlink"/>
            <w:noProof/>
          </w:rPr>
          <w:t>5.9</w:t>
        </w:r>
        <w:r w:rsidR="00902F31">
          <w:rPr>
            <w:rFonts w:asciiTheme="minorHAnsi" w:eastAsiaTheme="minorEastAsia" w:hAnsiTheme="minorHAnsi" w:cstheme="minorBidi"/>
            <w:noProof/>
            <w:sz w:val="22"/>
            <w:szCs w:val="22"/>
          </w:rPr>
          <w:tab/>
        </w:r>
        <w:r w:rsidR="00902F31" w:rsidRPr="00BA7E95">
          <w:rPr>
            <w:rStyle w:val="Hyperlink"/>
            <w:noProof/>
          </w:rPr>
          <w:t>Markings (Core)</w:t>
        </w:r>
        <w:r w:rsidR="00902F31">
          <w:rPr>
            <w:noProof/>
            <w:webHidden/>
          </w:rPr>
          <w:tab/>
        </w:r>
        <w:r w:rsidR="00902F31">
          <w:rPr>
            <w:noProof/>
            <w:webHidden/>
          </w:rPr>
          <w:fldChar w:fldCharType="begin"/>
        </w:r>
        <w:r w:rsidR="00902F31">
          <w:rPr>
            <w:noProof/>
            <w:webHidden/>
          </w:rPr>
          <w:instrText xml:space="preserve"> PAGEREF _Toc226018882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bookmarkStart w:id="76" w:name="_GoBack"/>
      <w:bookmarkEnd w:id="76"/>
    </w:p>
    <w:p w14:paraId="062B1C73" w14:textId="246DB6A8"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83" w:history="1">
        <w:r w:rsidR="00902F31" w:rsidRPr="00BA7E95">
          <w:rPr>
            <w:rStyle w:val="Hyperlink"/>
            <w:noProof/>
          </w:rPr>
          <w:t>5.10</w:t>
        </w:r>
        <w:r w:rsidR="00902F31">
          <w:rPr>
            <w:rFonts w:asciiTheme="minorHAnsi" w:eastAsiaTheme="minorEastAsia" w:hAnsiTheme="minorHAnsi" w:cstheme="minorBidi"/>
            <w:noProof/>
            <w:sz w:val="22"/>
            <w:szCs w:val="22"/>
          </w:rPr>
          <w:tab/>
        </w:r>
        <w:r w:rsidR="00902F31" w:rsidRPr="00BA7E95">
          <w:rPr>
            <w:rStyle w:val="Hyperlink"/>
            <w:noProof/>
          </w:rPr>
          <w:t>TD and Software Warranties (Core)</w:t>
        </w:r>
        <w:r w:rsidR="00902F31">
          <w:rPr>
            <w:noProof/>
            <w:webHidden/>
          </w:rPr>
          <w:tab/>
        </w:r>
        <w:r w:rsidR="00902F31">
          <w:rPr>
            <w:noProof/>
            <w:webHidden/>
          </w:rPr>
          <w:fldChar w:fldCharType="begin"/>
        </w:r>
        <w:r w:rsidR="00902F31">
          <w:rPr>
            <w:noProof/>
            <w:webHidden/>
          </w:rPr>
          <w:instrText xml:space="preserve"> PAGEREF _Toc226018883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p>
    <w:p w14:paraId="3EEF0A05" w14:textId="7A0F144E"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84" w:history="1">
        <w:r w:rsidR="00902F31" w:rsidRPr="00BA7E95">
          <w:rPr>
            <w:rStyle w:val="Hyperlink"/>
            <w:noProof/>
          </w:rPr>
          <w:t>5.11</w:t>
        </w:r>
        <w:r w:rsidR="00902F31">
          <w:rPr>
            <w:rFonts w:asciiTheme="minorHAnsi" w:eastAsiaTheme="minorEastAsia" w:hAnsiTheme="minorHAnsi" w:cstheme="minorBidi"/>
            <w:noProof/>
            <w:sz w:val="22"/>
            <w:szCs w:val="22"/>
          </w:rPr>
          <w:tab/>
        </w:r>
        <w:r w:rsidR="00902F31" w:rsidRPr="00BA7E95">
          <w:rPr>
            <w:rStyle w:val="Hyperlink"/>
            <w:noProof/>
          </w:rPr>
          <w:t>Intellectual Property Warranties (Core)</w:t>
        </w:r>
        <w:r w:rsidR="00902F31">
          <w:rPr>
            <w:noProof/>
            <w:webHidden/>
          </w:rPr>
          <w:tab/>
        </w:r>
        <w:r w:rsidR="00902F31">
          <w:rPr>
            <w:noProof/>
            <w:webHidden/>
          </w:rPr>
          <w:fldChar w:fldCharType="begin"/>
        </w:r>
        <w:r w:rsidR="00902F31">
          <w:rPr>
            <w:noProof/>
            <w:webHidden/>
          </w:rPr>
          <w:instrText xml:space="preserve"> PAGEREF _Toc226018884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p>
    <w:p w14:paraId="73603C07" w14:textId="4F0BB4A9"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85" w:history="1">
        <w:r w:rsidR="00902F31" w:rsidRPr="00BA7E95">
          <w:rPr>
            <w:rStyle w:val="Hyperlink"/>
            <w:noProof/>
          </w:rPr>
          <w:t>5.12</w:t>
        </w:r>
        <w:r w:rsidR="00902F31">
          <w:rPr>
            <w:rFonts w:asciiTheme="minorHAnsi" w:eastAsiaTheme="minorEastAsia" w:hAnsiTheme="minorHAnsi" w:cstheme="minorBidi"/>
            <w:noProof/>
            <w:sz w:val="22"/>
            <w:szCs w:val="22"/>
          </w:rPr>
          <w:tab/>
        </w:r>
        <w:r w:rsidR="00902F31" w:rsidRPr="00BA7E95">
          <w:rPr>
            <w:rStyle w:val="Hyperlink"/>
            <w:noProof/>
          </w:rPr>
          <w:t>Patents, Registrable Designs and Circuit Layouts (Core)</w:t>
        </w:r>
        <w:r w:rsidR="00902F31">
          <w:rPr>
            <w:noProof/>
            <w:webHidden/>
          </w:rPr>
          <w:tab/>
        </w:r>
        <w:r w:rsidR="00902F31">
          <w:rPr>
            <w:noProof/>
            <w:webHidden/>
          </w:rPr>
          <w:fldChar w:fldCharType="begin"/>
        </w:r>
        <w:r w:rsidR="00902F31">
          <w:rPr>
            <w:noProof/>
            <w:webHidden/>
          </w:rPr>
          <w:instrText xml:space="preserve"> PAGEREF _Toc226018885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p>
    <w:p w14:paraId="4DEBCD0E" w14:textId="713E9C74"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886" w:history="1">
        <w:r w:rsidR="00902F31" w:rsidRPr="00BA7E95">
          <w:rPr>
            <w:rStyle w:val="Hyperlink"/>
            <w:noProof/>
          </w:rPr>
          <w:t>5.13</w:t>
        </w:r>
        <w:r w:rsidR="00902F31">
          <w:rPr>
            <w:rFonts w:asciiTheme="minorHAnsi" w:eastAsiaTheme="minorEastAsia" w:hAnsiTheme="minorHAnsi" w:cstheme="minorBidi"/>
            <w:noProof/>
            <w:sz w:val="22"/>
            <w:szCs w:val="22"/>
          </w:rPr>
          <w:tab/>
        </w:r>
        <w:r w:rsidR="00902F31" w:rsidRPr="00BA7E95">
          <w:rPr>
            <w:rStyle w:val="Hyperlink"/>
            <w:noProof/>
          </w:rPr>
          <w:t>Existing IP Licences (Core)</w:t>
        </w:r>
        <w:r w:rsidR="00902F31">
          <w:rPr>
            <w:noProof/>
            <w:webHidden/>
          </w:rPr>
          <w:tab/>
        </w:r>
        <w:r w:rsidR="00902F31">
          <w:rPr>
            <w:noProof/>
            <w:webHidden/>
          </w:rPr>
          <w:fldChar w:fldCharType="begin"/>
        </w:r>
        <w:r w:rsidR="00902F31">
          <w:rPr>
            <w:noProof/>
            <w:webHidden/>
          </w:rPr>
          <w:instrText xml:space="preserve"> PAGEREF _Toc226018886 \h </w:instrText>
        </w:r>
        <w:r w:rsidR="00902F31">
          <w:rPr>
            <w:noProof/>
            <w:webHidden/>
          </w:rPr>
        </w:r>
        <w:r w:rsidR="00902F31">
          <w:rPr>
            <w:noProof/>
            <w:webHidden/>
          </w:rPr>
          <w:fldChar w:fldCharType="separate"/>
        </w:r>
        <w:r w:rsidR="00902F31">
          <w:rPr>
            <w:noProof/>
            <w:webHidden/>
          </w:rPr>
          <w:t>14</w:t>
        </w:r>
        <w:r w:rsidR="00902F31">
          <w:rPr>
            <w:noProof/>
            <w:webHidden/>
          </w:rPr>
          <w:fldChar w:fldCharType="end"/>
        </w:r>
      </w:hyperlink>
    </w:p>
    <w:p w14:paraId="6A267D4E" w14:textId="78456B38" w:rsidR="00902F31" w:rsidRDefault="006C0EDA">
      <w:pPr>
        <w:pStyle w:val="TOC1"/>
        <w:rPr>
          <w:rFonts w:asciiTheme="minorHAnsi" w:eastAsiaTheme="minorEastAsia" w:hAnsiTheme="minorHAnsi" w:cstheme="minorBidi"/>
          <w:b w:val="0"/>
          <w:sz w:val="22"/>
          <w:szCs w:val="22"/>
        </w:rPr>
      </w:pPr>
      <w:hyperlink w:anchor="_Toc226018887" w:history="1">
        <w:r w:rsidR="00902F31" w:rsidRPr="00BA7E95">
          <w:rPr>
            <w:rStyle w:val="Hyperlink"/>
          </w:rPr>
          <w:t>6</w:t>
        </w:r>
        <w:r w:rsidR="00902F31">
          <w:rPr>
            <w:rFonts w:asciiTheme="minorHAnsi" w:eastAsiaTheme="minorEastAsia" w:hAnsiTheme="minorHAnsi" w:cstheme="minorBidi"/>
            <w:b w:val="0"/>
            <w:sz w:val="22"/>
            <w:szCs w:val="22"/>
          </w:rPr>
          <w:tab/>
        </w:r>
        <w:r w:rsidR="00902F31" w:rsidRPr="00BA7E95">
          <w:rPr>
            <w:rStyle w:val="Hyperlink"/>
          </w:rPr>
          <w:t>PERFORMANCE, ACCEPTANCE AND OWNERSHIP (CORE)</w:t>
        </w:r>
        <w:r w:rsidR="00902F31">
          <w:rPr>
            <w:webHidden/>
          </w:rPr>
          <w:tab/>
        </w:r>
        <w:r w:rsidR="00902F31">
          <w:rPr>
            <w:webHidden/>
          </w:rPr>
          <w:fldChar w:fldCharType="begin"/>
        </w:r>
        <w:r w:rsidR="00902F31">
          <w:rPr>
            <w:webHidden/>
          </w:rPr>
          <w:instrText xml:space="preserve"> PAGEREF _Toc226018887 \h </w:instrText>
        </w:r>
        <w:r w:rsidR="00902F31">
          <w:rPr>
            <w:webHidden/>
          </w:rPr>
        </w:r>
        <w:r w:rsidR="00902F31">
          <w:rPr>
            <w:webHidden/>
          </w:rPr>
          <w:fldChar w:fldCharType="separate"/>
        </w:r>
        <w:r w:rsidR="00902F31">
          <w:rPr>
            <w:webHidden/>
          </w:rPr>
          <w:t>15</w:t>
        </w:r>
        <w:r w:rsidR="00902F31">
          <w:rPr>
            <w:webHidden/>
          </w:rPr>
          <w:fldChar w:fldCharType="end"/>
        </w:r>
      </w:hyperlink>
    </w:p>
    <w:p w14:paraId="61A216C4" w14:textId="5C34DB9F"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88" w:history="1">
        <w:r w:rsidR="00902F31" w:rsidRPr="00BA7E95">
          <w:rPr>
            <w:rStyle w:val="Hyperlink"/>
            <w:noProof/>
          </w:rPr>
          <w:t>6.1</w:t>
        </w:r>
        <w:r w:rsidR="00902F31">
          <w:rPr>
            <w:rFonts w:asciiTheme="minorHAnsi" w:eastAsiaTheme="minorEastAsia" w:hAnsiTheme="minorHAnsi" w:cstheme="minorBidi"/>
            <w:noProof/>
            <w:sz w:val="22"/>
            <w:szCs w:val="22"/>
          </w:rPr>
          <w:tab/>
        </w:r>
        <w:r w:rsidR="00902F31" w:rsidRPr="00BA7E95">
          <w:rPr>
            <w:rStyle w:val="Hyperlink"/>
            <w:noProof/>
          </w:rPr>
          <w:t>Performance (Core)</w:t>
        </w:r>
        <w:r w:rsidR="00902F31">
          <w:rPr>
            <w:noProof/>
            <w:webHidden/>
          </w:rPr>
          <w:tab/>
        </w:r>
        <w:r w:rsidR="00902F31">
          <w:rPr>
            <w:noProof/>
            <w:webHidden/>
          </w:rPr>
          <w:fldChar w:fldCharType="begin"/>
        </w:r>
        <w:r w:rsidR="00902F31">
          <w:rPr>
            <w:noProof/>
            <w:webHidden/>
          </w:rPr>
          <w:instrText xml:space="preserve"> PAGEREF _Toc226018888 \h </w:instrText>
        </w:r>
        <w:r w:rsidR="00902F31">
          <w:rPr>
            <w:noProof/>
            <w:webHidden/>
          </w:rPr>
        </w:r>
        <w:r w:rsidR="00902F31">
          <w:rPr>
            <w:noProof/>
            <w:webHidden/>
          </w:rPr>
          <w:fldChar w:fldCharType="separate"/>
        </w:r>
        <w:r w:rsidR="00902F31">
          <w:rPr>
            <w:noProof/>
            <w:webHidden/>
          </w:rPr>
          <w:t>15</w:t>
        </w:r>
        <w:r w:rsidR="00902F31">
          <w:rPr>
            <w:noProof/>
            <w:webHidden/>
          </w:rPr>
          <w:fldChar w:fldCharType="end"/>
        </w:r>
      </w:hyperlink>
    </w:p>
    <w:p w14:paraId="22503998" w14:textId="2AA7D741"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89" w:history="1">
        <w:r w:rsidR="00902F31" w:rsidRPr="00BA7E95">
          <w:rPr>
            <w:rStyle w:val="Hyperlink"/>
            <w:noProof/>
          </w:rPr>
          <w:t>6.2</w:t>
        </w:r>
        <w:r w:rsidR="00902F31">
          <w:rPr>
            <w:rFonts w:asciiTheme="minorHAnsi" w:eastAsiaTheme="minorEastAsia" w:hAnsiTheme="minorHAnsi" w:cstheme="minorBidi"/>
            <w:noProof/>
            <w:sz w:val="22"/>
            <w:szCs w:val="22"/>
          </w:rPr>
          <w:tab/>
        </w:r>
        <w:r w:rsidR="00902F31" w:rsidRPr="00BA7E95">
          <w:rPr>
            <w:rStyle w:val="Hyperlink"/>
            <w:noProof/>
          </w:rPr>
          <w:t>Delay (Core)</w:t>
        </w:r>
        <w:r w:rsidR="00902F31">
          <w:rPr>
            <w:noProof/>
            <w:webHidden/>
          </w:rPr>
          <w:tab/>
        </w:r>
        <w:r w:rsidR="00902F31">
          <w:rPr>
            <w:noProof/>
            <w:webHidden/>
          </w:rPr>
          <w:fldChar w:fldCharType="begin"/>
        </w:r>
        <w:r w:rsidR="00902F31">
          <w:rPr>
            <w:noProof/>
            <w:webHidden/>
          </w:rPr>
          <w:instrText xml:space="preserve"> PAGEREF _Toc226018889 \h </w:instrText>
        </w:r>
        <w:r w:rsidR="00902F31">
          <w:rPr>
            <w:noProof/>
            <w:webHidden/>
          </w:rPr>
        </w:r>
        <w:r w:rsidR="00902F31">
          <w:rPr>
            <w:noProof/>
            <w:webHidden/>
          </w:rPr>
          <w:fldChar w:fldCharType="separate"/>
        </w:r>
        <w:r w:rsidR="00902F31">
          <w:rPr>
            <w:noProof/>
            <w:webHidden/>
          </w:rPr>
          <w:t>15</w:t>
        </w:r>
        <w:r w:rsidR="00902F31">
          <w:rPr>
            <w:noProof/>
            <w:webHidden/>
          </w:rPr>
          <w:fldChar w:fldCharType="end"/>
        </w:r>
      </w:hyperlink>
    </w:p>
    <w:p w14:paraId="7ABE2E45" w14:textId="260851E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0" w:history="1">
        <w:r w:rsidR="00902F31" w:rsidRPr="00BA7E95">
          <w:rPr>
            <w:rStyle w:val="Hyperlink"/>
            <w:noProof/>
          </w:rPr>
          <w:t>6.3</w:t>
        </w:r>
        <w:r w:rsidR="00902F31">
          <w:rPr>
            <w:rFonts w:asciiTheme="minorHAnsi" w:eastAsiaTheme="minorEastAsia" w:hAnsiTheme="minorHAnsi" w:cstheme="minorBidi"/>
            <w:noProof/>
            <w:sz w:val="22"/>
            <w:szCs w:val="22"/>
          </w:rPr>
          <w:tab/>
        </w:r>
        <w:r w:rsidR="00902F31" w:rsidRPr="00BA7E95">
          <w:rPr>
            <w:rStyle w:val="Hyperlink"/>
            <w:noProof/>
          </w:rPr>
          <w:t>Performance Shortfalls (Optional)</w:t>
        </w:r>
        <w:r w:rsidR="00902F31">
          <w:rPr>
            <w:noProof/>
            <w:webHidden/>
          </w:rPr>
          <w:tab/>
        </w:r>
        <w:r w:rsidR="00902F31">
          <w:rPr>
            <w:noProof/>
            <w:webHidden/>
          </w:rPr>
          <w:fldChar w:fldCharType="begin"/>
        </w:r>
        <w:r w:rsidR="00902F31">
          <w:rPr>
            <w:noProof/>
            <w:webHidden/>
          </w:rPr>
          <w:instrText xml:space="preserve"> PAGEREF _Toc226018890 \h </w:instrText>
        </w:r>
        <w:r w:rsidR="00902F31">
          <w:rPr>
            <w:noProof/>
            <w:webHidden/>
          </w:rPr>
        </w:r>
        <w:r w:rsidR="00902F31">
          <w:rPr>
            <w:noProof/>
            <w:webHidden/>
          </w:rPr>
          <w:fldChar w:fldCharType="separate"/>
        </w:r>
        <w:r w:rsidR="00902F31">
          <w:rPr>
            <w:noProof/>
            <w:webHidden/>
          </w:rPr>
          <w:t>15</w:t>
        </w:r>
        <w:r w:rsidR="00902F31">
          <w:rPr>
            <w:noProof/>
            <w:webHidden/>
          </w:rPr>
          <w:fldChar w:fldCharType="end"/>
        </w:r>
      </w:hyperlink>
    </w:p>
    <w:p w14:paraId="6D01F3CA" w14:textId="7E3BF861"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1" w:history="1">
        <w:r w:rsidR="00902F31" w:rsidRPr="00BA7E95">
          <w:rPr>
            <w:rStyle w:val="Hyperlink"/>
            <w:noProof/>
          </w:rPr>
          <w:t>6.4</w:t>
        </w:r>
        <w:r w:rsidR="00902F31">
          <w:rPr>
            <w:rFonts w:asciiTheme="minorHAnsi" w:eastAsiaTheme="minorEastAsia" w:hAnsiTheme="minorHAnsi" w:cstheme="minorBidi"/>
            <w:noProof/>
            <w:sz w:val="22"/>
            <w:szCs w:val="22"/>
          </w:rPr>
          <w:tab/>
        </w:r>
        <w:r w:rsidR="00902F31" w:rsidRPr="00BA7E95">
          <w:rPr>
            <w:rStyle w:val="Hyperlink"/>
            <w:noProof/>
          </w:rPr>
          <w:t>Performance Relief (Optional)</w:t>
        </w:r>
        <w:r w:rsidR="00902F31">
          <w:rPr>
            <w:noProof/>
            <w:webHidden/>
          </w:rPr>
          <w:tab/>
        </w:r>
        <w:r w:rsidR="00902F31">
          <w:rPr>
            <w:noProof/>
            <w:webHidden/>
          </w:rPr>
          <w:fldChar w:fldCharType="begin"/>
        </w:r>
        <w:r w:rsidR="00902F31">
          <w:rPr>
            <w:noProof/>
            <w:webHidden/>
          </w:rPr>
          <w:instrText xml:space="preserve"> PAGEREF _Toc226018891 \h </w:instrText>
        </w:r>
        <w:r w:rsidR="00902F31">
          <w:rPr>
            <w:noProof/>
            <w:webHidden/>
          </w:rPr>
        </w:r>
        <w:r w:rsidR="00902F31">
          <w:rPr>
            <w:noProof/>
            <w:webHidden/>
          </w:rPr>
          <w:fldChar w:fldCharType="separate"/>
        </w:r>
        <w:r w:rsidR="00902F31">
          <w:rPr>
            <w:noProof/>
            <w:webHidden/>
          </w:rPr>
          <w:t>16</w:t>
        </w:r>
        <w:r w:rsidR="00902F31">
          <w:rPr>
            <w:noProof/>
            <w:webHidden/>
          </w:rPr>
          <w:fldChar w:fldCharType="end"/>
        </w:r>
      </w:hyperlink>
    </w:p>
    <w:p w14:paraId="7EF28DC8" w14:textId="71B55E41"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2" w:history="1">
        <w:r w:rsidR="00902F31" w:rsidRPr="00BA7E95">
          <w:rPr>
            <w:rStyle w:val="Hyperlink"/>
            <w:noProof/>
          </w:rPr>
          <w:t>6.5</w:t>
        </w:r>
        <w:r w:rsidR="00902F31">
          <w:rPr>
            <w:rFonts w:asciiTheme="minorHAnsi" w:eastAsiaTheme="minorEastAsia" w:hAnsiTheme="minorHAnsi" w:cstheme="minorBidi"/>
            <w:noProof/>
            <w:sz w:val="22"/>
            <w:szCs w:val="22"/>
          </w:rPr>
          <w:tab/>
        </w:r>
        <w:r w:rsidR="00902F31" w:rsidRPr="00BA7E95">
          <w:rPr>
            <w:rStyle w:val="Hyperlink"/>
            <w:noProof/>
          </w:rPr>
          <w:t>Acceptance (Core)</w:t>
        </w:r>
        <w:r w:rsidR="00902F31">
          <w:rPr>
            <w:noProof/>
            <w:webHidden/>
          </w:rPr>
          <w:tab/>
        </w:r>
        <w:r w:rsidR="00902F31">
          <w:rPr>
            <w:noProof/>
            <w:webHidden/>
          </w:rPr>
          <w:fldChar w:fldCharType="begin"/>
        </w:r>
        <w:r w:rsidR="00902F31">
          <w:rPr>
            <w:noProof/>
            <w:webHidden/>
          </w:rPr>
          <w:instrText xml:space="preserve"> PAGEREF _Toc226018892 \h </w:instrText>
        </w:r>
        <w:r w:rsidR="00902F31">
          <w:rPr>
            <w:noProof/>
            <w:webHidden/>
          </w:rPr>
        </w:r>
        <w:r w:rsidR="00902F31">
          <w:rPr>
            <w:noProof/>
            <w:webHidden/>
          </w:rPr>
          <w:fldChar w:fldCharType="separate"/>
        </w:r>
        <w:r w:rsidR="00902F31">
          <w:rPr>
            <w:noProof/>
            <w:webHidden/>
          </w:rPr>
          <w:t>16</w:t>
        </w:r>
        <w:r w:rsidR="00902F31">
          <w:rPr>
            <w:noProof/>
            <w:webHidden/>
          </w:rPr>
          <w:fldChar w:fldCharType="end"/>
        </w:r>
      </w:hyperlink>
    </w:p>
    <w:p w14:paraId="3A36262C" w14:textId="36F48E13"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3" w:history="1">
        <w:r w:rsidR="00902F31" w:rsidRPr="00BA7E95">
          <w:rPr>
            <w:rStyle w:val="Hyperlink"/>
            <w:noProof/>
          </w:rPr>
          <w:t>6.6</w:t>
        </w:r>
        <w:r w:rsidR="00902F31">
          <w:rPr>
            <w:rFonts w:asciiTheme="minorHAnsi" w:eastAsiaTheme="minorEastAsia" w:hAnsiTheme="minorHAnsi" w:cstheme="minorBidi"/>
            <w:noProof/>
            <w:sz w:val="22"/>
            <w:szCs w:val="22"/>
          </w:rPr>
          <w:tab/>
        </w:r>
        <w:r w:rsidR="00902F31" w:rsidRPr="00BA7E95">
          <w:rPr>
            <w:rStyle w:val="Hyperlink"/>
            <w:noProof/>
          </w:rPr>
          <w:t>Ownership (Core)</w:t>
        </w:r>
        <w:r w:rsidR="00902F31">
          <w:rPr>
            <w:noProof/>
            <w:webHidden/>
          </w:rPr>
          <w:tab/>
        </w:r>
        <w:r w:rsidR="00902F31">
          <w:rPr>
            <w:noProof/>
            <w:webHidden/>
          </w:rPr>
          <w:fldChar w:fldCharType="begin"/>
        </w:r>
        <w:r w:rsidR="00902F31">
          <w:rPr>
            <w:noProof/>
            <w:webHidden/>
          </w:rPr>
          <w:instrText xml:space="preserve"> PAGEREF _Toc226018893 \h </w:instrText>
        </w:r>
        <w:r w:rsidR="00902F31">
          <w:rPr>
            <w:noProof/>
            <w:webHidden/>
          </w:rPr>
        </w:r>
        <w:r w:rsidR="00902F31">
          <w:rPr>
            <w:noProof/>
            <w:webHidden/>
          </w:rPr>
          <w:fldChar w:fldCharType="separate"/>
        </w:r>
        <w:r w:rsidR="00902F31">
          <w:rPr>
            <w:noProof/>
            <w:webHidden/>
          </w:rPr>
          <w:t>17</w:t>
        </w:r>
        <w:r w:rsidR="00902F31">
          <w:rPr>
            <w:noProof/>
            <w:webHidden/>
          </w:rPr>
          <w:fldChar w:fldCharType="end"/>
        </w:r>
      </w:hyperlink>
    </w:p>
    <w:p w14:paraId="4A632AD8" w14:textId="5859FFA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4" w:history="1">
        <w:r w:rsidR="00902F31" w:rsidRPr="00BA7E95">
          <w:rPr>
            <w:rStyle w:val="Hyperlink"/>
            <w:noProof/>
          </w:rPr>
          <w:t>6.7</w:t>
        </w:r>
        <w:r w:rsidR="00902F31">
          <w:rPr>
            <w:rFonts w:asciiTheme="minorHAnsi" w:eastAsiaTheme="minorEastAsia" w:hAnsiTheme="minorHAnsi" w:cstheme="minorBidi"/>
            <w:noProof/>
            <w:sz w:val="22"/>
            <w:szCs w:val="22"/>
          </w:rPr>
          <w:tab/>
        </w:r>
        <w:r w:rsidR="00902F31" w:rsidRPr="00BA7E95">
          <w:rPr>
            <w:rStyle w:val="Hyperlink"/>
            <w:noProof/>
          </w:rPr>
          <w:t>Remediation Plan (Core)</w:t>
        </w:r>
        <w:r w:rsidR="00902F31">
          <w:rPr>
            <w:noProof/>
            <w:webHidden/>
          </w:rPr>
          <w:tab/>
        </w:r>
        <w:r w:rsidR="00902F31">
          <w:rPr>
            <w:noProof/>
            <w:webHidden/>
          </w:rPr>
          <w:fldChar w:fldCharType="begin"/>
        </w:r>
        <w:r w:rsidR="00902F31">
          <w:rPr>
            <w:noProof/>
            <w:webHidden/>
          </w:rPr>
          <w:instrText xml:space="preserve"> PAGEREF _Toc226018894 \h </w:instrText>
        </w:r>
        <w:r w:rsidR="00902F31">
          <w:rPr>
            <w:noProof/>
            <w:webHidden/>
          </w:rPr>
        </w:r>
        <w:r w:rsidR="00902F31">
          <w:rPr>
            <w:noProof/>
            <w:webHidden/>
          </w:rPr>
          <w:fldChar w:fldCharType="separate"/>
        </w:r>
        <w:r w:rsidR="00902F31">
          <w:rPr>
            <w:noProof/>
            <w:webHidden/>
          </w:rPr>
          <w:t>17</w:t>
        </w:r>
        <w:r w:rsidR="00902F31">
          <w:rPr>
            <w:noProof/>
            <w:webHidden/>
          </w:rPr>
          <w:fldChar w:fldCharType="end"/>
        </w:r>
      </w:hyperlink>
    </w:p>
    <w:p w14:paraId="596F7789" w14:textId="5F65ECCB" w:rsidR="00902F31" w:rsidRDefault="006C0EDA">
      <w:pPr>
        <w:pStyle w:val="TOC1"/>
        <w:rPr>
          <w:rFonts w:asciiTheme="minorHAnsi" w:eastAsiaTheme="minorEastAsia" w:hAnsiTheme="minorHAnsi" w:cstheme="minorBidi"/>
          <w:b w:val="0"/>
          <w:sz w:val="22"/>
          <w:szCs w:val="22"/>
        </w:rPr>
      </w:pPr>
      <w:hyperlink w:anchor="_Toc226018895" w:history="1">
        <w:r w:rsidR="00902F31" w:rsidRPr="00BA7E95">
          <w:rPr>
            <w:rStyle w:val="Hyperlink"/>
          </w:rPr>
          <w:t>7</w:t>
        </w:r>
        <w:r w:rsidR="00902F31">
          <w:rPr>
            <w:rFonts w:asciiTheme="minorHAnsi" w:eastAsiaTheme="minorEastAsia" w:hAnsiTheme="minorHAnsi" w:cstheme="minorBidi"/>
            <w:b w:val="0"/>
            <w:sz w:val="22"/>
            <w:szCs w:val="22"/>
          </w:rPr>
          <w:tab/>
        </w:r>
        <w:r w:rsidR="00902F31" w:rsidRPr="00BA7E95">
          <w:rPr>
            <w:rStyle w:val="Hyperlink"/>
          </w:rPr>
          <w:t>PRICE AND PAYMENT (CORE)</w:t>
        </w:r>
        <w:r w:rsidR="00902F31">
          <w:rPr>
            <w:webHidden/>
          </w:rPr>
          <w:tab/>
        </w:r>
        <w:r w:rsidR="00902F31">
          <w:rPr>
            <w:webHidden/>
          </w:rPr>
          <w:fldChar w:fldCharType="begin"/>
        </w:r>
        <w:r w:rsidR="00902F31">
          <w:rPr>
            <w:webHidden/>
          </w:rPr>
          <w:instrText xml:space="preserve"> PAGEREF _Toc226018895 \h </w:instrText>
        </w:r>
        <w:r w:rsidR="00902F31">
          <w:rPr>
            <w:webHidden/>
          </w:rPr>
        </w:r>
        <w:r w:rsidR="00902F31">
          <w:rPr>
            <w:webHidden/>
          </w:rPr>
          <w:fldChar w:fldCharType="separate"/>
        </w:r>
        <w:r w:rsidR="00902F31">
          <w:rPr>
            <w:webHidden/>
          </w:rPr>
          <w:t>18</w:t>
        </w:r>
        <w:r w:rsidR="00902F31">
          <w:rPr>
            <w:webHidden/>
          </w:rPr>
          <w:fldChar w:fldCharType="end"/>
        </w:r>
      </w:hyperlink>
    </w:p>
    <w:p w14:paraId="24499F28" w14:textId="5D1492F0"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6" w:history="1">
        <w:r w:rsidR="00902F31" w:rsidRPr="00BA7E95">
          <w:rPr>
            <w:rStyle w:val="Hyperlink"/>
            <w:noProof/>
          </w:rPr>
          <w:t>7.1</w:t>
        </w:r>
        <w:r w:rsidR="00902F31">
          <w:rPr>
            <w:rFonts w:asciiTheme="minorHAnsi" w:eastAsiaTheme="minorEastAsia" w:hAnsiTheme="minorHAnsi" w:cstheme="minorBidi"/>
            <w:noProof/>
            <w:sz w:val="22"/>
            <w:szCs w:val="22"/>
          </w:rPr>
          <w:tab/>
        </w:r>
        <w:r w:rsidR="00902F31" w:rsidRPr="00BA7E95">
          <w:rPr>
            <w:rStyle w:val="Hyperlink"/>
            <w:noProof/>
          </w:rPr>
          <w:t>Price (Core)</w:t>
        </w:r>
        <w:r w:rsidR="00902F31">
          <w:rPr>
            <w:noProof/>
            <w:webHidden/>
          </w:rPr>
          <w:tab/>
        </w:r>
        <w:r w:rsidR="00902F31">
          <w:rPr>
            <w:noProof/>
            <w:webHidden/>
          </w:rPr>
          <w:fldChar w:fldCharType="begin"/>
        </w:r>
        <w:r w:rsidR="00902F31">
          <w:rPr>
            <w:noProof/>
            <w:webHidden/>
          </w:rPr>
          <w:instrText xml:space="preserve"> PAGEREF _Toc226018896 \h </w:instrText>
        </w:r>
        <w:r w:rsidR="00902F31">
          <w:rPr>
            <w:noProof/>
            <w:webHidden/>
          </w:rPr>
        </w:r>
        <w:r w:rsidR="00902F31">
          <w:rPr>
            <w:noProof/>
            <w:webHidden/>
          </w:rPr>
          <w:fldChar w:fldCharType="separate"/>
        </w:r>
        <w:r w:rsidR="00902F31">
          <w:rPr>
            <w:noProof/>
            <w:webHidden/>
          </w:rPr>
          <w:t>18</w:t>
        </w:r>
        <w:r w:rsidR="00902F31">
          <w:rPr>
            <w:noProof/>
            <w:webHidden/>
          </w:rPr>
          <w:fldChar w:fldCharType="end"/>
        </w:r>
      </w:hyperlink>
    </w:p>
    <w:p w14:paraId="376B99F3" w14:textId="2AF02F3E"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7" w:history="1">
        <w:r w:rsidR="00902F31" w:rsidRPr="00BA7E95">
          <w:rPr>
            <w:rStyle w:val="Hyperlink"/>
            <w:noProof/>
          </w:rPr>
          <w:t>7.2</w:t>
        </w:r>
        <w:r w:rsidR="00902F31">
          <w:rPr>
            <w:rFonts w:asciiTheme="minorHAnsi" w:eastAsiaTheme="minorEastAsia" w:hAnsiTheme="minorHAnsi" w:cstheme="minorBidi"/>
            <w:noProof/>
            <w:sz w:val="22"/>
            <w:szCs w:val="22"/>
          </w:rPr>
          <w:tab/>
        </w:r>
        <w:r w:rsidR="00902F31" w:rsidRPr="00BA7E95">
          <w:rPr>
            <w:rStyle w:val="Hyperlink"/>
            <w:noProof/>
          </w:rPr>
          <w:t>Claims for Payment (Core)</w:t>
        </w:r>
        <w:r w:rsidR="00902F31">
          <w:rPr>
            <w:noProof/>
            <w:webHidden/>
          </w:rPr>
          <w:tab/>
        </w:r>
        <w:r w:rsidR="00902F31">
          <w:rPr>
            <w:noProof/>
            <w:webHidden/>
          </w:rPr>
          <w:fldChar w:fldCharType="begin"/>
        </w:r>
        <w:r w:rsidR="00902F31">
          <w:rPr>
            <w:noProof/>
            <w:webHidden/>
          </w:rPr>
          <w:instrText xml:space="preserve"> PAGEREF _Toc226018897 \h </w:instrText>
        </w:r>
        <w:r w:rsidR="00902F31">
          <w:rPr>
            <w:noProof/>
            <w:webHidden/>
          </w:rPr>
        </w:r>
        <w:r w:rsidR="00902F31">
          <w:rPr>
            <w:noProof/>
            <w:webHidden/>
          </w:rPr>
          <w:fldChar w:fldCharType="separate"/>
        </w:r>
        <w:r w:rsidR="00902F31">
          <w:rPr>
            <w:noProof/>
            <w:webHidden/>
          </w:rPr>
          <w:t>18</w:t>
        </w:r>
        <w:r w:rsidR="00902F31">
          <w:rPr>
            <w:noProof/>
            <w:webHidden/>
          </w:rPr>
          <w:fldChar w:fldCharType="end"/>
        </w:r>
      </w:hyperlink>
    </w:p>
    <w:p w14:paraId="35FDBFA4" w14:textId="21B34D02"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8" w:history="1">
        <w:r w:rsidR="00902F31" w:rsidRPr="00BA7E95">
          <w:rPr>
            <w:rStyle w:val="Hyperlink"/>
            <w:noProof/>
          </w:rPr>
          <w:t>7.3</w:t>
        </w:r>
        <w:r w:rsidR="00902F31">
          <w:rPr>
            <w:rFonts w:asciiTheme="minorHAnsi" w:eastAsiaTheme="minorEastAsia" w:hAnsiTheme="minorHAnsi" w:cstheme="minorBidi"/>
            <w:noProof/>
            <w:sz w:val="22"/>
            <w:szCs w:val="22"/>
          </w:rPr>
          <w:tab/>
        </w:r>
        <w:r w:rsidR="00902F31" w:rsidRPr="00BA7E95">
          <w:rPr>
            <w:rStyle w:val="Hyperlink"/>
            <w:noProof/>
          </w:rPr>
          <w:t>Adjustments (Core)</w:t>
        </w:r>
        <w:r w:rsidR="00902F31">
          <w:rPr>
            <w:noProof/>
            <w:webHidden/>
          </w:rPr>
          <w:tab/>
        </w:r>
        <w:r w:rsidR="00902F31">
          <w:rPr>
            <w:noProof/>
            <w:webHidden/>
          </w:rPr>
          <w:fldChar w:fldCharType="begin"/>
        </w:r>
        <w:r w:rsidR="00902F31">
          <w:rPr>
            <w:noProof/>
            <w:webHidden/>
          </w:rPr>
          <w:instrText xml:space="preserve"> PAGEREF _Toc226018898 \h </w:instrText>
        </w:r>
        <w:r w:rsidR="00902F31">
          <w:rPr>
            <w:noProof/>
            <w:webHidden/>
          </w:rPr>
        </w:r>
        <w:r w:rsidR="00902F31">
          <w:rPr>
            <w:noProof/>
            <w:webHidden/>
          </w:rPr>
          <w:fldChar w:fldCharType="separate"/>
        </w:r>
        <w:r w:rsidR="00902F31">
          <w:rPr>
            <w:noProof/>
            <w:webHidden/>
          </w:rPr>
          <w:t>19</w:t>
        </w:r>
        <w:r w:rsidR="00902F31">
          <w:rPr>
            <w:noProof/>
            <w:webHidden/>
          </w:rPr>
          <w:fldChar w:fldCharType="end"/>
        </w:r>
      </w:hyperlink>
    </w:p>
    <w:p w14:paraId="62ADD18A" w14:textId="5F21EFE7"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899" w:history="1">
        <w:r w:rsidR="00902F31" w:rsidRPr="00BA7E95">
          <w:rPr>
            <w:rStyle w:val="Hyperlink"/>
            <w:noProof/>
          </w:rPr>
          <w:t>7.4</w:t>
        </w:r>
        <w:r w:rsidR="00902F31">
          <w:rPr>
            <w:rFonts w:asciiTheme="minorHAnsi" w:eastAsiaTheme="minorEastAsia" w:hAnsiTheme="minorHAnsi" w:cstheme="minorBidi"/>
            <w:noProof/>
            <w:sz w:val="22"/>
            <w:szCs w:val="22"/>
          </w:rPr>
          <w:tab/>
        </w:r>
        <w:r w:rsidR="00902F31" w:rsidRPr="00BA7E95">
          <w:rPr>
            <w:rStyle w:val="Hyperlink"/>
            <w:noProof/>
          </w:rPr>
          <w:t>Mobilisation Payment (Optional)</w:t>
        </w:r>
        <w:r w:rsidR="00902F31">
          <w:rPr>
            <w:noProof/>
            <w:webHidden/>
          </w:rPr>
          <w:tab/>
        </w:r>
        <w:r w:rsidR="00902F31">
          <w:rPr>
            <w:noProof/>
            <w:webHidden/>
          </w:rPr>
          <w:fldChar w:fldCharType="begin"/>
        </w:r>
        <w:r w:rsidR="00902F31">
          <w:rPr>
            <w:noProof/>
            <w:webHidden/>
          </w:rPr>
          <w:instrText xml:space="preserve"> PAGEREF _Toc226018899 \h </w:instrText>
        </w:r>
        <w:r w:rsidR="00902F31">
          <w:rPr>
            <w:noProof/>
            <w:webHidden/>
          </w:rPr>
        </w:r>
        <w:r w:rsidR="00902F31">
          <w:rPr>
            <w:noProof/>
            <w:webHidden/>
          </w:rPr>
          <w:fldChar w:fldCharType="separate"/>
        </w:r>
        <w:r w:rsidR="00902F31">
          <w:rPr>
            <w:noProof/>
            <w:webHidden/>
          </w:rPr>
          <w:t>20</w:t>
        </w:r>
        <w:r w:rsidR="00902F31">
          <w:rPr>
            <w:noProof/>
            <w:webHidden/>
          </w:rPr>
          <w:fldChar w:fldCharType="end"/>
        </w:r>
      </w:hyperlink>
    </w:p>
    <w:p w14:paraId="414C889A" w14:textId="2A8E005E"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00" w:history="1">
        <w:r w:rsidR="00902F31" w:rsidRPr="00BA7E95">
          <w:rPr>
            <w:rStyle w:val="Hyperlink"/>
            <w:noProof/>
          </w:rPr>
          <w:t>7.5</w:t>
        </w:r>
        <w:r w:rsidR="00902F31">
          <w:rPr>
            <w:rFonts w:asciiTheme="minorHAnsi" w:eastAsiaTheme="minorEastAsia" w:hAnsiTheme="minorHAnsi" w:cstheme="minorBidi"/>
            <w:noProof/>
            <w:sz w:val="22"/>
            <w:szCs w:val="22"/>
          </w:rPr>
          <w:tab/>
        </w:r>
        <w:r w:rsidR="00902F31" w:rsidRPr="00BA7E95">
          <w:rPr>
            <w:rStyle w:val="Hyperlink"/>
            <w:noProof/>
          </w:rPr>
          <w:t>Bank Guarantee for Mobilisation Payment (Optional)</w:t>
        </w:r>
        <w:r w:rsidR="00902F31">
          <w:rPr>
            <w:noProof/>
            <w:webHidden/>
          </w:rPr>
          <w:tab/>
        </w:r>
        <w:r w:rsidR="00902F31">
          <w:rPr>
            <w:noProof/>
            <w:webHidden/>
          </w:rPr>
          <w:fldChar w:fldCharType="begin"/>
        </w:r>
        <w:r w:rsidR="00902F31">
          <w:rPr>
            <w:noProof/>
            <w:webHidden/>
          </w:rPr>
          <w:instrText xml:space="preserve"> PAGEREF _Toc226018900 \h </w:instrText>
        </w:r>
        <w:r w:rsidR="00902F31">
          <w:rPr>
            <w:noProof/>
            <w:webHidden/>
          </w:rPr>
        </w:r>
        <w:r w:rsidR="00902F31">
          <w:rPr>
            <w:noProof/>
            <w:webHidden/>
          </w:rPr>
          <w:fldChar w:fldCharType="separate"/>
        </w:r>
        <w:r w:rsidR="00902F31">
          <w:rPr>
            <w:noProof/>
            <w:webHidden/>
          </w:rPr>
          <w:t>20</w:t>
        </w:r>
        <w:r w:rsidR="00902F31">
          <w:rPr>
            <w:noProof/>
            <w:webHidden/>
          </w:rPr>
          <w:fldChar w:fldCharType="end"/>
        </w:r>
      </w:hyperlink>
    </w:p>
    <w:p w14:paraId="3021643F" w14:textId="2B7C236C"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01" w:history="1">
        <w:r w:rsidR="00902F31" w:rsidRPr="00BA7E95">
          <w:rPr>
            <w:rStyle w:val="Hyperlink"/>
            <w:noProof/>
          </w:rPr>
          <w:t>7.6</w:t>
        </w:r>
        <w:r w:rsidR="00902F31">
          <w:rPr>
            <w:rFonts w:asciiTheme="minorHAnsi" w:eastAsiaTheme="minorEastAsia" w:hAnsiTheme="minorHAnsi" w:cstheme="minorBidi"/>
            <w:noProof/>
            <w:sz w:val="22"/>
            <w:szCs w:val="22"/>
          </w:rPr>
          <w:tab/>
        </w:r>
        <w:r w:rsidR="00902F31" w:rsidRPr="00BA7E95">
          <w:rPr>
            <w:rStyle w:val="Hyperlink"/>
            <w:noProof/>
          </w:rPr>
          <w:t>Bank Guarantee for Performance (RFT Core)</w:t>
        </w:r>
        <w:r w:rsidR="00902F31">
          <w:rPr>
            <w:noProof/>
            <w:webHidden/>
          </w:rPr>
          <w:tab/>
        </w:r>
        <w:r w:rsidR="00902F31">
          <w:rPr>
            <w:noProof/>
            <w:webHidden/>
          </w:rPr>
          <w:fldChar w:fldCharType="begin"/>
        </w:r>
        <w:r w:rsidR="00902F31">
          <w:rPr>
            <w:noProof/>
            <w:webHidden/>
          </w:rPr>
          <w:instrText xml:space="preserve"> PAGEREF _Toc226018901 \h </w:instrText>
        </w:r>
        <w:r w:rsidR="00902F31">
          <w:rPr>
            <w:noProof/>
            <w:webHidden/>
          </w:rPr>
        </w:r>
        <w:r w:rsidR="00902F31">
          <w:rPr>
            <w:noProof/>
            <w:webHidden/>
          </w:rPr>
          <w:fldChar w:fldCharType="separate"/>
        </w:r>
        <w:r w:rsidR="00902F31">
          <w:rPr>
            <w:noProof/>
            <w:webHidden/>
          </w:rPr>
          <w:t>20</w:t>
        </w:r>
        <w:r w:rsidR="00902F31">
          <w:rPr>
            <w:noProof/>
            <w:webHidden/>
          </w:rPr>
          <w:fldChar w:fldCharType="end"/>
        </w:r>
      </w:hyperlink>
    </w:p>
    <w:p w14:paraId="0C0F98BC" w14:textId="7B86D201"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02" w:history="1">
        <w:r w:rsidR="00902F31" w:rsidRPr="00BA7E95">
          <w:rPr>
            <w:rStyle w:val="Hyperlink"/>
            <w:noProof/>
          </w:rPr>
          <w:t>7.7</w:t>
        </w:r>
        <w:r w:rsidR="00902F31">
          <w:rPr>
            <w:rFonts w:asciiTheme="minorHAnsi" w:eastAsiaTheme="minorEastAsia" w:hAnsiTheme="minorHAnsi" w:cstheme="minorBidi"/>
            <w:noProof/>
            <w:sz w:val="22"/>
            <w:szCs w:val="22"/>
          </w:rPr>
          <w:tab/>
        </w:r>
        <w:r w:rsidR="00902F31" w:rsidRPr="00BA7E95">
          <w:rPr>
            <w:rStyle w:val="Hyperlink"/>
            <w:noProof/>
          </w:rPr>
          <w:t>Exercise of Securities (RFT Core)</w:t>
        </w:r>
        <w:r w:rsidR="00902F31">
          <w:rPr>
            <w:noProof/>
            <w:webHidden/>
          </w:rPr>
          <w:tab/>
        </w:r>
        <w:r w:rsidR="00902F31">
          <w:rPr>
            <w:noProof/>
            <w:webHidden/>
          </w:rPr>
          <w:fldChar w:fldCharType="begin"/>
        </w:r>
        <w:r w:rsidR="00902F31">
          <w:rPr>
            <w:noProof/>
            <w:webHidden/>
          </w:rPr>
          <w:instrText xml:space="preserve"> PAGEREF _Toc226018902 \h </w:instrText>
        </w:r>
        <w:r w:rsidR="00902F31">
          <w:rPr>
            <w:noProof/>
            <w:webHidden/>
          </w:rPr>
        </w:r>
        <w:r w:rsidR="00902F31">
          <w:rPr>
            <w:noProof/>
            <w:webHidden/>
          </w:rPr>
          <w:fldChar w:fldCharType="separate"/>
        </w:r>
        <w:r w:rsidR="00902F31">
          <w:rPr>
            <w:noProof/>
            <w:webHidden/>
          </w:rPr>
          <w:t>21</w:t>
        </w:r>
        <w:r w:rsidR="00902F31">
          <w:rPr>
            <w:noProof/>
            <w:webHidden/>
          </w:rPr>
          <w:fldChar w:fldCharType="end"/>
        </w:r>
      </w:hyperlink>
    </w:p>
    <w:p w14:paraId="4D632196" w14:textId="7ADAC4D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03" w:history="1">
        <w:r w:rsidR="00902F31" w:rsidRPr="00BA7E95">
          <w:rPr>
            <w:rStyle w:val="Hyperlink"/>
            <w:noProof/>
          </w:rPr>
          <w:t>7.8</w:t>
        </w:r>
        <w:r w:rsidR="00902F31">
          <w:rPr>
            <w:rFonts w:asciiTheme="minorHAnsi" w:eastAsiaTheme="minorEastAsia" w:hAnsiTheme="minorHAnsi" w:cstheme="minorBidi"/>
            <w:noProof/>
            <w:sz w:val="22"/>
            <w:szCs w:val="22"/>
          </w:rPr>
          <w:tab/>
        </w:r>
        <w:r w:rsidR="00902F31" w:rsidRPr="00BA7E95">
          <w:rPr>
            <w:rStyle w:val="Hyperlink"/>
            <w:noProof/>
          </w:rPr>
          <w:t>Deed of Guarantee and Indemnity (RFT Core)</w:t>
        </w:r>
        <w:r w:rsidR="00902F31">
          <w:rPr>
            <w:noProof/>
            <w:webHidden/>
          </w:rPr>
          <w:tab/>
        </w:r>
        <w:r w:rsidR="00902F31">
          <w:rPr>
            <w:noProof/>
            <w:webHidden/>
          </w:rPr>
          <w:fldChar w:fldCharType="begin"/>
        </w:r>
        <w:r w:rsidR="00902F31">
          <w:rPr>
            <w:noProof/>
            <w:webHidden/>
          </w:rPr>
          <w:instrText xml:space="preserve"> PAGEREF _Toc226018903 \h </w:instrText>
        </w:r>
        <w:r w:rsidR="00902F31">
          <w:rPr>
            <w:noProof/>
            <w:webHidden/>
          </w:rPr>
        </w:r>
        <w:r w:rsidR="00902F31">
          <w:rPr>
            <w:noProof/>
            <w:webHidden/>
          </w:rPr>
          <w:fldChar w:fldCharType="separate"/>
        </w:r>
        <w:r w:rsidR="00902F31">
          <w:rPr>
            <w:noProof/>
            <w:webHidden/>
          </w:rPr>
          <w:t>21</w:t>
        </w:r>
        <w:r w:rsidR="00902F31">
          <w:rPr>
            <w:noProof/>
            <w:webHidden/>
          </w:rPr>
          <w:fldChar w:fldCharType="end"/>
        </w:r>
      </w:hyperlink>
    </w:p>
    <w:p w14:paraId="6F0C67A8" w14:textId="0957BA9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04" w:history="1">
        <w:r w:rsidR="00902F31" w:rsidRPr="00BA7E95">
          <w:rPr>
            <w:rStyle w:val="Hyperlink"/>
            <w:noProof/>
          </w:rPr>
          <w:t>7.9</w:t>
        </w:r>
        <w:r w:rsidR="00902F31">
          <w:rPr>
            <w:rFonts w:asciiTheme="minorHAnsi" w:eastAsiaTheme="minorEastAsia" w:hAnsiTheme="minorHAnsi" w:cstheme="minorBidi"/>
            <w:noProof/>
            <w:sz w:val="22"/>
            <w:szCs w:val="22"/>
          </w:rPr>
          <w:tab/>
        </w:r>
        <w:r w:rsidR="00902F31" w:rsidRPr="00BA7E95">
          <w:rPr>
            <w:rStyle w:val="Hyperlink"/>
            <w:noProof/>
          </w:rPr>
          <w:t>Suspending Payments (Core)</w:t>
        </w:r>
        <w:r w:rsidR="00902F31">
          <w:rPr>
            <w:noProof/>
            <w:webHidden/>
          </w:rPr>
          <w:tab/>
        </w:r>
        <w:r w:rsidR="00902F31">
          <w:rPr>
            <w:noProof/>
            <w:webHidden/>
          </w:rPr>
          <w:fldChar w:fldCharType="begin"/>
        </w:r>
        <w:r w:rsidR="00902F31">
          <w:rPr>
            <w:noProof/>
            <w:webHidden/>
          </w:rPr>
          <w:instrText xml:space="preserve"> PAGEREF _Toc226018904 \h </w:instrText>
        </w:r>
        <w:r w:rsidR="00902F31">
          <w:rPr>
            <w:noProof/>
            <w:webHidden/>
          </w:rPr>
        </w:r>
        <w:r w:rsidR="00902F31">
          <w:rPr>
            <w:noProof/>
            <w:webHidden/>
          </w:rPr>
          <w:fldChar w:fldCharType="separate"/>
        </w:r>
        <w:r w:rsidR="00902F31">
          <w:rPr>
            <w:noProof/>
            <w:webHidden/>
          </w:rPr>
          <w:t>21</w:t>
        </w:r>
        <w:r w:rsidR="00902F31">
          <w:rPr>
            <w:noProof/>
            <w:webHidden/>
          </w:rPr>
          <w:fldChar w:fldCharType="end"/>
        </w:r>
      </w:hyperlink>
    </w:p>
    <w:p w14:paraId="49F19503" w14:textId="50F7BA54"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05" w:history="1">
        <w:r w:rsidR="00902F31" w:rsidRPr="00BA7E95">
          <w:rPr>
            <w:rStyle w:val="Hyperlink"/>
            <w:noProof/>
          </w:rPr>
          <w:t>7.10</w:t>
        </w:r>
        <w:r w:rsidR="00902F31">
          <w:rPr>
            <w:rFonts w:asciiTheme="minorHAnsi" w:eastAsiaTheme="minorEastAsia" w:hAnsiTheme="minorHAnsi" w:cstheme="minorBidi"/>
            <w:noProof/>
            <w:sz w:val="22"/>
            <w:szCs w:val="22"/>
          </w:rPr>
          <w:tab/>
        </w:r>
        <w:r w:rsidR="00902F31" w:rsidRPr="00BA7E95">
          <w:rPr>
            <w:rStyle w:val="Hyperlink"/>
            <w:noProof/>
          </w:rPr>
          <w:t>Late Payments (RFT Core)</w:t>
        </w:r>
        <w:r w:rsidR="00902F31">
          <w:rPr>
            <w:noProof/>
            <w:webHidden/>
          </w:rPr>
          <w:tab/>
        </w:r>
        <w:r w:rsidR="00902F31">
          <w:rPr>
            <w:noProof/>
            <w:webHidden/>
          </w:rPr>
          <w:fldChar w:fldCharType="begin"/>
        </w:r>
        <w:r w:rsidR="00902F31">
          <w:rPr>
            <w:noProof/>
            <w:webHidden/>
          </w:rPr>
          <w:instrText xml:space="preserve"> PAGEREF _Toc226018905 \h </w:instrText>
        </w:r>
        <w:r w:rsidR="00902F31">
          <w:rPr>
            <w:noProof/>
            <w:webHidden/>
          </w:rPr>
        </w:r>
        <w:r w:rsidR="00902F31">
          <w:rPr>
            <w:noProof/>
            <w:webHidden/>
          </w:rPr>
          <w:fldChar w:fldCharType="separate"/>
        </w:r>
        <w:r w:rsidR="00902F31">
          <w:rPr>
            <w:noProof/>
            <w:webHidden/>
          </w:rPr>
          <w:t>22</w:t>
        </w:r>
        <w:r w:rsidR="00902F31">
          <w:rPr>
            <w:noProof/>
            <w:webHidden/>
          </w:rPr>
          <w:fldChar w:fldCharType="end"/>
        </w:r>
      </w:hyperlink>
    </w:p>
    <w:p w14:paraId="53EE6D07" w14:textId="7469F428"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06" w:history="1">
        <w:r w:rsidR="00902F31" w:rsidRPr="00BA7E95">
          <w:rPr>
            <w:rStyle w:val="Hyperlink"/>
            <w:noProof/>
          </w:rPr>
          <w:t>7.11</w:t>
        </w:r>
        <w:r w:rsidR="00902F31">
          <w:rPr>
            <w:rFonts w:asciiTheme="minorHAnsi" w:eastAsiaTheme="minorEastAsia" w:hAnsiTheme="minorHAnsi" w:cstheme="minorBidi"/>
            <w:noProof/>
            <w:sz w:val="22"/>
            <w:szCs w:val="22"/>
          </w:rPr>
          <w:tab/>
        </w:r>
        <w:r w:rsidR="00902F31" w:rsidRPr="00BA7E95">
          <w:rPr>
            <w:rStyle w:val="Hyperlink"/>
            <w:noProof/>
          </w:rPr>
          <w:t>Taxes and Duties (Core)</w:t>
        </w:r>
        <w:r w:rsidR="00902F31">
          <w:rPr>
            <w:noProof/>
            <w:webHidden/>
          </w:rPr>
          <w:tab/>
        </w:r>
        <w:r w:rsidR="00902F31">
          <w:rPr>
            <w:noProof/>
            <w:webHidden/>
          </w:rPr>
          <w:fldChar w:fldCharType="begin"/>
        </w:r>
        <w:r w:rsidR="00902F31">
          <w:rPr>
            <w:noProof/>
            <w:webHidden/>
          </w:rPr>
          <w:instrText xml:space="preserve"> PAGEREF _Toc226018906 \h </w:instrText>
        </w:r>
        <w:r w:rsidR="00902F31">
          <w:rPr>
            <w:noProof/>
            <w:webHidden/>
          </w:rPr>
        </w:r>
        <w:r w:rsidR="00902F31">
          <w:rPr>
            <w:noProof/>
            <w:webHidden/>
          </w:rPr>
          <w:fldChar w:fldCharType="separate"/>
        </w:r>
        <w:r w:rsidR="00902F31">
          <w:rPr>
            <w:noProof/>
            <w:webHidden/>
          </w:rPr>
          <w:t>23</w:t>
        </w:r>
        <w:r w:rsidR="00902F31">
          <w:rPr>
            <w:noProof/>
            <w:webHidden/>
          </w:rPr>
          <w:fldChar w:fldCharType="end"/>
        </w:r>
      </w:hyperlink>
    </w:p>
    <w:p w14:paraId="7CD996AE" w14:textId="1A117E9E"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07" w:history="1">
        <w:r w:rsidR="00902F31" w:rsidRPr="00BA7E95">
          <w:rPr>
            <w:rStyle w:val="Hyperlink"/>
            <w:noProof/>
          </w:rPr>
          <w:t>7.12</w:t>
        </w:r>
        <w:r w:rsidR="00902F31">
          <w:rPr>
            <w:rFonts w:asciiTheme="minorHAnsi" w:eastAsiaTheme="minorEastAsia" w:hAnsiTheme="minorHAnsi" w:cstheme="minorBidi"/>
            <w:noProof/>
            <w:sz w:val="22"/>
            <w:szCs w:val="22"/>
          </w:rPr>
          <w:tab/>
        </w:r>
        <w:r w:rsidR="00902F31" w:rsidRPr="00BA7E95">
          <w:rPr>
            <w:rStyle w:val="Hyperlink"/>
            <w:noProof/>
          </w:rPr>
          <w:t>GST Agent (RFT Core)</w:t>
        </w:r>
        <w:r w:rsidR="00902F31">
          <w:rPr>
            <w:noProof/>
            <w:webHidden/>
          </w:rPr>
          <w:tab/>
        </w:r>
        <w:r w:rsidR="00902F31">
          <w:rPr>
            <w:noProof/>
            <w:webHidden/>
          </w:rPr>
          <w:fldChar w:fldCharType="begin"/>
        </w:r>
        <w:r w:rsidR="00902F31">
          <w:rPr>
            <w:noProof/>
            <w:webHidden/>
          </w:rPr>
          <w:instrText xml:space="preserve"> PAGEREF _Toc226018907 \h </w:instrText>
        </w:r>
        <w:r w:rsidR="00902F31">
          <w:rPr>
            <w:noProof/>
            <w:webHidden/>
          </w:rPr>
        </w:r>
        <w:r w:rsidR="00902F31">
          <w:rPr>
            <w:noProof/>
            <w:webHidden/>
          </w:rPr>
          <w:fldChar w:fldCharType="separate"/>
        </w:r>
        <w:r w:rsidR="00902F31">
          <w:rPr>
            <w:noProof/>
            <w:webHidden/>
          </w:rPr>
          <w:t>23</w:t>
        </w:r>
        <w:r w:rsidR="00902F31">
          <w:rPr>
            <w:noProof/>
            <w:webHidden/>
          </w:rPr>
          <w:fldChar w:fldCharType="end"/>
        </w:r>
      </w:hyperlink>
    </w:p>
    <w:p w14:paraId="42769C0E" w14:textId="19D0BB63"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08" w:history="1">
        <w:r w:rsidR="00902F31" w:rsidRPr="00BA7E95">
          <w:rPr>
            <w:rStyle w:val="Hyperlink"/>
            <w:noProof/>
          </w:rPr>
          <w:t>7.13</w:t>
        </w:r>
        <w:r w:rsidR="00902F31">
          <w:rPr>
            <w:rFonts w:asciiTheme="minorHAnsi" w:eastAsiaTheme="minorEastAsia" w:hAnsiTheme="minorHAnsi" w:cstheme="minorBidi"/>
            <w:noProof/>
            <w:sz w:val="22"/>
            <w:szCs w:val="22"/>
          </w:rPr>
          <w:tab/>
        </w:r>
        <w:r w:rsidR="00902F31" w:rsidRPr="00BA7E95">
          <w:rPr>
            <w:rStyle w:val="Hyperlink"/>
            <w:noProof/>
          </w:rPr>
          <w:t>Cost Principles (Core)</w:t>
        </w:r>
        <w:r w:rsidR="00902F31">
          <w:rPr>
            <w:noProof/>
            <w:webHidden/>
          </w:rPr>
          <w:tab/>
        </w:r>
        <w:r w:rsidR="00902F31">
          <w:rPr>
            <w:noProof/>
            <w:webHidden/>
          </w:rPr>
          <w:fldChar w:fldCharType="begin"/>
        </w:r>
        <w:r w:rsidR="00902F31">
          <w:rPr>
            <w:noProof/>
            <w:webHidden/>
          </w:rPr>
          <w:instrText xml:space="preserve"> PAGEREF _Toc226018908 \h </w:instrText>
        </w:r>
        <w:r w:rsidR="00902F31">
          <w:rPr>
            <w:noProof/>
            <w:webHidden/>
          </w:rPr>
        </w:r>
        <w:r w:rsidR="00902F31">
          <w:rPr>
            <w:noProof/>
            <w:webHidden/>
          </w:rPr>
          <w:fldChar w:fldCharType="separate"/>
        </w:r>
        <w:r w:rsidR="00902F31">
          <w:rPr>
            <w:noProof/>
            <w:webHidden/>
          </w:rPr>
          <w:t>23</w:t>
        </w:r>
        <w:r w:rsidR="00902F31">
          <w:rPr>
            <w:noProof/>
            <w:webHidden/>
          </w:rPr>
          <w:fldChar w:fldCharType="end"/>
        </w:r>
      </w:hyperlink>
    </w:p>
    <w:p w14:paraId="5B4D8EE4" w14:textId="3B07504F" w:rsidR="00902F31" w:rsidRDefault="006C0EDA">
      <w:pPr>
        <w:pStyle w:val="TOC1"/>
        <w:rPr>
          <w:rFonts w:asciiTheme="minorHAnsi" w:eastAsiaTheme="minorEastAsia" w:hAnsiTheme="minorHAnsi" w:cstheme="minorBidi"/>
          <w:b w:val="0"/>
          <w:sz w:val="22"/>
          <w:szCs w:val="22"/>
        </w:rPr>
      </w:pPr>
      <w:hyperlink w:anchor="_Toc226018909" w:history="1">
        <w:r w:rsidR="00902F31" w:rsidRPr="00BA7E95">
          <w:rPr>
            <w:rStyle w:val="Hyperlink"/>
          </w:rPr>
          <w:t>8</w:t>
        </w:r>
        <w:r w:rsidR="00902F31">
          <w:rPr>
            <w:rFonts w:asciiTheme="minorHAnsi" w:eastAsiaTheme="minorEastAsia" w:hAnsiTheme="minorHAnsi" w:cstheme="minorBidi"/>
            <w:b w:val="0"/>
            <w:sz w:val="22"/>
            <w:szCs w:val="22"/>
          </w:rPr>
          <w:tab/>
        </w:r>
        <w:r w:rsidR="00902F31" w:rsidRPr="00BA7E95">
          <w:rPr>
            <w:rStyle w:val="Hyperlink"/>
          </w:rPr>
          <w:t>DEFECT NOTIFICATION AND RECTIFICATION (CORE)</w:t>
        </w:r>
        <w:r w:rsidR="00902F31">
          <w:rPr>
            <w:webHidden/>
          </w:rPr>
          <w:tab/>
        </w:r>
        <w:r w:rsidR="00902F31">
          <w:rPr>
            <w:webHidden/>
          </w:rPr>
          <w:fldChar w:fldCharType="begin"/>
        </w:r>
        <w:r w:rsidR="00902F31">
          <w:rPr>
            <w:webHidden/>
          </w:rPr>
          <w:instrText xml:space="preserve"> PAGEREF _Toc226018909 \h </w:instrText>
        </w:r>
        <w:r w:rsidR="00902F31">
          <w:rPr>
            <w:webHidden/>
          </w:rPr>
        </w:r>
        <w:r w:rsidR="00902F31">
          <w:rPr>
            <w:webHidden/>
          </w:rPr>
          <w:fldChar w:fldCharType="separate"/>
        </w:r>
        <w:r w:rsidR="00902F31">
          <w:rPr>
            <w:webHidden/>
          </w:rPr>
          <w:t>24</w:t>
        </w:r>
        <w:r w:rsidR="00902F31">
          <w:rPr>
            <w:webHidden/>
          </w:rPr>
          <w:fldChar w:fldCharType="end"/>
        </w:r>
      </w:hyperlink>
    </w:p>
    <w:p w14:paraId="496F9772" w14:textId="5365CFED"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10" w:history="1">
        <w:r w:rsidR="00902F31" w:rsidRPr="00BA7E95">
          <w:rPr>
            <w:rStyle w:val="Hyperlink"/>
            <w:noProof/>
          </w:rPr>
          <w:t>8.1</w:t>
        </w:r>
        <w:r w:rsidR="00902F31">
          <w:rPr>
            <w:rFonts w:asciiTheme="minorHAnsi" w:eastAsiaTheme="minorEastAsia" w:hAnsiTheme="minorHAnsi" w:cstheme="minorBidi"/>
            <w:noProof/>
            <w:sz w:val="22"/>
            <w:szCs w:val="22"/>
          </w:rPr>
          <w:tab/>
        </w:r>
        <w:r w:rsidR="00902F31" w:rsidRPr="00BA7E95">
          <w:rPr>
            <w:rStyle w:val="Hyperlink"/>
            <w:noProof/>
          </w:rPr>
          <w:t>Notification of Defects (Core)</w:t>
        </w:r>
        <w:r w:rsidR="00902F31">
          <w:rPr>
            <w:noProof/>
            <w:webHidden/>
          </w:rPr>
          <w:tab/>
        </w:r>
        <w:r w:rsidR="00902F31">
          <w:rPr>
            <w:noProof/>
            <w:webHidden/>
          </w:rPr>
          <w:fldChar w:fldCharType="begin"/>
        </w:r>
        <w:r w:rsidR="00902F31">
          <w:rPr>
            <w:noProof/>
            <w:webHidden/>
          </w:rPr>
          <w:instrText xml:space="preserve"> PAGEREF _Toc226018910 \h </w:instrText>
        </w:r>
        <w:r w:rsidR="00902F31">
          <w:rPr>
            <w:noProof/>
            <w:webHidden/>
          </w:rPr>
        </w:r>
        <w:r w:rsidR="00902F31">
          <w:rPr>
            <w:noProof/>
            <w:webHidden/>
          </w:rPr>
          <w:fldChar w:fldCharType="separate"/>
        </w:r>
        <w:r w:rsidR="00902F31">
          <w:rPr>
            <w:noProof/>
            <w:webHidden/>
          </w:rPr>
          <w:t>24</w:t>
        </w:r>
        <w:r w:rsidR="00902F31">
          <w:rPr>
            <w:noProof/>
            <w:webHidden/>
          </w:rPr>
          <w:fldChar w:fldCharType="end"/>
        </w:r>
      </w:hyperlink>
    </w:p>
    <w:p w14:paraId="5911C95A" w14:textId="5497D9A4"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11" w:history="1">
        <w:r w:rsidR="00902F31" w:rsidRPr="00BA7E95">
          <w:rPr>
            <w:rStyle w:val="Hyperlink"/>
            <w:noProof/>
          </w:rPr>
          <w:t>8.2</w:t>
        </w:r>
        <w:r w:rsidR="00902F31">
          <w:rPr>
            <w:rFonts w:asciiTheme="minorHAnsi" w:eastAsiaTheme="minorEastAsia" w:hAnsiTheme="minorHAnsi" w:cstheme="minorBidi"/>
            <w:noProof/>
            <w:sz w:val="22"/>
            <w:szCs w:val="22"/>
          </w:rPr>
          <w:tab/>
        </w:r>
        <w:r w:rsidR="00902F31" w:rsidRPr="00BA7E95">
          <w:rPr>
            <w:rStyle w:val="Hyperlink"/>
            <w:noProof/>
          </w:rPr>
          <w:t>Defect Rectification and Assistance Obligations (Core)</w:t>
        </w:r>
        <w:r w:rsidR="00902F31">
          <w:rPr>
            <w:noProof/>
            <w:webHidden/>
          </w:rPr>
          <w:tab/>
        </w:r>
        <w:r w:rsidR="00902F31">
          <w:rPr>
            <w:noProof/>
            <w:webHidden/>
          </w:rPr>
          <w:fldChar w:fldCharType="begin"/>
        </w:r>
        <w:r w:rsidR="00902F31">
          <w:rPr>
            <w:noProof/>
            <w:webHidden/>
          </w:rPr>
          <w:instrText xml:space="preserve"> PAGEREF _Toc226018911 \h </w:instrText>
        </w:r>
        <w:r w:rsidR="00902F31">
          <w:rPr>
            <w:noProof/>
            <w:webHidden/>
          </w:rPr>
        </w:r>
        <w:r w:rsidR="00902F31">
          <w:rPr>
            <w:noProof/>
            <w:webHidden/>
          </w:rPr>
          <w:fldChar w:fldCharType="separate"/>
        </w:r>
        <w:r w:rsidR="00902F31">
          <w:rPr>
            <w:noProof/>
            <w:webHidden/>
          </w:rPr>
          <w:t>24</w:t>
        </w:r>
        <w:r w:rsidR="00902F31">
          <w:rPr>
            <w:noProof/>
            <w:webHidden/>
          </w:rPr>
          <w:fldChar w:fldCharType="end"/>
        </w:r>
      </w:hyperlink>
    </w:p>
    <w:p w14:paraId="1A6672D7" w14:textId="4783BEC7"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12" w:history="1">
        <w:r w:rsidR="00902F31" w:rsidRPr="00BA7E95">
          <w:rPr>
            <w:rStyle w:val="Hyperlink"/>
            <w:noProof/>
          </w:rPr>
          <w:t>8.3</w:t>
        </w:r>
        <w:r w:rsidR="00902F31">
          <w:rPr>
            <w:rFonts w:asciiTheme="minorHAnsi" w:eastAsiaTheme="minorEastAsia" w:hAnsiTheme="minorHAnsi" w:cstheme="minorBidi"/>
            <w:noProof/>
            <w:sz w:val="22"/>
            <w:szCs w:val="22"/>
          </w:rPr>
          <w:tab/>
        </w:r>
        <w:r w:rsidR="00902F31" w:rsidRPr="00BA7E95">
          <w:rPr>
            <w:rStyle w:val="Hyperlink"/>
            <w:noProof/>
          </w:rPr>
          <w:t>Manufacturer and Other Warranties (Optional)</w:t>
        </w:r>
        <w:r w:rsidR="00902F31">
          <w:rPr>
            <w:noProof/>
            <w:webHidden/>
          </w:rPr>
          <w:tab/>
        </w:r>
        <w:r w:rsidR="00902F31">
          <w:rPr>
            <w:noProof/>
            <w:webHidden/>
          </w:rPr>
          <w:fldChar w:fldCharType="begin"/>
        </w:r>
        <w:r w:rsidR="00902F31">
          <w:rPr>
            <w:noProof/>
            <w:webHidden/>
          </w:rPr>
          <w:instrText xml:space="preserve"> PAGEREF _Toc226018912 \h </w:instrText>
        </w:r>
        <w:r w:rsidR="00902F31">
          <w:rPr>
            <w:noProof/>
            <w:webHidden/>
          </w:rPr>
        </w:r>
        <w:r w:rsidR="00902F31">
          <w:rPr>
            <w:noProof/>
            <w:webHidden/>
          </w:rPr>
          <w:fldChar w:fldCharType="separate"/>
        </w:r>
        <w:r w:rsidR="00902F31">
          <w:rPr>
            <w:noProof/>
            <w:webHidden/>
          </w:rPr>
          <w:t>25</w:t>
        </w:r>
        <w:r w:rsidR="00902F31">
          <w:rPr>
            <w:noProof/>
            <w:webHidden/>
          </w:rPr>
          <w:fldChar w:fldCharType="end"/>
        </w:r>
      </w:hyperlink>
    </w:p>
    <w:p w14:paraId="67506038" w14:textId="610AB2FF" w:rsidR="00902F31" w:rsidRDefault="006C0EDA">
      <w:pPr>
        <w:pStyle w:val="TOC1"/>
        <w:rPr>
          <w:rFonts w:asciiTheme="minorHAnsi" w:eastAsiaTheme="minorEastAsia" w:hAnsiTheme="minorHAnsi" w:cstheme="minorBidi"/>
          <w:b w:val="0"/>
          <w:sz w:val="22"/>
          <w:szCs w:val="22"/>
        </w:rPr>
      </w:pPr>
      <w:hyperlink w:anchor="_Toc226018913" w:history="1">
        <w:r w:rsidR="00902F31" w:rsidRPr="00BA7E95">
          <w:rPr>
            <w:rStyle w:val="Hyperlink"/>
          </w:rPr>
          <w:t>9</w:t>
        </w:r>
        <w:r w:rsidR="00902F31">
          <w:rPr>
            <w:rFonts w:asciiTheme="minorHAnsi" w:eastAsiaTheme="minorEastAsia" w:hAnsiTheme="minorHAnsi" w:cstheme="minorBidi"/>
            <w:b w:val="0"/>
            <w:sz w:val="22"/>
            <w:szCs w:val="22"/>
          </w:rPr>
          <w:tab/>
        </w:r>
        <w:r w:rsidR="00902F31" w:rsidRPr="00BA7E95">
          <w:rPr>
            <w:rStyle w:val="Hyperlink"/>
          </w:rPr>
          <w:t>INSURANCE (CORE)</w:t>
        </w:r>
        <w:r w:rsidR="00902F31">
          <w:rPr>
            <w:webHidden/>
          </w:rPr>
          <w:tab/>
        </w:r>
        <w:r w:rsidR="00902F31">
          <w:rPr>
            <w:webHidden/>
          </w:rPr>
          <w:fldChar w:fldCharType="begin"/>
        </w:r>
        <w:r w:rsidR="00902F31">
          <w:rPr>
            <w:webHidden/>
          </w:rPr>
          <w:instrText xml:space="preserve"> PAGEREF _Toc226018913 \h </w:instrText>
        </w:r>
        <w:r w:rsidR="00902F31">
          <w:rPr>
            <w:webHidden/>
          </w:rPr>
        </w:r>
        <w:r w:rsidR="00902F31">
          <w:rPr>
            <w:webHidden/>
          </w:rPr>
          <w:fldChar w:fldCharType="separate"/>
        </w:r>
        <w:r w:rsidR="00902F31">
          <w:rPr>
            <w:webHidden/>
          </w:rPr>
          <w:t>26</w:t>
        </w:r>
        <w:r w:rsidR="00902F31">
          <w:rPr>
            <w:webHidden/>
          </w:rPr>
          <w:fldChar w:fldCharType="end"/>
        </w:r>
      </w:hyperlink>
    </w:p>
    <w:p w14:paraId="11883471" w14:textId="1D272A6A" w:rsidR="00902F31" w:rsidRDefault="006C0EDA">
      <w:pPr>
        <w:pStyle w:val="TOC2"/>
        <w:tabs>
          <w:tab w:val="right" w:leader="dot" w:pos="9061"/>
        </w:tabs>
        <w:rPr>
          <w:rFonts w:asciiTheme="minorHAnsi" w:eastAsiaTheme="minorEastAsia" w:hAnsiTheme="minorHAnsi" w:cstheme="minorBidi"/>
          <w:noProof/>
          <w:sz w:val="22"/>
          <w:szCs w:val="22"/>
        </w:rPr>
      </w:pPr>
      <w:hyperlink w:anchor="_Toc226018914" w:history="1">
        <w:r w:rsidR="00902F31" w:rsidRPr="00BA7E95">
          <w:rPr>
            <w:rStyle w:val="Hyperlink"/>
            <w:noProof/>
          </w:rPr>
          <w:t>9.1</w:t>
        </w:r>
        <w:r w:rsidR="00902F31">
          <w:rPr>
            <w:rFonts w:asciiTheme="minorHAnsi" w:eastAsiaTheme="minorEastAsia" w:hAnsiTheme="minorHAnsi" w:cstheme="minorBidi"/>
            <w:noProof/>
            <w:sz w:val="22"/>
            <w:szCs w:val="22"/>
          </w:rPr>
          <w:tab/>
        </w:r>
        <w:r w:rsidR="00902F31" w:rsidRPr="00BA7E95">
          <w:rPr>
            <w:rStyle w:val="Hyperlink"/>
            <w:noProof/>
          </w:rPr>
          <w:t>Insurance (Core)</w:t>
        </w:r>
        <w:r w:rsidR="00902F31">
          <w:rPr>
            <w:noProof/>
            <w:webHidden/>
          </w:rPr>
          <w:tab/>
        </w:r>
        <w:r w:rsidR="00902F31">
          <w:rPr>
            <w:noProof/>
            <w:webHidden/>
          </w:rPr>
          <w:fldChar w:fldCharType="begin"/>
        </w:r>
        <w:r w:rsidR="00902F31">
          <w:rPr>
            <w:noProof/>
            <w:webHidden/>
          </w:rPr>
          <w:instrText xml:space="preserve"> PAGEREF _Toc226018914 \h </w:instrText>
        </w:r>
        <w:r w:rsidR="00902F31">
          <w:rPr>
            <w:noProof/>
            <w:webHidden/>
          </w:rPr>
        </w:r>
        <w:r w:rsidR="00902F31">
          <w:rPr>
            <w:noProof/>
            <w:webHidden/>
          </w:rPr>
          <w:fldChar w:fldCharType="separate"/>
        </w:r>
        <w:r w:rsidR="00902F31">
          <w:rPr>
            <w:noProof/>
            <w:webHidden/>
          </w:rPr>
          <w:t>26</w:t>
        </w:r>
        <w:r w:rsidR="00902F31">
          <w:rPr>
            <w:noProof/>
            <w:webHidden/>
          </w:rPr>
          <w:fldChar w:fldCharType="end"/>
        </w:r>
      </w:hyperlink>
    </w:p>
    <w:p w14:paraId="31507C56" w14:textId="3257E96C" w:rsidR="00902F31" w:rsidRDefault="006C0EDA">
      <w:pPr>
        <w:pStyle w:val="TOC1"/>
        <w:rPr>
          <w:rFonts w:asciiTheme="minorHAnsi" w:eastAsiaTheme="minorEastAsia" w:hAnsiTheme="minorHAnsi" w:cstheme="minorBidi"/>
          <w:b w:val="0"/>
          <w:sz w:val="22"/>
          <w:szCs w:val="22"/>
        </w:rPr>
      </w:pPr>
      <w:hyperlink w:anchor="_Toc226018915" w:history="1">
        <w:r w:rsidR="00902F31" w:rsidRPr="00BA7E95">
          <w:rPr>
            <w:rStyle w:val="Hyperlink"/>
          </w:rPr>
          <w:t>10</w:t>
        </w:r>
        <w:r w:rsidR="00902F31">
          <w:rPr>
            <w:rFonts w:asciiTheme="minorHAnsi" w:eastAsiaTheme="minorEastAsia" w:hAnsiTheme="minorHAnsi" w:cstheme="minorBidi"/>
            <w:b w:val="0"/>
            <w:sz w:val="22"/>
            <w:szCs w:val="22"/>
          </w:rPr>
          <w:tab/>
        </w:r>
        <w:r w:rsidR="00902F31" w:rsidRPr="00BA7E95">
          <w:rPr>
            <w:rStyle w:val="Hyperlink"/>
          </w:rPr>
          <w:t>INDEMNITIES, DAMAGES, RISK AND LIABILITY (CORE)</w:t>
        </w:r>
        <w:r w:rsidR="00902F31">
          <w:rPr>
            <w:webHidden/>
          </w:rPr>
          <w:tab/>
        </w:r>
        <w:r w:rsidR="00902F31">
          <w:rPr>
            <w:webHidden/>
          </w:rPr>
          <w:fldChar w:fldCharType="begin"/>
        </w:r>
        <w:r w:rsidR="00902F31">
          <w:rPr>
            <w:webHidden/>
          </w:rPr>
          <w:instrText xml:space="preserve"> PAGEREF _Toc226018915 \h </w:instrText>
        </w:r>
        <w:r w:rsidR="00902F31">
          <w:rPr>
            <w:webHidden/>
          </w:rPr>
        </w:r>
        <w:r w:rsidR="00902F31">
          <w:rPr>
            <w:webHidden/>
          </w:rPr>
          <w:fldChar w:fldCharType="separate"/>
        </w:r>
        <w:r w:rsidR="00902F31">
          <w:rPr>
            <w:webHidden/>
          </w:rPr>
          <w:t>29</w:t>
        </w:r>
        <w:r w:rsidR="00902F31">
          <w:rPr>
            <w:webHidden/>
          </w:rPr>
          <w:fldChar w:fldCharType="end"/>
        </w:r>
      </w:hyperlink>
    </w:p>
    <w:p w14:paraId="77BECC4D" w14:textId="5DE8AAAD"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16" w:history="1">
        <w:r w:rsidR="00902F31" w:rsidRPr="00BA7E95">
          <w:rPr>
            <w:rStyle w:val="Hyperlink"/>
            <w:noProof/>
          </w:rPr>
          <w:t>10.1</w:t>
        </w:r>
        <w:r w:rsidR="00902F31">
          <w:rPr>
            <w:rFonts w:asciiTheme="minorHAnsi" w:eastAsiaTheme="minorEastAsia" w:hAnsiTheme="minorHAnsi" w:cstheme="minorBidi"/>
            <w:noProof/>
            <w:sz w:val="22"/>
            <w:szCs w:val="22"/>
          </w:rPr>
          <w:tab/>
        </w:r>
        <w:r w:rsidR="00902F31" w:rsidRPr="00BA7E95">
          <w:rPr>
            <w:rStyle w:val="Hyperlink"/>
            <w:noProof/>
          </w:rPr>
          <w:t>Indemnity (Core)</w:t>
        </w:r>
        <w:r w:rsidR="00902F31">
          <w:rPr>
            <w:noProof/>
            <w:webHidden/>
          </w:rPr>
          <w:tab/>
        </w:r>
        <w:r w:rsidR="00902F31">
          <w:rPr>
            <w:noProof/>
            <w:webHidden/>
          </w:rPr>
          <w:fldChar w:fldCharType="begin"/>
        </w:r>
        <w:r w:rsidR="00902F31">
          <w:rPr>
            <w:noProof/>
            <w:webHidden/>
          </w:rPr>
          <w:instrText xml:space="preserve"> PAGEREF _Toc226018916 \h </w:instrText>
        </w:r>
        <w:r w:rsidR="00902F31">
          <w:rPr>
            <w:noProof/>
            <w:webHidden/>
          </w:rPr>
        </w:r>
        <w:r w:rsidR="00902F31">
          <w:rPr>
            <w:noProof/>
            <w:webHidden/>
          </w:rPr>
          <w:fldChar w:fldCharType="separate"/>
        </w:r>
        <w:r w:rsidR="00902F31">
          <w:rPr>
            <w:noProof/>
            <w:webHidden/>
          </w:rPr>
          <w:t>29</w:t>
        </w:r>
        <w:r w:rsidR="00902F31">
          <w:rPr>
            <w:noProof/>
            <w:webHidden/>
          </w:rPr>
          <w:fldChar w:fldCharType="end"/>
        </w:r>
      </w:hyperlink>
    </w:p>
    <w:p w14:paraId="6DB096BD" w14:textId="1F9238C1"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17" w:history="1">
        <w:r w:rsidR="00902F31" w:rsidRPr="00BA7E95">
          <w:rPr>
            <w:rStyle w:val="Hyperlink"/>
            <w:noProof/>
          </w:rPr>
          <w:t>10.2</w:t>
        </w:r>
        <w:r w:rsidR="00902F31">
          <w:rPr>
            <w:rFonts w:asciiTheme="minorHAnsi" w:eastAsiaTheme="minorEastAsia" w:hAnsiTheme="minorHAnsi" w:cstheme="minorBidi"/>
            <w:noProof/>
            <w:sz w:val="22"/>
            <w:szCs w:val="22"/>
          </w:rPr>
          <w:tab/>
        </w:r>
        <w:r w:rsidR="00902F31" w:rsidRPr="00BA7E95">
          <w:rPr>
            <w:rStyle w:val="Hyperlink"/>
            <w:noProof/>
          </w:rPr>
          <w:t>Intellectual Property and Confidentiality (Core)</w:t>
        </w:r>
        <w:r w:rsidR="00902F31">
          <w:rPr>
            <w:noProof/>
            <w:webHidden/>
          </w:rPr>
          <w:tab/>
        </w:r>
        <w:r w:rsidR="00902F31">
          <w:rPr>
            <w:noProof/>
            <w:webHidden/>
          </w:rPr>
          <w:fldChar w:fldCharType="begin"/>
        </w:r>
        <w:r w:rsidR="00902F31">
          <w:rPr>
            <w:noProof/>
            <w:webHidden/>
          </w:rPr>
          <w:instrText xml:space="preserve"> PAGEREF _Toc226018917 \h </w:instrText>
        </w:r>
        <w:r w:rsidR="00902F31">
          <w:rPr>
            <w:noProof/>
            <w:webHidden/>
          </w:rPr>
        </w:r>
        <w:r w:rsidR="00902F31">
          <w:rPr>
            <w:noProof/>
            <w:webHidden/>
          </w:rPr>
          <w:fldChar w:fldCharType="separate"/>
        </w:r>
        <w:r w:rsidR="00902F31">
          <w:rPr>
            <w:noProof/>
            <w:webHidden/>
          </w:rPr>
          <w:t>29</w:t>
        </w:r>
        <w:r w:rsidR="00902F31">
          <w:rPr>
            <w:noProof/>
            <w:webHidden/>
          </w:rPr>
          <w:fldChar w:fldCharType="end"/>
        </w:r>
      </w:hyperlink>
    </w:p>
    <w:p w14:paraId="2A93B8BD" w14:textId="695C7705"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18" w:history="1">
        <w:r w:rsidR="00902F31" w:rsidRPr="00BA7E95">
          <w:rPr>
            <w:rStyle w:val="Hyperlink"/>
            <w:noProof/>
          </w:rPr>
          <w:t>10.3</w:t>
        </w:r>
        <w:r w:rsidR="00902F31">
          <w:rPr>
            <w:rFonts w:asciiTheme="minorHAnsi" w:eastAsiaTheme="minorEastAsia" w:hAnsiTheme="minorHAnsi" w:cstheme="minorBidi"/>
            <w:noProof/>
            <w:sz w:val="22"/>
            <w:szCs w:val="22"/>
          </w:rPr>
          <w:tab/>
        </w:r>
        <w:r w:rsidR="00902F31" w:rsidRPr="00BA7E95">
          <w:rPr>
            <w:rStyle w:val="Hyperlink"/>
            <w:noProof/>
          </w:rPr>
          <w:t>Loss of or Damage to the Deliverables and Products (Core)</w:t>
        </w:r>
        <w:r w:rsidR="00902F31">
          <w:rPr>
            <w:noProof/>
            <w:webHidden/>
          </w:rPr>
          <w:tab/>
        </w:r>
        <w:r w:rsidR="00902F31">
          <w:rPr>
            <w:noProof/>
            <w:webHidden/>
          </w:rPr>
          <w:fldChar w:fldCharType="begin"/>
        </w:r>
        <w:r w:rsidR="00902F31">
          <w:rPr>
            <w:noProof/>
            <w:webHidden/>
          </w:rPr>
          <w:instrText xml:space="preserve"> PAGEREF _Toc226018918 \h </w:instrText>
        </w:r>
        <w:r w:rsidR="00902F31">
          <w:rPr>
            <w:noProof/>
            <w:webHidden/>
          </w:rPr>
        </w:r>
        <w:r w:rsidR="00902F31">
          <w:rPr>
            <w:noProof/>
            <w:webHidden/>
          </w:rPr>
          <w:fldChar w:fldCharType="separate"/>
        </w:r>
        <w:r w:rsidR="00902F31">
          <w:rPr>
            <w:noProof/>
            <w:webHidden/>
          </w:rPr>
          <w:t>30</w:t>
        </w:r>
        <w:r w:rsidR="00902F31">
          <w:rPr>
            <w:noProof/>
            <w:webHidden/>
          </w:rPr>
          <w:fldChar w:fldCharType="end"/>
        </w:r>
      </w:hyperlink>
    </w:p>
    <w:p w14:paraId="0022E9AE" w14:textId="2BCE6CA1"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19" w:history="1">
        <w:r w:rsidR="00902F31" w:rsidRPr="00BA7E95">
          <w:rPr>
            <w:rStyle w:val="Hyperlink"/>
            <w:noProof/>
          </w:rPr>
          <w:t>10.4</w:t>
        </w:r>
        <w:r w:rsidR="00902F31">
          <w:rPr>
            <w:rFonts w:asciiTheme="minorHAnsi" w:eastAsiaTheme="minorEastAsia" w:hAnsiTheme="minorHAnsi" w:cstheme="minorBidi"/>
            <w:noProof/>
            <w:sz w:val="22"/>
            <w:szCs w:val="22"/>
          </w:rPr>
          <w:tab/>
        </w:r>
        <w:r w:rsidR="00902F31" w:rsidRPr="00BA7E95">
          <w:rPr>
            <w:rStyle w:val="Hyperlink"/>
            <w:noProof/>
          </w:rPr>
          <w:t>Loss of or Damage to Commonwealth Property (Core)</w:t>
        </w:r>
        <w:r w:rsidR="00902F31">
          <w:rPr>
            <w:noProof/>
            <w:webHidden/>
          </w:rPr>
          <w:tab/>
        </w:r>
        <w:r w:rsidR="00902F31">
          <w:rPr>
            <w:noProof/>
            <w:webHidden/>
          </w:rPr>
          <w:fldChar w:fldCharType="begin"/>
        </w:r>
        <w:r w:rsidR="00902F31">
          <w:rPr>
            <w:noProof/>
            <w:webHidden/>
          </w:rPr>
          <w:instrText xml:space="preserve"> PAGEREF _Toc226018919 \h </w:instrText>
        </w:r>
        <w:r w:rsidR="00902F31">
          <w:rPr>
            <w:noProof/>
            <w:webHidden/>
          </w:rPr>
        </w:r>
        <w:r w:rsidR="00902F31">
          <w:rPr>
            <w:noProof/>
            <w:webHidden/>
          </w:rPr>
          <w:fldChar w:fldCharType="separate"/>
        </w:r>
        <w:r w:rsidR="00902F31">
          <w:rPr>
            <w:noProof/>
            <w:webHidden/>
          </w:rPr>
          <w:t>30</w:t>
        </w:r>
        <w:r w:rsidR="00902F31">
          <w:rPr>
            <w:noProof/>
            <w:webHidden/>
          </w:rPr>
          <w:fldChar w:fldCharType="end"/>
        </w:r>
      </w:hyperlink>
    </w:p>
    <w:p w14:paraId="566B6278" w14:textId="02E0D980"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0" w:history="1">
        <w:r w:rsidR="00902F31" w:rsidRPr="00BA7E95">
          <w:rPr>
            <w:rStyle w:val="Hyperlink"/>
            <w:noProof/>
          </w:rPr>
          <w:t>10.5</w:t>
        </w:r>
        <w:r w:rsidR="00902F31">
          <w:rPr>
            <w:rFonts w:asciiTheme="minorHAnsi" w:eastAsiaTheme="minorEastAsia" w:hAnsiTheme="minorHAnsi" w:cstheme="minorBidi"/>
            <w:noProof/>
            <w:sz w:val="22"/>
            <w:szCs w:val="22"/>
          </w:rPr>
          <w:tab/>
        </w:r>
        <w:r w:rsidR="00902F31" w:rsidRPr="00BA7E95">
          <w:rPr>
            <w:rStyle w:val="Hyperlink"/>
            <w:noProof/>
          </w:rPr>
          <w:t>Exclusions of Certain Losses (Core)</w:t>
        </w:r>
        <w:r w:rsidR="00902F31">
          <w:rPr>
            <w:noProof/>
            <w:webHidden/>
          </w:rPr>
          <w:tab/>
        </w:r>
        <w:r w:rsidR="00902F31">
          <w:rPr>
            <w:noProof/>
            <w:webHidden/>
          </w:rPr>
          <w:fldChar w:fldCharType="begin"/>
        </w:r>
        <w:r w:rsidR="00902F31">
          <w:rPr>
            <w:noProof/>
            <w:webHidden/>
          </w:rPr>
          <w:instrText xml:space="preserve"> PAGEREF _Toc226018920 \h </w:instrText>
        </w:r>
        <w:r w:rsidR="00902F31">
          <w:rPr>
            <w:noProof/>
            <w:webHidden/>
          </w:rPr>
        </w:r>
        <w:r w:rsidR="00902F31">
          <w:rPr>
            <w:noProof/>
            <w:webHidden/>
          </w:rPr>
          <w:fldChar w:fldCharType="separate"/>
        </w:r>
        <w:r w:rsidR="00902F31">
          <w:rPr>
            <w:noProof/>
            <w:webHidden/>
          </w:rPr>
          <w:t>30</w:t>
        </w:r>
        <w:r w:rsidR="00902F31">
          <w:rPr>
            <w:noProof/>
            <w:webHidden/>
          </w:rPr>
          <w:fldChar w:fldCharType="end"/>
        </w:r>
      </w:hyperlink>
    </w:p>
    <w:p w14:paraId="70AD8084" w14:textId="6E9A1504"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1" w:history="1">
        <w:r w:rsidR="00902F31" w:rsidRPr="00BA7E95">
          <w:rPr>
            <w:rStyle w:val="Hyperlink"/>
            <w:noProof/>
            <w:lang w:eastAsia="zh-CN"/>
          </w:rPr>
          <w:t>10.6</w:t>
        </w:r>
        <w:r w:rsidR="00902F31">
          <w:rPr>
            <w:rFonts w:asciiTheme="minorHAnsi" w:eastAsiaTheme="minorEastAsia" w:hAnsiTheme="minorHAnsi" w:cstheme="minorBidi"/>
            <w:noProof/>
            <w:sz w:val="22"/>
            <w:szCs w:val="22"/>
          </w:rPr>
          <w:tab/>
        </w:r>
        <w:r w:rsidR="00902F31" w:rsidRPr="00BA7E95">
          <w:rPr>
            <w:rStyle w:val="Hyperlink"/>
            <w:noProof/>
            <w:lang w:eastAsia="zh-CN"/>
          </w:rPr>
          <w:t>Liability Caps (Core)</w:t>
        </w:r>
        <w:r w:rsidR="00902F31">
          <w:rPr>
            <w:noProof/>
            <w:webHidden/>
          </w:rPr>
          <w:tab/>
        </w:r>
        <w:r w:rsidR="00902F31">
          <w:rPr>
            <w:noProof/>
            <w:webHidden/>
          </w:rPr>
          <w:fldChar w:fldCharType="begin"/>
        </w:r>
        <w:r w:rsidR="00902F31">
          <w:rPr>
            <w:noProof/>
            <w:webHidden/>
          </w:rPr>
          <w:instrText xml:space="preserve"> PAGEREF _Toc226018921 \h </w:instrText>
        </w:r>
        <w:r w:rsidR="00902F31">
          <w:rPr>
            <w:noProof/>
            <w:webHidden/>
          </w:rPr>
        </w:r>
        <w:r w:rsidR="00902F31">
          <w:rPr>
            <w:noProof/>
            <w:webHidden/>
          </w:rPr>
          <w:fldChar w:fldCharType="separate"/>
        </w:r>
        <w:r w:rsidR="00902F31">
          <w:rPr>
            <w:noProof/>
            <w:webHidden/>
          </w:rPr>
          <w:t>31</w:t>
        </w:r>
        <w:r w:rsidR="00902F31">
          <w:rPr>
            <w:noProof/>
            <w:webHidden/>
          </w:rPr>
          <w:fldChar w:fldCharType="end"/>
        </w:r>
      </w:hyperlink>
    </w:p>
    <w:p w14:paraId="4B2837E5" w14:textId="3B5BCC9D"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2" w:history="1">
        <w:r w:rsidR="00902F31" w:rsidRPr="00BA7E95">
          <w:rPr>
            <w:rStyle w:val="Hyperlink"/>
            <w:noProof/>
          </w:rPr>
          <w:t>10.7</w:t>
        </w:r>
        <w:r w:rsidR="00902F31">
          <w:rPr>
            <w:rFonts w:asciiTheme="minorHAnsi" w:eastAsiaTheme="minorEastAsia" w:hAnsiTheme="minorHAnsi" w:cstheme="minorBidi"/>
            <w:noProof/>
            <w:sz w:val="22"/>
            <w:szCs w:val="22"/>
          </w:rPr>
          <w:tab/>
        </w:r>
        <w:r w:rsidR="00902F31" w:rsidRPr="00BA7E95">
          <w:rPr>
            <w:rStyle w:val="Hyperlink"/>
            <w:noProof/>
          </w:rPr>
          <w:t>Proportionate Liability Laws (Core)</w:t>
        </w:r>
        <w:r w:rsidR="00902F31">
          <w:rPr>
            <w:noProof/>
            <w:webHidden/>
          </w:rPr>
          <w:tab/>
        </w:r>
        <w:r w:rsidR="00902F31">
          <w:rPr>
            <w:noProof/>
            <w:webHidden/>
          </w:rPr>
          <w:fldChar w:fldCharType="begin"/>
        </w:r>
        <w:r w:rsidR="00902F31">
          <w:rPr>
            <w:noProof/>
            <w:webHidden/>
          </w:rPr>
          <w:instrText xml:space="preserve"> PAGEREF _Toc226018922 \h </w:instrText>
        </w:r>
        <w:r w:rsidR="00902F31">
          <w:rPr>
            <w:noProof/>
            <w:webHidden/>
          </w:rPr>
        </w:r>
        <w:r w:rsidR="00902F31">
          <w:rPr>
            <w:noProof/>
            <w:webHidden/>
          </w:rPr>
          <w:fldChar w:fldCharType="separate"/>
        </w:r>
        <w:r w:rsidR="00902F31">
          <w:rPr>
            <w:noProof/>
            <w:webHidden/>
          </w:rPr>
          <w:t>32</w:t>
        </w:r>
        <w:r w:rsidR="00902F31">
          <w:rPr>
            <w:noProof/>
            <w:webHidden/>
          </w:rPr>
          <w:fldChar w:fldCharType="end"/>
        </w:r>
      </w:hyperlink>
    </w:p>
    <w:p w14:paraId="60F5346A" w14:textId="7A70BB1E" w:rsidR="00902F31" w:rsidRDefault="006C0EDA">
      <w:pPr>
        <w:pStyle w:val="TOC1"/>
        <w:rPr>
          <w:rFonts w:asciiTheme="minorHAnsi" w:eastAsiaTheme="minorEastAsia" w:hAnsiTheme="minorHAnsi" w:cstheme="minorBidi"/>
          <w:b w:val="0"/>
          <w:sz w:val="22"/>
          <w:szCs w:val="22"/>
        </w:rPr>
      </w:pPr>
      <w:hyperlink w:anchor="_Toc226018923" w:history="1">
        <w:r w:rsidR="00902F31" w:rsidRPr="00BA7E95">
          <w:rPr>
            <w:rStyle w:val="Hyperlink"/>
          </w:rPr>
          <w:t>11</w:t>
        </w:r>
        <w:r w:rsidR="00902F31">
          <w:rPr>
            <w:rFonts w:asciiTheme="minorHAnsi" w:eastAsiaTheme="minorEastAsia" w:hAnsiTheme="minorHAnsi" w:cstheme="minorBidi"/>
            <w:b w:val="0"/>
            <w:sz w:val="22"/>
            <w:szCs w:val="22"/>
          </w:rPr>
          <w:tab/>
        </w:r>
        <w:r w:rsidR="00902F31" w:rsidRPr="00BA7E95">
          <w:rPr>
            <w:rStyle w:val="Hyperlink"/>
          </w:rPr>
          <w:t>CONTRACT MANAGEMENT (CORE)</w:t>
        </w:r>
        <w:r w:rsidR="00902F31">
          <w:rPr>
            <w:webHidden/>
          </w:rPr>
          <w:tab/>
        </w:r>
        <w:r w:rsidR="00902F31">
          <w:rPr>
            <w:webHidden/>
          </w:rPr>
          <w:fldChar w:fldCharType="begin"/>
        </w:r>
        <w:r w:rsidR="00902F31">
          <w:rPr>
            <w:webHidden/>
          </w:rPr>
          <w:instrText xml:space="preserve"> PAGEREF _Toc226018923 \h </w:instrText>
        </w:r>
        <w:r w:rsidR="00902F31">
          <w:rPr>
            <w:webHidden/>
          </w:rPr>
        </w:r>
        <w:r w:rsidR="00902F31">
          <w:rPr>
            <w:webHidden/>
          </w:rPr>
          <w:fldChar w:fldCharType="separate"/>
        </w:r>
        <w:r w:rsidR="00902F31">
          <w:rPr>
            <w:webHidden/>
          </w:rPr>
          <w:t>32</w:t>
        </w:r>
        <w:r w:rsidR="00902F31">
          <w:rPr>
            <w:webHidden/>
          </w:rPr>
          <w:fldChar w:fldCharType="end"/>
        </w:r>
      </w:hyperlink>
    </w:p>
    <w:p w14:paraId="39E8B9C0" w14:textId="18B250F4"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4" w:history="1">
        <w:r w:rsidR="00902F31" w:rsidRPr="00BA7E95">
          <w:rPr>
            <w:rStyle w:val="Hyperlink"/>
            <w:noProof/>
          </w:rPr>
          <w:t>11.1</w:t>
        </w:r>
        <w:r w:rsidR="00902F31">
          <w:rPr>
            <w:rFonts w:asciiTheme="minorHAnsi" w:eastAsiaTheme="minorEastAsia" w:hAnsiTheme="minorHAnsi" w:cstheme="minorBidi"/>
            <w:noProof/>
            <w:sz w:val="22"/>
            <w:szCs w:val="22"/>
          </w:rPr>
          <w:tab/>
        </w:r>
        <w:r w:rsidR="00902F31" w:rsidRPr="00BA7E95">
          <w:rPr>
            <w:rStyle w:val="Hyperlink"/>
            <w:noProof/>
          </w:rPr>
          <w:t>Change to the Contract (Core)</w:t>
        </w:r>
        <w:r w:rsidR="00902F31">
          <w:rPr>
            <w:noProof/>
            <w:webHidden/>
          </w:rPr>
          <w:tab/>
        </w:r>
        <w:r w:rsidR="00902F31">
          <w:rPr>
            <w:noProof/>
            <w:webHidden/>
          </w:rPr>
          <w:fldChar w:fldCharType="begin"/>
        </w:r>
        <w:r w:rsidR="00902F31">
          <w:rPr>
            <w:noProof/>
            <w:webHidden/>
          </w:rPr>
          <w:instrText xml:space="preserve"> PAGEREF _Toc226018924 \h </w:instrText>
        </w:r>
        <w:r w:rsidR="00902F31">
          <w:rPr>
            <w:noProof/>
            <w:webHidden/>
          </w:rPr>
        </w:r>
        <w:r w:rsidR="00902F31">
          <w:rPr>
            <w:noProof/>
            <w:webHidden/>
          </w:rPr>
          <w:fldChar w:fldCharType="separate"/>
        </w:r>
        <w:r w:rsidR="00902F31">
          <w:rPr>
            <w:noProof/>
            <w:webHidden/>
          </w:rPr>
          <w:t>32</w:t>
        </w:r>
        <w:r w:rsidR="00902F31">
          <w:rPr>
            <w:noProof/>
            <w:webHidden/>
          </w:rPr>
          <w:fldChar w:fldCharType="end"/>
        </w:r>
      </w:hyperlink>
    </w:p>
    <w:p w14:paraId="302ABC2A" w14:textId="4559F087"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5" w:history="1">
        <w:r w:rsidR="00902F31" w:rsidRPr="00BA7E95">
          <w:rPr>
            <w:rStyle w:val="Hyperlink"/>
            <w:noProof/>
          </w:rPr>
          <w:t>11.2</w:t>
        </w:r>
        <w:r w:rsidR="00902F31">
          <w:rPr>
            <w:rFonts w:asciiTheme="minorHAnsi" w:eastAsiaTheme="minorEastAsia" w:hAnsiTheme="minorHAnsi" w:cstheme="minorBidi"/>
            <w:noProof/>
            <w:sz w:val="22"/>
            <w:szCs w:val="22"/>
          </w:rPr>
          <w:tab/>
        </w:r>
        <w:r w:rsidR="00902F31" w:rsidRPr="00BA7E95">
          <w:rPr>
            <w:rStyle w:val="Hyperlink"/>
            <w:noProof/>
          </w:rPr>
          <w:t>Conflict of Interest (Core)</w:t>
        </w:r>
        <w:r w:rsidR="00902F31">
          <w:rPr>
            <w:noProof/>
            <w:webHidden/>
          </w:rPr>
          <w:tab/>
        </w:r>
        <w:r w:rsidR="00902F31">
          <w:rPr>
            <w:noProof/>
            <w:webHidden/>
          </w:rPr>
          <w:fldChar w:fldCharType="begin"/>
        </w:r>
        <w:r w:rsidR="00902F31">
          <w:rPr>
            <w:noProof/>
            <w:webHidden/>
          </w:rPr>
          <w:instrText xml:space="preserve"> PAGEREF _Toc226018925 \h </w:instrText>
        </w:r>
        <w:r w:rsidR="00902F31">
          <w:rPr>
            <w:noProof/>
            <w:webHidden/>
          </w:rPr>
        </w:r>
        <w:r w:rsidR="00902F31">
          <w:rPr>
            <w:noProof/>
            <w:webHidden/>
          </w:rPr>
          <w:fldChar w:fldCharType="separate"/>
        </w:r>
        <w:r w:rsidR="00902F31">
          <w:rPr>
            <w:noProof/>
            <w:webHidden/>
          </w:rPr>
          <w:t>32</w:t>
        </w:r>
        <w:r w:rsidR="00902F31">
          <w:rPr>
            <w:noProof/>
            <w:webHidden/>
          </w:rPr>
          <w:fldChar w:fldCharType="end"/>
        </w:r>
      </w:hyperlink>
    </w:p>
    <w:p w14:paraId="728160AF" w14:textId="72667CB3"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6" w:history="1">
        <w:r w:rsidR="00902F31" w:rsidRPr="00BA7E95">
          <w:rPr>
            <w:rStyle w:val="Hyperlink"/>
            <w:noProof/>
          </w:rPr>
          <w:t>11.3</w:t>
        </w:r>
        <w:r w:rsidR="00902F31">
          <w:rPr>
            <w:rFonts w:asciiTheme="minorHAnsi" w:eastAsiaTheme="minorEastAsia" w:hAnsiTheme="minorHAnsi" w:cstheme="minorBidi"/>
            <w:noProof/>
            <w:sz w:val="22"/>
            <w:szCs w:val="22"/>
          </w:rPr>
          <w:tab/>
        </w:r>
        <w:r w:rsidR="00902F31" w:rsidRPr="00BA7E95">
          <w:rPr>
            <w:rStyle w:val="Hyperlink"/>
            <w:noProof/>
          </w:rPr>
          <w:t>Waiver (Core)</w:t>
        </w:r>
        <w:r w:rsidR="00902F31">
          <w:rPr>
            <w:noProof/>
            <w:webHidden/>
          </w:rPr>
          <w:tab/>
        </w:r>
        <w:r w:rsidR="00902F31">
          <w:rPr>
            <w:noProof/>
            <w:webHidden/>
          </w:rPr>
          <w:fldChar w:fldCharType="begin"/>
        </w:r>
        <w:r w:rsidR="00902F31">
          <w:rPr>
            <w:noProof/>
            <w:webHidden/>
          </w:rPr>
          <w:instrText xml:space="preserve"> PAGEREF _Toc226018926 \h </w:instrText>
        </w:r>
        <w:r w:rsidR="00902F31">
          <w:rPr>
            <w:noProof/>
            <w:webHidden/>
          </w:rPr>
        </w:r>
        <w:r w:rsidR="00902F31">
          <w:rPr>
            <w:noProof/>
            <w:webHidden/>
          </w:rPr>
          <w:fldChar w:fldCharType="separate"/>
        </w:r>
        <w:r w:rsidR="00902F31">
          <w:rPr>
            <w:noProof/>
            <w:webHidden/>
          </w:rPr>
          <w:t>33</w:t>
        </w:r>
        <w:r w:rsidR="00902F31">
          <w:rPr>
            <w:noProof/>
            <w:webHidden/>
          </w:rPr>
          <w:fldChar w:fldCharType="end"/>
        </w:r>
      </w:hyperlink>
    </w:p>
    <w:p w14:paraId="68671A13" w14:textId="04A4550A"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7" w:history="1">
        <w:r w:rsidR="00902F31" w:rsidRPr="00BA7E95">
          <w:rPr>
            <w:rStyle w:val="Hyperlink"/>
            <w:noProof/>
          </w:rPr>
          <w:t>11.4</w:t>
        </w:r>
        <w:r w:rsidR="00902F31">
          <w:rPr>
            <w:rFonts w:asciiTheme="minorHAnsi" w:eastAsiaTheme="minorEastAsia" w:hAnsiTheme="minorHAnsi" w:cstheme="minorBidi"/>
            <w:noProof/>
            <w:sz w:val="22"/>
            <w:szCs w:val="22"/>
          </w:rPr>
          <w:tab/>
        </w:r>
        <w:r w:rsidR="00902F31" w:rsidRPr="00BA7E95">
          <w:rPr>
            <w:rStyle w:val="Hyperlink"/>
            <w:noProof/>
          </w:rPr>
          <w:t>Confidential Information (Core)</w:t>
        </w:r>
        <w:r w:rsidR="00902F31">
          <w:rPr>
            <w:noProof/>
            <w:webHidden/>
          </w:rPr>
          <w:tab/>
        </w:r>
        <w:r w:rsidR="00902F31">
          <w:rPr>
            <w:noProof/>
            <w:webHidden/>
          </w:rPr>
          <w:fldChar w:fldCharType="begin"/>
        </w:r>
        <w:r w:rsidR="00902F31">
          <w:rPr>
            <w:noProof/>
            <w:webHidden/>
          </w:rPr>
          <w:instrText xml:space="preserve"> PAGEREF _Toc226018927 \h </w:instrText>
        </w:r>
        <w:r w:rsidR="00902F31">
          <w:rPr>
            <w:noProof/>
            <w:webHidden/>
          </w:rPr>
        </w:r>
        <w:r w:rsidR="00902F31">
          <w:rPr>
            <w:noProof/>
            <w:webHidden/>
          </w:rPr>
          <w:fldChar w:fldCharType="separate"/>
        </w:r>
        <w:r w:rsidR="00902F31">
          <w:rPr>
            <w:noProof/>
            <w:webHidden/>
          </w:rPr>
          <w:t>33</w:t>
        </w:r>
        <w:r w:rsidR="00902F31">
          <w:rPr>
            <w:noProof/>
            <w:webHidden/>
          </w:rPr>
          <w:fldChar w:fldCharType="end"/>
        </w:r>
      </w:hyperlink>
    </w:p>
    <w:p w14:paraId="56603885" w14:textId="77623E26"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8" w:history="1">
        <w:r w:rsidR="00902F31" w:rsidRPr="00BA7E95">
          <w:rPr>
            <w:rStyle w:val="Hyperlink"/>
            <w:noProof/>
          </w:rPr>
          <w:t>11.5</w:t>
        </w:r>
        <w:r w:rsidR="00902F31">
          <w:rPr>
            <w:rFonts w:asciiTheme="minorHAnsi" w:eastAsiaTheme="minorEastAsia" w:hAnsiTheme="minorHAnsi" w:cstheme="minorBidi"/>
            <w:noProof/>
            <w:sz w:val="22"/>
            <w:szCs w:val="22"/>
          </w:rPr>
          <w:tab/>
        </w:r>
        <w:r w:rsidR="00902F31" w:rsidRPr="00BA7E95">
          <w:rPr>
            <w:rStyle w:val="Hyperlink"/>
            <w:noProof/>
          </w:rPr>
          <w:t>Assignment and Novation</w:t>
        </w:r>
        <w:r w:rsidR="00902F31" w:rsidRPr="00BA7E95">
          <w:rPr>
            <w:rStyle w:val="Hyperlink"/>
            <w:i/>
            <w:noProof/>
          </w:rPr>
          <w:t xml:space="preserve"> </w:t>
        </w:r>
        <w:r w:rsidR="00902F31" w:rsidRPr="00BA7E95">
          <w:rPr>
            <w:rStyle w:val="Hyperlink"/>
            <w:noProof/>
          </w:rPr>
          <w:t>(Core)</w:t>
        </w:r>
        <w:r w:rsidR="00902F31">
          <w:rPr>
            <w:noProof/>
            <w:webHidden/>
          </w:rPr>
          <w:tab/>
        </w:r>
        <w:r w:rsidR="00902F31">
          <w:rPr>
            <w:noProof/>
            <w:webHidden/>
          </w:rPr>
          <w:fldChar w:fldCharType="begin"/>
        </w:r>
        <w:r w:rsidR="00902F31">
          <w:rPr>
            <w:noProof/>
            <w:webHidden/>
          </w:rPr>
          <w:instrText xml:space="preserve"> PAGEREF _Toc226018928 \h </w:instrText>
        </w:r>
        <w:r w:rsidR="00902F31">
          <w:rPr>
            <w:noProof/>
            <w:webHidden/>
          </w:rPr>
        </w:r>
        <w:r w:rsidR="00902F31">
          <w:rPr>
            <w:noProof/>
            <w:webHidden/>
          </w:rPr>
          <w:fldChar w:fldCharType="separate"/>
        </w:r>
        <w:r w:rsidR="00902F31">
          <w:rPr>
            <w:noProof/>
            <w:webHidden/>
          </w:rPr>
          <w:t>34</w:t>
        </w:r>
        <w:r w:rsidR="00902F31">
          <w:rPr>
            <w:noProof/>
            <w:webHidden/>
          </w:rPr>
          <w:fldChar w:fldCharType="end"/>
        </w:r>
      </w:hyperlink>
    </w:p>
    <w:p w14:paraId="44653C8E" w14:textId="5CE9E5B8"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29" w:history="1">
        <w:r w:rsidR="00902F31" w:rsidRPr="00BA7E95">
          <w:rPr>
            <w:rStyle w:val="Hyperlink"/>
            <w:noProof/>
          </w:rPr>
          <w:t>11.6</w:t>
        </w:r>
        <w:r w:rsidR="00902F31">
          <w:rPr>
            <w:rFonts w:asciiTheme="minorHAnsi" w:eastAsiaTheme="minorEastAsia" w:hAnsiTheme="minorHAnsi" w:cstheme="minorBidi"/>
            <w:noProof/>
            <w:sz w:val="22"/>
            <w:szCs w:val="22"/>
          </w:rPr>
          <w:tab/>
        </w:r>
        <w:r w:rsidR="00902F31" w:rsidRPr="00BA7E95">
          <w:rPr>
            <w:rStyle w:val="Hyperlink"/>
            <w:noProof/>
          </w:rPr>
          <w:t>Negation of Employment and Agency (Core)</w:t>
        </w:r>
        <w:r w:rsidR="00902F31">
          <w:rPr>
            <w:noProof/>
            <w:webHidden/>
          </w:rPr>
          <w:tab/>
        </w:r>
        <w:r w:rsidR="00902F31">
          <w:rPr>
            <w:noProof/>
            <w:webHidden/>
          </w:rPr>
          <w:fldChar w:fldCharType="begin"/>
        </w:r>
        <w:r w:rsidR="00902F31">
          <w:rPr>
            <w:noProof/>
            <w:webHidden/>
          </w:rPr>
          <w:instrText xml:space="preserve"> PAGEREF _Toc226018929 \h </w:instrText>
        </w:r>
        <w:r w:rsidR="00902F31">
          <w:rPr>
            <w:noProof/>
            <w:webHidden/>
          </w:rPr>
        </w:r>
        <w:r w:rsidR="00902F31">
          <w:rPr>
            <w:noProof/>
            <w:webHidden/>
          </w:rPr>
          <w:fldChar w:fldCharType="separate"/>
        </w:r>
        <w:r w:rsidR="00902F31">
          <w:rPr>
            <w:noProof/>
            <w:webHidden/>
          </w:rPr>
          <w:t>34</w:t>
        </w:r>
        <w:r w:rsidR="00902F31">
          <w:rPr>
            <w:noProof/>
            <w:webHidden/>
          </w:rPr>
          <w:fldChar w:fldCharType="end"/>
        </w:r>
      </w:hyperlink>
    </w:p>
    <w:p w14:paraId="7AD0DF2F" w14:textId="02B12C1F"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0" w:history="1">
        <w:r w:rsidR="00902F31" w:rsidRPr="00BA7E95">
          <w:rPr>
            <w:rStyle w:val="Hyperlink"/>
            <w:noProof/>
          </w:rPr>
          <w:t>11.7</w:t>
        </w:r>
        <w:r w:rsidR="00902F31">
          <w:rPr>
            <w:rFonts w:asciiTheme="minorHAnsi" w:eastAsiaTheme="minorEastAsia" w:hAnsiTheme="minorHAnsi" w:cstheme="minorBidi"/>
            <w:noProof/>
            <w:sz w:val="22"/>
            <w:szCs w:val="22"/>
          </w:rPr>
          <w:tab/>
        </w:r>
        <w:r w:rsidR="00902F31" w:rsidRPr="00BA7E95">
          <w:rPr>
            <w:rStyle w:val="Hyperlink"/>
            <w:noProof/>
          </w:rPr>
          <w:t>Commonwealth Access (Core)</w:t>
        </w:r>
        <w:r w:rsidR="00902F31">
          <w:rPr>
            <w:noProof/>
            <w:webHidden/>
          </w:rPr>
          <w:tab/>
        </w:r>
        <w:r w:rsidR="00902F31">
          <w:rPr>
            <w:noProof/>
            <w:webHidden/>
          </w:rPr>
          <w:fldChar w:fldCharType="begin"/>
        </w:r>
        <w:r w:rsidR="00902F31">
          <w:rPr>
            <w:noProof/>
            <w:webHidden/>
          </w:rPr>
          <w:instrText xml:space="preserve"> PAGEREF _Toc226018930 \h </w:instrText>
        </w:r>
        <w:r w:rsidR="00902F31">
          <w:rPr>
            <w:noProof/>
            <w:webHidden/>
          </w:rPr>
        </w:r>
        <w:r w:rsidR="00902F31">
          <w:rPr>
            <w:noProof/>
            <w:webHidden/>
          </w:rPr>
          <w:fldChar w:fldCharType="separate"/>
        </w:r>
        <w:r w:rsidR="00902F31">
          <w:rPr>
            <w:noProof/>
            <w:webHidden/>
          </w:rPr>
          <w:t>34</w:t>
        </w:r>
        <w:r w:rsidR="00902F31">
          <w:rPr>
            <w:noProof/>
            <w:webHidden/>
          </w:rPr>
          <w:fldChar w:fldCharType="end"/>
        </w:r>
      </w:hyperlink>
    </w:p>
    <w:p w14:paraId="3A0F18D8" w14:textId="74B2A0D9"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1" w:history="1">
        <w:r w:rsidR="00902F31" w:rsidRPr="00BA7E95">
          <w:rPr>
            <w:rStyle w:val="Hyperlink"/>
            <w:rFonts w:eastAsia="Calibri"/>
            <w:noProof/>
          </w:rPr>
          <w:t>11.8</w:t>
        </w:r>
        <w:r w:rsidR="00902F31">
          <w:rPr>
            <w:rFonts w:asciiTheme="minorHAnsi" w:eastAsiaTheme="minorEastAsia" w:hAnsiTheme="minorHAnsi" w:cstheme="minorBidi"/>
            <w:noProof/>
            <w:sz w:val="22"/>
            <w:szCs w:val="22"/>
          </w:rPr>
          <w:tab/>
        </w:r>
        <w:r w:rsidR="00902F31" w:rsidRPr="00BA7E95">
          <w:rPr>
            <w:rStyle w:val="Hyperlink"/>
            <w:rFonts w:eastAsia="Calibri"/>
            <w:noProof/>
          </w:rPr>
          <w:t>Contractor Access (Optional)</w:t>
        </w:r>
        <w:r w:rsidR="00902F31">
          <w:rPr>
            <w:noProof/>
            <w:webHidden/>
          </w:rPr>
          <w:tab/>
        </w:r>
        <w:r w:rsidR="00902F31">
          <w:rPr>
            <w:noProof/>
            <w:webHidden/>
          </w:rPr>
          <w:fldChar w:fldCharType="begin"/>
        </w:r>
        <w:r w:rsidR="00902F31">
          <w:rPr>
            <w:noProof/>
            <w:webHidden/>
          </w:rPr>
          <w:instrText xml:space="preserve"> PAGEREF _Toc226018931 \h </w:instrText>
        </w:r>
        <w:r w:rsidR="00902F31">
          <w:rPr>
            <w:noProof/>
            <w:webHidden/>
          </w:rPr>
        </w:r>
        <w:r w:rsidR="00902F31">
          <w:rPr>
            <w:noProof/>
            <w:webHidden/>
          </w:rPr>
          <w:fldChar w:fldCharType="separate"/>
        </w:r>
        <w:r w:rsidR="00902F31">
          <w:rPr>
            <w:noProof/>
            <w:webHidden/>
          </w:rPr>
          <w:t>35</w:t>
        </w:r>
        <w:r w:rsidR="00902F31">
          <w:rPr>
            <w:noProof/>
            <w:webHidden/>
          </w:rPr>
          <w:fldChar w:fldCharType="end"/>
        </w:r>
      </w:hyperlink>
    </w:p>
    <w:p w14:paraId="7038D93A" w14:textId="0B8D4B84"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2" w:history="1">
        <w:r w:rsidR="00902F31" w:rsidRPr="00BA7E95">
          <w:rPr>
            <w:rStyle w:val="Hyperlink"/>
            <w:noProof/>
          </w:rPr>
          <w:t>11.9</w:t>
        </w:r>
        <w:r w:rsidR="00902F31">
          <w:rPr>
            <w:rFonts w:asciiTheme="minorHAnsi" w:eastAsiaTheme="minorEastAsia" w:hAnsiTheme="minorHAnsi" w:cstheme="minorBidi"/>
            <w:noProof/>
            <w:sz w:val="22"/>
            <w:szCs w:val="22"/>
          </w:rPr>
          <w:tab/>
        </w:r>
        <w:r w:rsidR="00902F31" w:rsidRPr="00BA7E95">
          <w:rPr>
            <w:rStyle w:val="Hyperlink"/>
            <w:noProof/>
          </w:rPr>
          <w:t>Subcontracts (Core)</w:t>
        </w:r>
        <w:r w:rsidR="00902F31">
          <w:rPr>
            <w:noProof/>
            <w:webHidden/>
          </w:rPr>
          <w:tab/>
        </w:r>
        <w:r w:rsidR="00902F31">
          <w:rPr>
            <w:noProof/>
            <w:webHidden/>
          </w:rPr>
          <w:fldChar w:fldCharType="begin"/>
        </w:r>
        <w:r w:rsidR="00902F31">
          <w:rPr>
            <w:noProof/>
            <w:webHidden/>
          </w:rPr>
          <w:instrText xml:space="preserve"> PAGEREF _Toc226018932 \h </w:instrText>
        </w:r>
        <w:r w:rsidR="00902F31">
          <w:rPr>
            <w:noProof/>
            <w:webHidden/>
          </w:rPr>
        </w:r>
        <w:r w:rsidR="00902F31">
          <w:rPr>
            <w:noProof/>
            <w:webHidden/>
          </w:rPr>
          <w:fldChar w:fldCharType="separate"/>
        </w:r>
        <w:r w:rsidR="00902F31">
          <w:rPr>
            <w:noProof/>
            <w:webHidden/>
          </w:rPr>
          <w:t>35</w:t>
        </w:r>
        <w:r w:rsidR="00902F31">
          <w:rPr>
            <w:noProof/>
            <w:webHidden/>
          </w:rPr>
          <w:fldChar w:fldCharType="end"/>
        </w:r>
      </w:hyperlink>
    </w:p>
    <w:p w14:paraId="4FF28034" w14:textId="35418EEB"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3" w:history="1">
        <w:r w:rsidR="00902F31" w:rsidRPr="00BA7E95">
          <w:rPr>
            <w:rStyle w:val="Hyperlink"/>
            <w:noProof/>
          </w:rPr>
          <w:t>11.10</w:t>
        </w:r>
        <w:r w:rsidR="00902F31">
          <w:rPr>
            <w:rFonts w:asciiTheme="minorHAnsi" w:eastAsiaTheme="minorEastAsia" w:hAnsiTheme="minorHAnsi" w:cstheme="minorBidi"/>
            <w:noProof/>
            <w:sz w:val="22"/>
            <w:szCs w:val="22"/>
          </w:rPr>
          <w:tab/>
        </w:r>
        <w:r w:rsidR="00902F31" w:rsidRPr="00BA7E95">
          <w:rPr>
            <w:rStyle w:val="Hyperlink"/>
            <w:noProof/>
          </w:rPr>
          <w:t>Defence Security (Core)</w:t>
        </w:r>
        <w:r w:rsidR="00902F31">
          <w:rPr>
            <w:noProof/>
            <w:webHidden/>
          </w:rPr>
          <w:tab/>
        </w:r>
        <w:r w:rsidR="00902F31">
          <w:rPr>
            <w:noProof/>
            <w:webHidden/>
          </w:rPr>
          <w:fldChar w:fldCharType="begin"/>
        </w:r>
        <w:r w:rsidR="00902F31">
          <w:rPr>
            <w:noProof/>
            <w:webHidden/>
          </w:rPr>
          <w:instrText xml:space="preserve"> PAGEREF _Toc226018933 \h </w:instrText>
        </w:r>
        <w:r w:rsidR="00902F31">
          <w:rPr>
            <w:noProof/>
            <w:webHidden/>
          </w:rPr>
        </w:r>
        <w:r w:rsidR="00902F31">
          <w:rPr>
            <w:noProof/>
            <w:webHidden/>
          </w:rPr>
          <w:fldChar w:fldCharType="separate"/>
        </w:r>
        <w:r w:rsidR="00902F31">
          <w:rPr>
            <w:noProof/>
            <w:webHidden/>
          </w:rPr>
          <w:t>38</w:t>
        </w:r>
        <w:r w:rsidR="00902F31">
          <w:rPr>
            <w:noProof/>
            <w:webHidden/>
          </w:rPr>
          <w:fldChar w:fldCharType="end"/>
        </w:r>
      </w:hyperlink>
    </w:p>
    <w:p w14:paraId="252D27BB" w14:textId="4B11B828"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4" w:history="1">
        <w:r w:rsidR="00902F31" w:rsidRPr="00BA7E95">
          <w:rPr>
            <w:rStyle w:val="Hyperlink"/>
            <w:noProof/>
          </w:rPr>
          <w:t>11.11</w:t>
        </w:r>
        <w:r w:rsidR="00902F31">
          <w:rPr>
            <w:rFonts w:asciiTheme="minorHAnsi" w:eastAsiaTheme="minorEastAsia" w:hAnsiTheme="minorHAnsi" w:cstheme="minorBidi"/>
            <w:noProof/>
            <w:sz w:val="22"/>
            <w:szCs w:val="22"/>
          </w:rPr>
          <w:tab/>
        </w:r>
        <w:r w:rsidR="00902F31" w:rsidRPr="00BA7E95">
          <w:rPr>
            <w:rStyle w:val="Hyperlink"/>
            <w:noProof/>
          </w:rPr>
          <w:t>Post Defence Separation Employment (Core)</w:t>
        </w:r>
        <w:r w:rsidR="00902F31">
          <w:rPr>
            <w:noProof/>
            <w:webHidden/>
          </w:rPr>
          <w:tab/>
        </w:r>
        <w:r w:rsidR="00902F31">
          <w:rPr>
            <w:noProof/>
            <w:webHidden/>
          </w:rPr>
          <w:fldChar w:fldCharType="begin"/>
        </w:r>
        <w:r w:rsidR="00902F31">
          <w:rPr>
            <w:noProof/>
            <w:webHidden/>
          </w:rPr>
          <w:instrText xml:space="preserve"> PAGEREF _Toc226018934 \h </w:instrText>
        </w:r>
        <w:r w:rsidR="00902F31">
          <w:rPr>
            <w:noProof/>
            <w:webHidden/>
          </w:rPr>
        </w:r>
        <w:r w:rsidR="00902F31">
          <w:rPr>
            <w:noProof/>
            <w:webHidden/>
          </w:rPr>
          <w:fldChar w:fldCharType="separate"/>
        </w:r>
        <w:r w:rsidR="00902F31">
          <w:rPr>
            <w:noProof/>
            <w:webHidden/>
          </w:rPr>
          <w:t>40</w:t>
        </w:r>
        <w:r w:rsidR="00902F31">
          <w:rPr>
            <w:noProof/>
            <w:webHidden/>
          </w:rPr>
          <w:fldChar w:fldCharType="end"/>
        </w:r>
      </w:hyperlink>
    </w:p>
    <w:p w14:paraId="5059E66F" w14:textId="6F7CDAE5" w:rsidR="00902F31" w:rsidRDefault="006C0EDA">
      <w:pPr>
        <w:pStyle w:val="TOC1"/>
        <w:rPr>
          <w:rFonts w:asciiTheme="minorHAnsi" w:eastAsiaTheme="minorEastAsia" w:hAnsiTheme="minorHAnsi" w:cstheme="minorBidi"/>
          <w:b w:val="0"/>
          <w:sz w:val="22"/>
          <w:szCs w:val="22"/>
        </w:rPr>
      </w:pPr>
      <w:hyperlink w:anchor="_Toc226018935" w:history="1">
        <w:r w:rsidR="00902F31" w:rsidRPr="00BA7E95">
          <w:rPr>
            <w:rStyle w:val="Hyperlink"/>
          </w:rPr>
          <w:t>12</w:t>
        </w:r>
        <w:r w:rsidR="00902F31">
          <w:rPr>
            <w:rFonts w:asciiTheme="minorHAnsi" w:eastAsiaTheme="minorEastAsia" w:hAnsiTheme="minorHAnsi" w:cstheme="minorBidi"/>
            <w:b w:val="0"/>
            <w:sz w:val="22"/>
            <w:szCs w:val="22"/>
          </w:rPr>
          <w:tab/>
        </w:r>
        <w:r w:rsidR="00902F31" w:rsidRPr="00BA7E95">
          <w:rPr>
            <w:rStyle w:val="Hyperlink"/>
          </w:rPr>
          <w:t>POLICY AND LAW (CORE)</w:t>
        </w:r>
        <w:r w:rsidR="00902F31">
          <w:rPr>
            <w:webHidden/>
          </w:rPr>
          <w:tab/>
        </w:r>
        <w:r w:rsidR="00902F31">
          <w:rPr>
            <w:webHidden/>
          </w:rPr>
          <w:fldChar w:fldCharType="begin"/>
        </w:r>
        <w:r w:rsidR="00902F31">
          <w:rPr>
            <w:webHidden/>
          </w:rPr>
          <w:instrText xml:space="preserve"> PAGEREF _Toc226018935 \h </w:instrText>
        </w:r>
        <w:r w:rsidR="00902F31">
          <w:rPr>
            <w:webHidden/>
          </w:rPr>
        </w:r>
        <w:r w:rsidR="00902F31">
          <w:rPr>
            <w:webHidden/>
          </w:rPr>
          <w:fldChar w:fldCharType="separate"/>
        </w:r>
        <w:r w:rsidR="00902F31">
          <w:rPr>
            <w:webHidden/>
          </w:rPr>
          <w:t>41</w:t>
        </w:r>
        <w:r w:rsidR="00902F31">
          <w:rPr>
            <w:webHidden/>
          </w:rPr>
          <w:fldChar w:fldCharType="end"/>
        </w:r>
      </w:hyperlink>
    </w:p>
    <w:p w14:paraId="23E9FE54" w14:textId="01F64A4B"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6" w:history="1">
        <w:r w:rsidR="00902F31" w:rsidRPr="00BA7E95">
          <w:rPr>
            <w:rStyle w:val="Hyperlink"/>
            <w:noProof/>
          </w:rPr>
          <w:t>12.1</w:t>
        </w:r>
        <w:r w:rsidR="00902F31">
          <w:rPr>
            <w:rFonts w:asciiTheme="minorHAnsi" w:eastAsiaTheme="minorEastAsia" w:hAnsiTheme="minorHAnsi" w:cstheme="minorBidi"/>
            <w:noProof/>
            <w:sz w:val="22"/>
            <w:szCs w:val="22"/>
          </w:rPr>
          <w:tab/>
        </w:r>
        <w:r w:rsidR="00902F31" w:rsidRPr="00BA7E95">
          <w:rPr>
            <w:rStyle w:val="Hyperlink"/>
            <w:noProof/>
          </w:rPr>
          <w:t>Governing Law (Core)</w:t>
        </w:r>
        <w:r w:rsidR="00902F31">
          <w:rPr>
            <w:noProof/>
            <w:webHidden/>
          </w:rPr>
          <w:tab/>
        </w:r>
        <w:r w:rsidR="00902F31">
          <w:rPr>
            <w:noProof/>
            <w:webHidden/>
          </w:rPr>
          <w:fldChar w:fldCharType="begin"/>
        </w:r>
        <w:r w:rsidR="00902F31">
          <w:rPr>
            <w:noProof/>
            <w:webHidden/>
          </w:rPr>
          <w:instrText xml:space="preserve"> PAGEREF _Toc226018936 \h </w:instrText>
        </w:r>
        <w:r w:rsidR="00902F31">
          <w:rPr>
            <w:noProof/>
            <w:webHidden/>
          </w:rPr>
        </w:r>
        <w:r w:rsidR="00902F31">
          <w:rPr>
            <w:noProof/>
            <w:webHidden/>
          </w:rPr>
          <w:fldChar w:fldCharType="separate"/>
        </w:r>
        <w:r w:rsidR="00902F31">
          <w:rPr>
            <w:noProof/>
            <w:webHidden/>
          </w:rPr>
          <w:t>41</w:t>
        </w:r>
        <w:r w:rsidR="00902F31">
          <w:rPr>
            <w:noProof/>
            <w:webHidden/>
          </w:rPr>
          <w:fldChar w:fldCharType="end"/>
        </w:r>
      </w:hyperlink>
    </w:p>
    <w:p w14:paraId="62CE935D" w14:textId="64D36109"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7" w:history="1">
        <w:r w:rsidR="00902F31" w:rsidRPr="00BA7E95">
          <w:rPr>
            <w:rStyle w:val="Hyperlink"/>
            <w:noProof/>
          </w:rPr>
          <w:t>12.2</w:t>
        </w:r>
        <w:r w:rsidR="00902F31">
          <w:rPr>
            <w:rFonts w:asciiTheme="minorHAnsi" w:eastAsiaTheme="minorEastAsia" w:hAnsiTheme="minorHAnsi" w:cstheme="minorBidi"/>
            <w:noProof/>
            <w:sz w:val="22"/>
            <w:szCs w:val="22"/>
          </w:rPr>
          <w:tab/>
        </w:r>
        <w:r w:rsidR="00902F31" w:rsidRPr="00BA7E95">
          <w:rPr>
            <w:rStyle w:val="Hyperlink"/>
            <w:noProof/>
          </w:rPr>
          <w:t>Compliance with Laws (Core)</w:t>
        </w:r>
        <w:r w:rsidR="00902F31">
          <w:rPr>
            <w:noProof/>
            <w:webHidden/>
          </w:rPr>
          <w:tab/>
        </w:r>
        <w:r w:rsidR="00902F31">
          <w:rPr>
            <w:noProof/>
            <w:webHidden/>
          </w:rPr>
          <w:fldChar w:fldCharType="begin"/>
        </w:r>
        <w:r w:rsidR="00902F31">
          <w:rPr>
            <w:noProof/>
            <w:webHidden/>
          </w:rPr>
          <w:instrText xml:space="preserve"> PAGEREF _Toc226018937 \h </w:instrText>
        </w:r>
        <w:r w:rsidR="00902F31">
          <w:rPr>
            <w:noProof/>
            <w:webHidden/>
          </w:rPr>
        </w:r>
        <w:r w:rsidR="00902F31">
          <w:rPr>
            <w:noProof/>
            <w:webHidden/>
          </w:rPr>
          <w:fldChar w:fldCharType="separate"/>
        </w:r>
        <w:r w:rsidR="00902F31">
          <w:rPr>
            <w:noProof/>
            <w:webHidden/>
          </w:rPr>
          <w:t>41</w:t>
        </w:r>
        <w:r w:rsidR="00902F31">
          <w:rPr>
            <w:noProof/>
            <w:webHidden/>
          </w:rPr>
          <w:fldChar w:fldCharType="end"/>
        </w:r>
      </w:hyperlink>
    </w:p>
    <w:p w14:paraId="29F82F21" w14:textId="267FB896"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8" w:history="1">
        <w:r w:rsidR="00902F31" w:rsidRPr="00BA7E95">
          <w:rPr>
            <w:rStyle w:val="Hyperlink"/>
            <w:noProof/>
          </w:rPr>
          <w:t>12.3</w:t>
        </w:r>
        <w:r w:rsidR="00902F31">
          <w:rPr>
            <w:rFonts w:asciiTheme="minorHAnsi" w:eastAsiaTheme="minorEastAsia" w:hAnsiTheme="minorHAnsi" w:cstheme="minorBidi"/>
            <w:noProof/>
            <w:sz w:val="22"/>
            <w:szCs w:val="22"/>
          </w:rPr>
          <w:tab/>
        </w:r>
        <w:r w:rsidR="00902F31" w:rsidRPr="00BA7E95">
          <w:rPr>
            <w:rStyle w:val="Hyperlink"/>
            <w:noProof/>
          </w:rPr>
          <w:t>Policy Requirements (Core)</w:t>
        </w:r>
        <w:r w:rsidR="00902F31">
          <w:rPr>
            <w:noProof/>
            <w:webHidden/>
          </w:rPr>
          <w:tab/>
        </w:r>
        <w:r w:rsidR="00902F31">
          <w:rPr>
            <w:noProof/>
            <w:webHidden/>
          </w:rPr>
          <w:fldChar w:fldCharType="begin"/>
        </w:r>
        <w:r w:rsidR="00902F31">
          <w:rPr>
            <w:noProof/>
            <w:webHidden/>
          </w:rPr>
          <w:instrText xml:space="preserve"> PAGEREF _Toc226018938 \h </w:instrText>
        </w:r>
        <w:r w:rsidR="00902F31">
          <w:rPr>
            <w:noProof/>
            <w:webHidden/>
          </w:rPr>
        </w:r>
        <w:r w:rsidR="00902F31">
          <w:rPr>
            <w:noProof/>
            <w:webHidden/>
          </w:rPr>
          <w:fldChar w:fldCharType="separate"/>
        </w:r>
        <w:r w:rsidR="00902F31">
          <w:rPr>
            <w:noProof/>
            <w:webHidden/>
          </w:rPr>
          <w:t>42</w:t>
        </w:r>
        <w:r w:rsidR="00902F31">
          <w:rPr>
            <w:noProof/>
            <w:webHidden/>
          </w:rPr>
          <w:fldChar w:fldCharType="end"/>
        </w:r>
      </w:hyperlink>
    </w:p>
    <w:p w14:paraId="3134BE62" w14:textId="6D6F6862"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39" w:history="1">
        <w:r w:rsidR="00902F31" w:rsidRPr="00BA7E95">
          <w:rPr>
            <w:rStyle w:val="Hyperlink"/>
            <w:noProof/>
          </w:rPr>
          <w:t>12.4</w:t>
        </w:r>
        <w:r w:rsidR="00902F31">
          <w:rPr>
            <w:rFonts w:asciiTheme="minorHAnsi" w:eastAsiaTheme="minorEastAsia" w:hAnsiTheme="minorHAnsi" w:cstheme="minorBidi"/>
            <w:noProof/>
            <w:sz w:val="22"/>
            <w:szCs w:val="22"/>
          </w:rPr>
          <w:tab/>
        </w:r>
        <w:r w:rsidR="00902F31" w:rsidRPr="00BA7E95">
          <w:rPr>
            <w:rStyle w:val="Hyperlink"/>
            <w:noProof/>
          </w:rPr>
          <w:t>Work Health and Safety (Core)</w:t>
        </w:r>
        <w:r w:rsidR="00902F31">
          <w:rPr>
            <w:noProof/>
            <w:webHidden/>
          </w:rPr>
          <w:tab/>
        </w:r>
        <w:r w:rsidR="00902F31">
          <w:rPr>
            <w:noProof/>
            <w:webHidden/>
          </w:rPr>
          <w:fldChar w:fldCharType="begin"/>
        </w:r>
        <w:r w:rsidR="00902F31">
          <w:rPr>
            <w:noProof/>
            <w:webHidden/>
          </w:rPr>
          <w:instrText xml:space="preserve"> PAGEREF _Toc226018939 \h </w:instrText>
        </w:r>
        <w:r w:rsidR="00902F31">
          <w:rPr>
            <w:noProof/>
            <w:webHidden/>
          </w:rPr>
        </w:r>
        <w:r w:rsidR="00902F31">
          <w:rPr>
            <w:noProof/>
            <w:webHidden/>
          </w:rPr>
          <w:fldChar w:fldCharType="separate"/>
        </w:r>
        <w:r w:rsidR="00902F31">
          <w:rPr>
            <w:noProof/>
            <w:webHidden/>
          </w:rPr>
          <w:t>44</w:t>
        </w:r>
        <w:r w:rsidR="00902F31">
          <w:rPr>
            <w:noProof/>
            <w:webHidden/>
          </w:rPr>
          <w:fldChar w:fldCharType="end"/>
        </w:r>
      </w:hyperlink>
    </w:p>
    <w:p w14:paraId="4F7894AF" w14:textId="179AA7D8"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0" w:history="1">
        <w:r w:rsidR="00902F31" w:rsidRPr="00BA7E95">
          <w:rPr>
            <w:rStyle w:val="Hyperlink"/>
            <w:noProof/>
          </w:rPr>
          <w:t>12.5</w:t>
        </w:r>
        <w:r w:rsidR="00902F31">
          <w:rPr>
            <w:rFonts w:asciiTheme="minorHAnsi" w:eastAsiaTheme="minorEastAsia" w:hAnsiTheme="minorHAnsi" w:cstheme="minorBidi"/>
            <w:noProof/>
            <w:sz w:val="22"/>
            <w:szCs w:val="22"/>
          </w:rPr>
          <w:tab/>
        </w:r>
        <w:r w:rsidR="00902F31" w:rsidRPr="00BA7E95">
          <w:rPr>
            <w:rStyle w:val="Hyperlink"/>
            <w:noProof/>
          </w:rPr>
          <w:t>Environmental Obligations (Core)</w:t>
        </w:r>
        <w:r w:rsidR="00902F31">
          <w:rPr>
            <w:noProof/>
            <w:webHidden/>
          </w:rPr>
          <w:tab/>
        </w:r>
        <w:r w:rsidR="00902F31">
          <w:rPr>
            <w:noProof/>
            <w:webHidden/>
          </w:rPr>
          <w:fldChar w:fldCharType="begin"/>
        </w:r>
        <w:r w:rsidR="00902F31">
          <w:rPr>
            <w:noProof/>
            <w:webHidden/>
          </w:rPr>
          <w:instrText xml:space="preserve"> PAGEREF _Toc226018940 \h </w:instrText>
        </w:r>
        <w:r w:rsidR="00902F31">
          <w:rPr>
            <w:noProof/>
            <w:webHidden/>
          </w:rPr>
        </w:r>
        <w:r w:rsidR="00902F31">
          <w:rPr>
            <w:noProof/>
            <w:webHidden/>
          </w:rPr>
          <w:fldChar w:fldCharType="separate"/>
        </w:r>
        <w:r w:rsidR="00902F31">
          <w:rPr>
            <w:noProof/>
            <w:webHidden/>
          </w:rPr>
          <w:t>46</w:t>
        </w:r>
        <w:r w:rsidR="00902F31">
          <w:rPr>
            <w:noProof/>
            <w:webHidden/>
          </w:rPr>
          <w:fldChar w:fldCharType="end"/>
        </w:r>
      </w:hyperlink>
    </w:p>
    <w:p w14:paraId="5FECEAAB" w14:textId="0F450B36"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1" w:history="1">
        <w:r w:rsidR="00902F31" w:rsidRPr="00BA7E95">
          <w:rPr>
            <w:rStyle w:val="Hyperlink"/>
            <w:noProof/>
          </w:rPr>
          <w:t>12.6</w:t>
        </w:r>
        <w:r w:rsidR="00902F31">
          <w:rPr>
            <w:rFonts w:asciiTheme="minorHAnsi" w:eastAsiaTheme="minorEastAsia" w:hAnsiTheme="minorHAnsi" w:cstheme="minorBidi"/>
            <w:noProof/>
            <w:sz w:val="22"/>
            <w:szCs w:val="22"/>
          </w:rPr>
          <w:tab/>
        </w:r>
        <w:r w:rsidR="00902F31" w:rsidRPr="00BA7E95">
          <w:rPr>
            <w:rStyle w:val="Hyperlink"/>
            <w:noProof/>
          </w:rPr>
          <w:t>Privacy (Core)</w:t>
        </w:r>
        <w:r w:rsidR="00902F31">
          <w:rPr>
            <w:noProof/>
            <w:webHidden/>
          </w:rPr>
          <w:tab/>
        </w:r>
        <w:r w:rsidR="00902F31">
          <w:rPr>
            <w:noProof/>
            <w:webHidden/>
          </w:rPr>
          <w:fldChar w:fldCharType="begin"/>
        </w:r>
        <w:r w:rsidR="00902F31">
          <w:rPr>
            <w:noProof/>
            <w:webHidden/>
          </w:rPr>
          <w:instrText xml:space="preserve"> PAGEREF _Toc226018941 \h </w:instrText>
        </w:r>
        <w:r w:rsidR="00902F31">
          <w:rPr>
            <w:noProof/>
            <w:webHidden/>
          </w:rPr>
        </w:r>
        <w:r w:rsidR="00902F31">
          <w:rPr>
            <w:noProof/>
            <w:webHidden/>
          </w:rPr>
          <w:fldChar w:fldCharType="separate"/>
        </w:r>
        <w:r w:rsidR="00902F31">
          <w:rPr>
            <w:noProof/>
            <w:webHidden/>
          </w:rPr>
          <w:t>47</w:t>
        </w:r>
        <w:r w:rsidR="00902F31">
          <w:rPr>
            <w:noProof/>
            <w:webHidden/>
          </w:rPr>
          <w:fldChar w:fldCharType="end"/>
        </w:r>
      </w:hyperlink>
    </w:p>
    <w:p w14:paraId="1EF38DF2" w14:textId="31B9ABFF"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2" w:history="1">
        <w:r w:rsidR="00902F31" w:rsidRPr="00BA7E95">
          <w:rPr>
            <w:rStyle w:val="Hyperlink"/>
            <w:noProof/>
          </w:rPr>
          <w:t>12.7</w:t>
        </w:r>
        <w:r w:rsidR="00902F31">
          <w:rPr>
            <w:rFonts w:asciiTheme="minorHAnsi" w:eastAsiaTheme="minorEastAsia" w:hAnsiTheme="minorHAnsi" w:cstheme="minorBidi"/>
            <w:noProof/>
            <w:sz w:val="22"/>
            <w:szCs w:val="22"/>
          </w:rPr>
          <w:tab/>
        </w:r>
        <w:r w:rsidR="00902F31" w:rsidRPr="00BA7E95">
          <w:rPr>
            <w:rStyle w:val="Hyperlink"/>
            <w:noProof/>
          </w:rPr>
          <w:t>Severability (Core)</w:t>
        </w:r>
        <w:r w:rsidR="00902F31">
          <w:rPr>
            <w:noProof/>
            <w:webHidden/>
          </w:rPr>
          <w:tab/>
        </w:r>
        <w:r w:rsidR="00902F31">
          <w:rPr>
            <w:noProof/>
            <w:webHidden/>
          </w:rPr>
          <w:fldChar w:fldCharType="begin"/>
        </w:r>
        <w:r w:rsidR="00902F31">
          <w:rPr>
            <w:noProof/>
            <w:webHidden/>
          </w:rPr>
          <w:instrText xml:space="preserve"> PAGEREF _Toc226018942 \h </w:instrText>
        </w:r>
        <w:r w:rsidR="00902F31">
          <w:rPr>
            <w:noProof/>
            <w:webHidden/>
          </w:rPr>
        </w:r>
        <w:r w:rsidR="00902F31">
          <w:rPr>
            <w:noProof/>
            <w:webHidden/>
          </w:rPr>
          <w:fldChar w:fldCharType="separate"/>
        </w:r>
        <w:r w:rsidR="00902F31">
          <w:rPr>
            <w:noProof/>
            <w:webHidden/>
          </w:rPr>
          <w:t>47</w:t>
        </w:r>
        <w:r w:rsidR="00902F31">
          <w:rPr>
            <w:noProof/>
            <w:webHidden/>
          </w:rPr>
          <w:fldChar w:fldCharType="end"/>
        </w:r>
      </w:hyperlink>
    </w:p>
    <w:p w14:paraId="00993F01" w14:textId="3A1AC915"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3" w:history="1">
        <w:r w:rsidR="00902F31" w:rsidRPr="00BA7E95">
          <w:rPr>
            <w:rStyle w:val="Hyperlink"/>
            <w:noProof/>
          </w:rPr>
          <w:t>12.8</w:t>
        </w:r>
        <w:r w:rsidR="00902F31">
          <w:rPr>
            <w:rFonts w:asciiTheme="minorHAnsi" w:eastAsiaTheme="minorEastAsia" w:hAnsiTheme="minorHAnsi" w:cstheme="minorBidi"/>
            <w:noProof/>
            <w:sz w:val="22"/>
            <w:szCs w:val="22"/>
          </w:rPr>
          <w:tab/>
        </w:r>
        <w:r w:rsidR="00902F31" w:rsidRPr="00BA7E95">
          <w:rPr>
            <w:rStyle w:val="Hyperlink"/>
            <w:noProof/>
          </w:rPr>
          <w:t>Modern Slavery (Optional)</w:t>
        </w:r>
        <w:r w:rsidR="00902F31">
          <w:rPr>
            <w:noProof/>
            <w:webHidden/>
          </w:rPr>
          <w:tab/>
        </w:r>
        <w:r w:rsidR="00902F31">
          <w:rPr>
            <w:noProof/>
            <w:webHidden/>
          </w:rPr>
          <w:fldChar w:fldCharType="begin"/>
        </w:r>
        <w:r w:rsidR="00902F31">
          <w:rPr>
            <w:noProof/>
            <w:webHidden/>
          </w:rPr>
          <w:instrText xml:space="preserve"> PAGEREF _Toc226018943 \h </w:instrText>
        </w:r>
        <w:r w:rsidR="00902F31">
          <w:rPr>
            <w:noProof/>
            <w:webHidden/>
          </w:rPr>
        </w:r>
        <w:r w:rsidR="00902F31">
          <w:rPr>
            <w:noProof/>
            <w:webHidden/>
          </w:rPr>
          <w:fldChar w:fldCharType="separate"/>
        </w:r>
        <w:r w:rsidR="00902F31">
          <w:rPr>
            <w:noProof/>
            <w:webHidden/>
          </w:rPr>
          <w:t>48</w:t>
        </w:r>
        <w:r w:rsidR="00902F31">
          <w:rPr>
            <w:noProof/>
            <w:webHidden/>
          </w:rPr>
          <w:fldChar w:fldCharType="end"/>
        </w:r>
      </w:hyperlink>
    </w:p>
    <w:p w14:paraId="1212C4C9" w14:textId="2456CB7E"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4" w:history="1">
        <w:r w:rsidR="00902F31" w:rsidRPr="00BA7E95">
          <w:rPr>
            <w:rStyle w:val="Hyperlink"/>
            <w:noProof/>
          </w:rPr>
          <w:t>12.9</w:t>
        </w:r>
        <w:r w:rsidR="00902F31">
          <w:rPr>
            <w:rFonts w:asciiTheme="minorHAnsi" w:eastAsiaTheme="minorEastAsia" w:hAnsiTheme="minorHAnsi" w:cstheme="minorBidi"/>
            <w:noProof/>
            <w:sz w:val="22"/>
            <w:szCs w:val="22"/>
          </w:rPr>
          <w:tab/>
        </w:r>
        <w:r w:rsidR="00902F31" w:rsidRPr="00BA7E95">
          <w:rPr>
            <w:rStyle w:val="Hyperlink"/>
            <w:noProof/>
          </w:rPr>
          <w:t>Indigenous Procurement (Optional)</w:t>
        </w:r>
        <w:r w:rsidR="00902F31">
          <w:rPr>
            <w:noProof/>
            <w:webHidden/>
          </w:rPr>
          <w:tab/>
        </w:r>
        <w:r w:rsidR="00902F31">
          <w:rPr>
            <w:noProof/>
            <w:webHidden/>
          </w:rPr>
          <w:fldChar w:fldCharType="begin"/>
        </w:r>
        <w:r w:rsidR="00902F31">
          <w:rPr>
            <w:noProof/>
            <w:webHidden/>
          </w:rPr>
          <w:instrText xml:space="preserve"> PAGEREF _Toc226018944 \h </w:instrText>
        </w:r>
        <w:r w:rsidR="00902F31">
          <w:rPr>
            <w:noProof/>
            <w:webHidden/>
          </w:rPr>
        </w:r>
        <w:r w:rsidR="00902F31">
          <w:rPr>
            <w:noProof/>
            <w:webHidden/>
          </w:rPr>
          <w:fldChar w:fldCharType="separate"/>
        </w:r>
        <w:r w:rsidR="00902F31">
          <w:rPr>
            <w:noProof/>
            <w:webHidden/>
          </w:rPr>
          <w:t>48</w:t>
        </w:r>
        <w:r w:rsidR="00902F31">
          <w:rPr>
            <w:noProof/>
            <w:webHidden/>
          </w:rPr>
          <w:fldChar w:fldCharType="end"/>
        </w:r>
      </w:hyperlink>
    </w:p>
    <w:p w14:paraId="75140811" w14:textId="5CC5C47B"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5" w:history="1">
        <w:r w:rsidR="00902F31" w:rsidRPr="00BA7E95">
          <w:rPr>
            <w:rStyle w:val="Hyperlink"/>
            <w:noProof/>
          </w:rPr>
          <w:t>12.10</w:t>
        </w:r>
        <w:r w:rsidR="00902F31">
          <w:rPr>
            <w:rFonts w:asciiTheme="minorHAnsi" w:eastAsiaTheme="minorEastAsia" w:hAnsiTheme="minorHAnsi" w:cstheme="minorBidi"/>
            <w:noProof/>
            <w:sz w:val="22"/>
            <w:szCs w:val="22"/>
          </w:rPr>
          <w:tab/>
        </w:r>
        <w:r w:rsidR="00902F31" w:rsidRPr="00BA7E95">
          <w:rPr>
            <w:rStyle w:val="Hyperlink"/>
            <w:noProof/>
          </w:rPr>
          <w:t>Commonwealth Supplier Code of Conduct (Core)</w:t>
        </w:r>
        <w:r w:rsidR="00902F31">
          <w:rPr>
            <w:noProof/>
            <w:webHidden/>
          </w:rPr>
          <w:tab/>
        </w:r>
        <w:r w:rsidR="00902F31">
          <w:rPr>
            <w:noProof/>
            <w:webHidden/>
          </w:rPr>
          <w:fldChar w:fldCharType="begin"/>
        </w:r>
        <w:r w:rsidR="00902F31">
          <w:rPr>
            <w:noProof/>
            <w:webHidden/>
          </w:rPr>
          <w:instrText xml:space="preserve"> PAGEREF _Toc226018945 \h </w:instrText>
        </w:r>
        <w:r w:rsidR="00902F31">
          <w:rPr>
            <w:noProof/>
            <w:webHidden/>
          </w:rPr>
        </w:r>
        <w:r w:rsidR="00902F31">
          <w:rPr>
            <w:noProof/>
            <w:webHidden/>
          </w:rPr>
          <w:fldChar w:fldCharType="separate"/>
        </w:r>
        <w:r w:rsidR="00902F31">
          <w:rPr>
            <w:noProof/>
            <w:webHidden/>
          </w:rPr>
          <w:t>48</w:t>
        </w:r>
        <w:r w:rsidR="00902F31">
          <w:rPr>
            <w:noProof/>
            <w:webHidden/>
          </w:rPr>
          <w:fldChar w:fldCharType="end"/>
        </w:r>
      </w:hyperlink>
    </w:p>
    <w:p w14:paraId="1C867099" w14:textId="5A4F44CB"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6" w:history="1">
        <w:r w:rsidR="00902F31" w:rsidRPr="00BA7E95">
          <w:rPr>
            <w:rStyle w:val="Hyperlink"/>
            <w:noProof/>
          </w:rPr>
          <w:t>12.11</w:t>
        </w:r>
        <w:r w:rsidR="00902F31">
          <w:rPr>
            <w:rFonts w:asciiTheme="minorHAnsi" w:eastAsiaTheme="minorEastAsia" w:hAnsiTheme="minorHAnsi" w:cstheme="minorBidi"/>
            <w:noProof/>
            <w:sz w:val="22"/>
            <w:szCs w:val="22"/>
          </w:rPr>
          <w:tab/>
        </w:r>
        <w:r w:rsidR="00902F31" w:rsidRPr="00BA7E95">
          <w:rPr>
            <w:rStyle w:val="Hyperlink"/>
            <w:noProof/>
          </w:rPr>
          <w:t>Environmentally Sustainable Procurement Policy (Optional)</w:t>
        </w:r>
        <w:r w:rsidR="00902F31">
          <w:rPr>
            <w:noProof/>
            <w:webHidden/>
          </w:rPr>
          <w:tab/>
        </w:r>
        <w:r w:rsidR="00902F31">
          <w:rPr>
            <w:noProof/>
            <w:webHidden/>
          </w:rPr>
          <w:fldChar w:fldCharType="begin"/>
        </w:r>
        <w:r w:rsidR="00902F31">
          <w:rPr>
            <w:noProof/>
            <w:webHidden/>
          </w:rPr>
          <w:instrText xml:space="preserve"> PAGEREF _Toc226018946 \h </w:instrText>
        </w:r>
        <w:r w:rsidR="00902F31">
          <w:rPr>
            <w:noProof/>
            <w:webHidden/>
          </w:rPr>
        </w:r>
        <w:r w:rsidR="00902F31">
          <w:rPr>
            <w:noProof/>
            <w:webHidden/>
          </w:rPr>
          <w:fldChar w:fldCharType="separate"/>
        </w:r>
        <w:r w:rsidR="00902F31">
          <w:rPr>
            <w:noProof/>
            <w:webHidden/>
          </w:rPr>
          <w:t>49</w:t>
        </w:r>
        <w:r w:rsidR="00902F31">
          <w:rPr>
            <w:noProof/>
            <w:webHidden/>
          </w:rPr>
          <w:fldChar w:fldCharType="end"/>
        </w:r>
      </w:hyperlink>
    </w:p>
    <w:p w14:paraId="6C9A558D" w14:textId="037350BC"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7" w:history="1">
        <w:r w:rsidR="00902F31" w:rsidRPr="00BA7E95">
          <w:rPr>
            <w:rStyle w:val="Hyperlink"/>
            <w:noProof/>
          </w:rPr>
          <w:t>12.12</w:t>
        </w:r>
        <w:r w:rsidR="00902F31">
          <w:rPr>
            <w:rFonts w:asciiTheme="minorHAnsi" w:eastAsiaTheme="minorEastAsia" w:hAnsiTheme="minorHAnsi" w:cstheme="minorBidi"/>
            <w:noProof/>
            <w:sz w:val="22"/>
            <w:szCs w:val="22"/>
          </w:rPr>
          <w:tab/>
        </w:r>
        <w:r w:rsidR="00902F31" w:rsidRPr="00BA7E95">
          <w:rPr>
            <w:rStyle w:val="Hyperlink"/>
            <w:noProof/>
          </w:rPr>
          <w:t>Australian Skills Guarantee (Optional)</w:t>
        </w:r>
        <w:r w:rsidR="00902F31">
          <w:rPr>
            <w:noProof/>
            <w:webHidden/>
          </w:rPr>
          <w:tab/>
        </w:r>
        <w:r w:rsidR="00902F31">
          <w:rPr>
            <w:noProof/>
            <w:webHidden/>
          </w:rPr>
          <w:fldChar w:fldCharType="begin"/>
        </w:r>
        <w:r w:rsidR="00902F31">
          <w:rPr>
            <w:noProof/>
            <w:webHidden/>
          </w:rPr>
          <w:instrText xml:space="preserve"> PAGEREF _Toc226018947 \h </w:instrText>
        </w:r>
        <w:r w:rsidR="00902F31">
          <w:rPr>
            <w:noProof/>
            <w:webHidden/>
          </w:rPr>
        </w:r>
        <w:r w:rsidR="00902F31">
          <w:rPr>
            <w:noProof/>
            <w:webHidden/>
          </w:rPr>
          <w:fldChar w:fldCharType="separate"/>
        </w:r>
        <w:r w:rsidR="00902F31">
          <w:rPr>
            <w:noProof/>
            <w:webHidden/>
          </w:rPr>
          <w:t>50</w:t>
        </w:r>
        <w:r w:rsidR="00902F31">
          <w:rPr>
            <w:noProof/>
            <w:webHidden/>
          </w:rPr>
          <w:fldChar w:fldCharType="end"/>
        </w:r>
      </w:hyperlink>
    </w:p>
    <w:p w14:paraId="77D0F65C" w14:textId="26F1220E" w:rsidR="00902F31" w:rsidRDefault="006C0EDA">
      <w:pPr>
        <w:pStyle w:val="TOC1"/>
        <w:rPr>
          <w:rFonts w:asciiTheme="minorHAnsi" w:eastAsiaTheme="minorEastAsia" w:hAnsiTheme="minorHAnsi" w:cstheme="minorBidi"/>
          <w:b w:val="0"/>
          <w:sz w:val="22"/>
          <w:szCs w:val="22"/>
        </w:rPr>
      </w:pPr>
      <w:hyperlink w:anchor="_Toc226018948" w:history="1">
        <w:r w:rsidR="00902F31" w:rsidRPr="00BA7E95">
          <w:rPr>
            <w:rStyle w:val="Hyperlink"/>
          </w:rPr>
          <w:t>13</w:t>
        </w:r>
        <w:r w:rsidR="00902F31">
          <w:rPr>
            <w:rFonts w:asciiTheme="minorHAnsi" w:eastAsiaTheme="minorEastAsia" w:hAnsiTheme="minorHAnsi" w:cstheme="minorBidi"/>
            <w:b w:val="0"/>
            <w:sz w:val="22"/>
            <w:szCs w:val="22"/>
          </w:rPr>
          <w:tab/>
        </w:r>
        <w:r w:rsidR="00902F31" w:rsidRPr="00BA7E95">
          <w:rPr>
            <w:rStyle w:val="Hyperlink"/>
            <w:lang w:eastAsia="zh-CN"/>
          </w:rPr>
          <w:t>DISPUTES AND TERMINATION</w:t>
        </w:r>
        <w:r w:rsidR="00902F31" w:rsidRPr="00BA7E95">
          <w:rPr>
            <w:rStyle w:val="Hyperlink"/>
          </w:rPr>
          <w:t xml:space="preserve"> (CORE)</w:t>
        </w:r>
        <w:r w:rsidR="00902F31">
          <w:rPr>
            <w:webHidden/>
          </w:rPr>
          <w:tab/>
        </w:r>
        <w:r w:rsidR="00902F31">
          <w:rPr>
            <w:webHidden/>
          </w:rPr>
          <w:fldChar w:fldCharType="begin"/>
        </w:r>
        <w:r w:rsidR="00902F31">
          <w:rPr>
            <w:webHidden/>
          </w:rPr>
          <w:instrText xml:space="preserve"> PAGEREF _Toc226018948 \h </w:instrText>
        </w:r>
        <w:r w:rsidR="00902F31">
          <w:rPr>
            <w:webHidden/>
          </w:rPr>
        </w:r>
        <w:r w:rsidR="00902F31">
          <w:rPr>
            <w:webHidden/>
          </w:rPr>
          <w:fldChar w:fldCharType="separate"/>
        </w:r>
        <w:r w:rsidR="00902F31">
          <w:rPr>
            <w:webHidden/>
          </w:rPr>
          <w:t>50</w:t>
        </w:r>
        <w:r w:rsidR="00902F31">
          <w:rPr>
            <w:webHidden/>
          </w:rPr>
          <w:fldChar w:fldCharType="end"/>
        </w:r>
      </w:hyperlink>
    </w:p>
    <w:p w14:paraId="2688163E" w14:textId="2A49F397"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49" w:history="1">
        <w:r w:rsidR="00902F31" w:rsidRPr="00BA7E95">
          <w:rPr>
            <w:rStyle w:val="Hyperlink"/>
            <w:noProof/>
          </w:rPr>
          <w:t>13.1</w:t>
        </w:r>
        <w:r w:rsidR="00902F31">
          <w:rPr>
            <w:rFonts w:asciiTheme="minorHAnsi" w:eastAsiaTheme="minorEastAsia" w:hAnsiTheme="minorHAnsi" w:cstheme="minorBidi"/>
            <w:noProof/>
            <w:sz w:val="22"/>
            <w:szCs w:val="22"/>
          </w:rPr>
          <w:tab/>
        </w:r>
        <w:r w:rsidR="00902F31" w:rsidRPr="00BA7E95">
          <w:rPr>
            <w:rStyle w:val="Hyperlink"/>
            <w:noProof/>
          </w:rPr>
          <w:t>Resolution of Disputes (Core)</w:t>
        </w:r>
        <w:r w:rsidR="00902F31">
          <w:rPr>
            <w:noProof/>
            <w:webHidden/>
          </w:rPr>
          <w:tab/>
        </w:r>
        <w:r w:rsidR="00902F31">
          <w:rPr>
            <w:noProof/>
            <w:webHidden/>
          </w:rPr>
          <w:fldChar w:fldCharType="begin"/>
        </w:r>
        <w:r w:rsidR="00902F31">
          <w:rPr>
            <w:noProof/>
            <w:webHidden/>
          </w:rPr>
          <w:instrText xml:space="preserve"> PAGEREF _Toc226018949 \h </w:instrText>
        </w:r>
        <w:r w:rsidR="00902F31">
          <w:rPr>
            <w:noProof/>
            <w:webHidden/>
          </w:rPr>
        </w:r>
        <w:r w:rsidR="00902F31">
          <w:rPr>
            <w:noProof/>
            <w:webHidden/>
          </w:rPr>
          <w:fldChar w:fldCharType="separate"/>
        </w:r>
        <w:r w:rsidR="00902F31">
          <w:rPr>
            <w:noProof/>
            <w:webHidden/>
          </w:rPr>
          <w:t>50</w:t>
        </w:r>
        <w:r w:rsidR="00902F31">
          <w:rPr>
            <w:noProof/>
            <w:webHidden/>
          </w:rPr>
          <w:fldChar w:fldCharType="end"/>
        </w:r>
      </w:hyperlink>
    </w:p>
    <w:p w14:paraId="4DCA14E0" w14:textId="1E9A8821"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0" w:history="1">
        <w:r w:rsidR="00902F31" w:rsidRPr="00BA7E95">
          <w:rPr>
            <w:rStyle w:val="Hyperlink"/>
            <w:noProof/>
          </w:rPr>
          <w:t>13.2</w:t>
        </w:r>
        <w:r w:rsidR="00902F31">
          <w:rPr>
            <w:rFonts w:asciiTheme="minorHAnsi" w:eastAsiaTheme="minorEastAsia" w:hAnsiTheme="minorHAnsi" w:cstheme="minorBidi"/>
            <w:noProof/>
            <w:sz w:val="22"/>
            <w:szCs w:val="22"/>
          </w:rPr>
          <w:tab/>
        </w:r>
        <w:r w:rsidR="00902F31" w:rsidRPr="00BA7E95">
          <w:rPr>
            <w:rStyle w:val="Hyperlink"/>
            <w:noProof/>
          </w:rPr>
          <w:t>Termination for Contractor Default (Core)</w:t>
        </w:r>
        <w:r w:rsidR="00902F31">
          <w:rPr>
            <w:noProof/>
            <w:webHidden/>
          </w:rPr>
          <w:tab/>
        </w:r>
        <w:r w:rsidR="00902F31">
          <w:rPr>
            <w:noProof/>
            <w:webHidden/>
          </w:rPr>
          <w:fldChar w:fldCharType="begin"/>
        </w:r>
        <w:r w:rsidR="00902F31">
          <w:rPr>
            <w:noProof/>
            <w:webHidden/>
          </w:rPr>
          <w:instrText xml:space="preserve"> PAGEREF _Toc226018950 \h </w:instrText>
        </w:r>
        <w:r w:rsidR="00902F31">
          <w:rPr>
            <w:noProof/>
            <w:webHidden/>
          </w:rPr>
        </w:r>
        <w:r w:rsidR="00902F31">
          <w:rPr>
            <w:noProof/>
            <w:webHidden/>
          </w:rPr>
          <w:fldChar w:fldCharType="separate"/>
        </w:r>
        <w:r w:rsidR="00902F31">
          <w:rPr>
            <w:noProof/>
            <w:webHidden/>
          </w:rPr>
          <w:t>51</w:t>
        </w:r>
        <w:r w:rsidR="00902F31">
          <w:rPr>
            <w:noProof/>
            <w:webHidden/>
          </w:rPr>
          <w:fldChar w:fldCharType="end"/>
        </w:r>
      </w:hyperlink>
    </w:p>
    <w:p w14:paraId="5C8FB2BC" w14:textId="6AF79B9A"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1" w:history="1">
        <w:r w:rsidR="00902F31" w:rsidRPr="00BA7E95">
          <w:rPr>
            <w:rStyle w:val="Hyperlink"/>
            <w:noProof/>
          </w:rPr>
          <w:t>13.3</w:t>
        </w:r>
        <w:r w:rsidR="00902F31">
          <w:rPr>
            <w:rFonts w:asciiTheme="minorHAnsi" w:eastAsiaTheme="minorEastAsia" w:hAnsiTheme="minorHAnsi" w:cstheme="minorBidi"/>
            <w:noProof/>
            <w:sz w:val="22"/>
            <w:szCs w:val="22"/>
          </w:rPr>
          <w:tab/>
        </w:r>
        <w:r w:rsidR="00902F31" w:rsidRPr="00BA7E95">
          <w:rPr>
            <w:rStyle w:val="Hyperlink"/>
            <w:noProof/>
          </w:rPr>
          <w:t>Default Notices (Core)</w:t>
        </w:r>
        <w:r w:rsidR="00902F31">
          <w:rPr>
            <w:noProof/>
            <w:webHidden/>
          </w:rPr>
          <w:tab/>
        </w:r>
        <w:r w:rsidR="00902F31">
          <w:rPr>
            <w:noProof/>
            <w:webHidden/>
          </w:rPr>
          <w:fldChar w:fldCharType="begin"/>
        </w:r>
        <w:r w:rsidR="00902F31">
          <w:rPr>
            <w:noProof/>
            <w:webHidden/>
          </w:rPr>
          <w:instrText xml:space="preserve"> PAGEREF _Toc226018951 \h </w:instrText>
        </w:r>
        <w:r w:rsidR="00902F31">
          <w:rPr>
            <w:noProof/>
            <w:webHidden/>
          </w:rPr>
        </w:r>
        <w:r w:rsidR="00902F31">
          <w:rPr>
            <w:noProof/>
            <w:webHidden/>
          </w:rPr>
          <w:fldChar w:fldCharType="separate"/>
        </w:r>
        <w:r w:rsidR="00902F31">
          <w:rPr>
            <w:noProof/>
            <w:webHidden/>
          </w:rPr>
          <w:t>51</w:t>
        </w:r>
        <w:r w:rsidR="00902F31">
          <w:rPr>
            <w:noProof/>
            <w:webHidden/>
          </w:rPr>
          <w:fldChar w:fldCharType="end"/>
        </w:r>
      </w:hyperlink>
    </w:p>
    <w:p w14:paraId="0FC8BC94" w14:textId="1D1642D1"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2" w:history="1">
        <w:r w:rsidR="00902F31" w:rsidRPr="00BA7E95">
          <w:rPr>
            <w:rStyle w:val="Hyperlink"/>
            <w:noProof/>
          </w:rPr>
          <w:t>13.4</w:t>
        </w:r>
        <w:r w:rsidR="00902F31">
          <w:rPr>
            <w:rFonts w:asciiTheme="minorHAnsi" w:eastAsiaTheme="minorEastAsia" w:hAnsiTheme="minorHAnsi" w:cstheme="minorBidi"/>
            <w:noProof/>
            <w:sz w:val="22"/>
            <w:szCs w:val="22"/>
          </w:rPr>
          <w:tab/>
        </w:r>
        <w:r w:rsidR="00902F31" w:rsidRPr="00BA7E95">
          <w:rPr>
            <w:rStyle w:val="Hyperlink"/>
            <w:noProof/>
          </w:rPr>
          <w:t>Termination or Reduction for Convenience (Core)</w:t>
        </w:r>
        <w:r w:rsidR="00902F31">
          <w:rPr>
            <w:noProof/>
            <w:webHidden/>
          </w:rPr>
          <w:tab/>
        </w:r>
        <w:r w:rsidR="00902F31">
          <w:rPr>
            <w:noProof/>
            <w:webHidden/>
          </w:rPr>
          <w:fldChar w:fldCharType="begin"/>
        </w:r>
        <w:r w:rsidR="00902F31">
          <w:rPr>
            <w:noProof/>
            <w:webHidden/>
          </w:rPr>
          <w:instrText xml:space="preserve"> PAGEREF _Toc226018952 \h </w:instrText>
        </w:r>
        <w:r w:rsidR="00902F31">
          <w:rPr>
            <w:noProof/>
            <w:webHidden/>
          </w:rPr>
        </w:r>
        <w:r w:rsidR="00902F31">
          <w:rPr>
            <w:noProof/>
            <w:webHidden/>
          </w:rPr>
          <w:fldChar w:fldCharType="separate"/>
        </w:r>
        <w:r w:rsidR="00902F31">
          <w:rPr>
            <w:noProof/>
            <w:webHidden/>
          </w:rPr>
          <w:t>51</w:t>
        </w:r>
        <w:r w:rsidR="00902F31">
          <w:rPr>
            <w:noProof/>
            <w:webHidden/>
          </w:rPr>
          <w:fldChar w:fldCharType="end"/>
        </w:r>
      </w:hyperlink>
    </w:p>
    <w:p w14:paraId="22F72AEC" w14:textId="7CD28D75"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3" w:history="1">
        <w:r w:rsidR="00902F31" w:rsidRPr="00BA7E95">
          <w:rPr>
            <w:rStyle w:val="Hyperlink"/>
            <w:noProof/>
          </w:rPr>
          <w:t>13.5</w:t>
        </w:r>
        <w:r w:rsidR="00902F31">
          <w:rPr>
            <w:rFonts w:asciiTheme="minorHAnsi" w:eastAsiaTheme="minorEastAsia" w:hAnsiTheme="minorHAnsi" w:cstheme="minorBidi"/>
            <w:noProof/>
            <w:sz w:val="22"/>
            <w:szCs w:val="22"/>
          </w:rPr>
          <w:tab/>
        </w:r>
        <w:r w:rsidR="00902F31" w:rsidRPr="00BA7E95">
          <w:rPr>
            <w:rStyle w:val="Hyperlink"/>
            <w:noProof/>
          </w:rPr>
          <w:t>General Termination Provisions (Core)</w:t>
        </w:r>
        <w:r w:rsidR="00902F31">
          <w:rPr>
            <w:noProof/>
            <w:webHidden/>
          </w:rPr>
          <w:tab/>
        </w:r>
        <w:r w:rsidR="00902F31">
          <w:rPr>
            <w:noProof/>
            <w:webHidden/>
          </w:rPr>
          <w:fldChar w:fldCharType="begin"/>
        </w:r>
        <w:r w:rsidR="00902F31">
          <w:rPr>
            <w:noProof/>
            <w:webHidden/>
          </w:rPr>
          <w:instrText xml:space="preserve"> PAGEREF _Toc226018953 \h </w:instrText>
        </w:r>
        <w:r w:rsidR="00902F31">
          <w:rPr>
            <w:noProof/>
            <w:webHidden/>
          </w:rPr>
        </w:r>
        <w:r w:rsidR="00902F31">
          <w:rPr>
            <w:noProof/>
            <w:webHidden/>
          </w:rPr>
          <w:fldChar w:fldCharType="separate"/>
        </w:r>
        <w:r w:rsidR="00902F31">
          <w:rPr>
            <w:noProof/>
            <w:webHidden/>
          </w:rPr>
          <w:t>52</w:t>
        </w:r>
        <w:r w:rsidR="00902F31">
          <w:rPr>
            <w:noProof/>
            <w:webHidden/>
          </w:rPr>
          <w:fldChar w:fldCharType="end"/>
        </w:r>
      </w:hyperlink>
    </w:p>
    <w:p w14:paraId="7F365933" w14:textId="22AE31B6"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4" w:history="1">
        <w:r w:rsidR="00902F31" w:rsidRPr="00BA7E95">
          <w:rPr>
            <w:rStyle w:val="Hyperlink"/>
            <w:noProof/>
          </w:rPr>
          <w:t>13.6</w:t>
        </w:r>
        <w:r w:rsidR="00902F31">
          <w:rPr>
            <w:rFonts w:asciiTheme="minorHAnsi" w:eastAsiaTheme="minorEastAsia" w:hAnsiTheme="minorHAnsi" w:cstheme="minorBidi"/>
            <w:noProof/>
            <w:sz w:val="22"/>
            <w:szCs w:val="22"/>
          </w:rPr>
          <w:tab/>
        </w:r>
        <w:r w:rsidR="00902F31" w:rsidRPr="00BA7E95">
          <w:rPr>
            <w:rStyle w:val="Hyperlink"/>
            <w:noProof/>
          </w:rPr>
          <w:t>Right of the Commonwealth to Recover Money (Core)</w:t>
        </w:r>
        <w:r w:rsidR="00902F31">
          <w:rPr>
            <w:noProof/>
            <w:webHidden/>
          </w:rPr>
          <w:tab/>
        </w:r>
        <w:r w:rsidR="00902F31">
          <w:rPr>
            <w:noProof/>
            <w:webHidden/>
          </w:rPr>
          <w:fldChar w:fldCharType="begin"/>
        </w:r>
        <w:r w:rsidR="00902F31">
          <w:rPr>
            <w:noProof/>
            <w:webHidden/>
          </w:rPr>
          <w:instrText xml:space="preserve"> PAGEREF _Toc226018954 \h </w:instrText>
        </w:r>
        <w:r w:rsidR="00902F31">
          <w:rPr>
            <w:noProof/>
            <w:webHidden/>
          </w:rPr>
        </w:r>
        <w:r w:rsidR="00902F31">
          <w:rPr>
            <w:noProof/>
            <w:webHidden/>
          </w:rPr>
          <w:fldChar w:fldCharType="separate"/>
        </w:r>
        <w:r w:rsidR="00902F31">
          <w:rPr>
            <w:noProof/>
            <w:webHidden/>
          </w:rPr>
          <w:t>53</w:t>
        </w:r>
        <w:r w:rsidR="00902F31">
          <w:rPr>
            <w:noProof/>
            <w:webHidden/>
          </w:rPr>
          <w:fldChar w:fldCharType="end"/>
        </w:r>
      </w:hyperlink>
    </w:p>
    <w:p w14:paraId="630905F1" w14:textId="09A913EC" w:rsidR="00902F31" w:rsidRDefault="006C0EDA">
      <w:pPr>
        <w:pStyle w:val="TOC2"/>
        <w:tabs>
          <w:tab w:val="left" w:pos="1417"/>
          <w:tab w:val="right" w:leader="dot" w:pos="9061"/>
        </w:tabs>
        <w:rPr>
          <w:rFonts w:asciiTheme="minorHAnsi" w:eastAsiaTheme="minorEastAsia" w:hAnsiTheme="minorHAnsi" w:cstheme="minorBidi"/>
          <w:noProof/>
          <w:sz w:val="22"/>
          <w:szCs w:val="22"/>
        </w:rPr>
      </w:pPr>
      <w:hyperlink w:anchor="_Toc226018955" w:history="1">
        <w:r w:rsidR="00902F31" w:rsidRPr="00BA7E95">
          <w:rPr>
            <w:rStyle w:val="Hyperlink"/>
            <w:noProof/>
            <w:lang w:eastAsia="zh-CN"/>
          </w:rPr>
          <w:t>13.7</w:t>
        </w:r>
        <w:r w:rsidR="00902F31">
          <w:rPr>
            <w:rFonts w:asciiTheme="minorHAnsi" w:eastAsiaTheme="minorEastAsia" w:hAnsiTheme="minorHAnsi" w:cstheme="minorBidi"/>
            <w:noProof/>
            <w:sz w:val="22"/>
            <w:szCs w:val="22"/>
          </w:rPr>
          <w:tab/>
        </w:r>
        <w:r w:rsidR="00902F31" w:rsidRPr="00BA7E95">
          <w:rPr>
            <w:rStyle w:val="Hyperlink"/>
            <w:noProof/>
            <w:lang w:eastAsia="zh-CN"/>
          </w:rPr>
          <w:t>Survivorship (Core)</w:t>
        </w:r>
        <w:r w:rsidR="00902F31">
          <w:rPr>
            <w:noProof/>
            <w:webHidden/>
          </w:rPr>
          <w:tab/>
        </w:r>
        <w:r w:rsidR="00902F31">
          <w:rPr>
            <w:noProof/>
            <w:webHidden/>
          </w:rPr>
          <w:fldChar w:fldCharType="begin"/>
        </w:r>
        <w:r w:rsidR="00902F31">
          <w:rPr>
            <w:noProof/>
            <w:webHidden/>
          </w:rPr>
          <w:instrText xml:space="preserve"> PAGEREF _Toc226018955 \h </w:instrText>
        </w:r>
        <w:r w:rsidR="00902F31">
          <w:rPr>
            <w:noProof/>
            <w:webHidden/>
          </w:rPr>
        </w:r>
        <w:r w:rsidR="00902F31">
          <w:rPr>
            <w:noProof/>
            <w:webHidden/>
          </w:rPr>
          <w:fldChar w:fldCharType="separate"/>
        </w:r>
        <w:r w:rsidR="00902F31">
          <w:rPr>
            <w:noProof/>
            <w:webHidden/>
          </w:rPr>
          <w:t>53</w:t>
        </w:r>
        <w:r w:rsidR="00902F31">
          <w:rPr>
            <w:noProof/>
            <w:webHidden/>
          </w:rPr>
          <w:fldChar w:fldCharType="end"/>
        </w:r>
      </w:hyperlink>
    </w:p>
    <w:p w14:paraId="4C1C7DDF" w14:textId="541B4B78" w:rsidR="00C554BF" w:rsidRPr="00A3113C" w:rsidRDefault="00C554BF">
      <w:pPr>
        <w:pStyle w:val="ATTANNTitleListTableofContents-ASDEFCON"/>
      </w:pPr>
      <w:r w:rsidRPr="005D19B9">
        <w:rPr>
          <w:b w:val="0"/>
        </w:rPr>
        <w:fldChar w:fldCharType="end"/>
      </w:r>
      <w:r w:rsidRPr="00A3113C">
        <w:t>ATTACHMENTS</w:t>
      </w:r>
    </w:p>
    <w:p w14:paraId="7C15A874" w14:textId="77777777" w:rsidR="00C554BF" w:rsidRPr="00A3113C" w:rsidRDefault="00C554BF">
      <w:pPr>
        <w:pStyle w:val="ATTANNListTableofContents-ASDEFCON"/>
      </w:pPr>
      <w:r w:rsidRPr="00A3113C">
        <w:t>Statement of Work (Core)</w:t>
      </w:r>
      <w:r>
        <w:tab/>
      </w:r>
      <w:r w:rsidRPr="00A3113C">
        <w:t>A-1</w:t>
      </w:r>
    </w:p>
    <w:p w14:paraId="65EC5F2D" w14:textId="77777777" w:rsidR="00C554BF" w:rsidRPr="00A3113C" w:rsidRDefault="00C554BF" w:rsidP="00C554BF">
      <w:pPr>
        <w:pStyle w:val="ATTANNListTableofContents-ASDEFCON"/>
      </w:pPr>
      <w:r w:rsidRPr="00A3113C">
        <w:t>Price and Payments (Core)</w:t>
      </w:r>
      <w:r>
        <w:tab/>
      </w:r>
      <w:r w:rsidRPr="00A3113C">
        <w:t>B-1</w:t>
      </w:r>
    </w:p>
    <w:p w14:paraId="380C3710" w14:textId="77777777" w:rsidR="00C554BF" w:rsidRPr="00A3113C" w:rsidRDefault="00C554BF" w:rsidP="00C554BF">
      <w:pPr>
        <w:pStyle w:val="ATTANNListTableofContents-ASDEFCON"/>
      </w:pPr>
      <w:r w:rsidRPr="00A3113C">
        <w:t>Glossary (Core)</w:t>
      </w:r>
      <w:r>
        <w:tab/>
      </w:r>
      <w:r w:rsidRPr="00A3113C">
        <w:t>C-1</w:t>
      </w:r>
    </w:p>
    <w:p w14:paraId="47A92200" w14:textId="77777777" w:rsidR="00C554BF" w:rsidRPr="00A3113C" w:rsidRDefault="00C554BF" w:rsidP="00C554BF">
      <w:pPr>
        <w:pStyle w:val="ATTANNListTableofContents-ASDEFCON"/>
      </w:pPr>
      <w:r>
        <w:t>Technical Data and Software Rights</w:t>
      </w:r>
      <w:r w:rsidRPr="00A3113C">
        <w:t xml:space="preserve"> Schedule (Core)</w:t>
      </w:r>
      <w:r>
        <w:tab/>
      </w:r>
      <w:r w:rsidRPr="00A3113C">
        <w:t>D-1</w:t>
      </w:r>
    </w:p>
    <w:p w14:paraId="3E8A34E3" w14:textId="77777777" w:rsidR="00C554BF" w:rsidRPr="00A3113C" w:rsidRDefault="00C554BF" w:rsidP="00C554BF">
      <w:pPr>
        <w:pStyle w:val="ATTANNListTableofContents-ASDEFCON"/>
      </w:pPr>
      <w:r w:rsidRPr="00A3113C">
        <w:t xml:space="preserve">Confidential Information and Reporting (Core) </w:t>
      </w:r>
      <w:r>
        <w:tab/>
      </w:r>
      <w:r w:rsidRPr="00A3113C">
        <w:t>E-1</w:t>
      </w:r>
    </w:p>
    <w:p w14:paraId="571BCEF7" w14:textId="77777777" w:rsidR="00C554BF" w:rsidRPr="00A3113C" w:rsidRDefault="00C554BF" w:rsidP="00C554BF">
      <w:pPr>
        <w:pStyle w:val="ATTANNListTableofContents-ASDEFCON"/>
      </w:pPr>
      <w:r w:rsidRPr="00A3113C">
        <w:t>Agreed Forms and Deeds (Core)</w:t>
      </w:r>
      <w:r>
        <w:tab/>
      </w:r>
      <w:r w:rsidRPr="00A3113C">
        <w:t>F-1</w:t>
      </w:r>
    </w:p>
    <w:p w14:paraId="60DFC626" w14:textId="77777777" w:rsidR="00C554BF" w:rsidRPr="00A3113C" w:rsidRDefault="00C554BF" w:rsidP="00C554BF">
      <w:pPr>
        <w:pStyle w:val="ATTANNListTableofContents-ASDEFCON"/>
      </w:pPr>
      <w:r w:rsidRPr="00A3113C">
        <w:t>Government Furnished Material (Optional)</w:t>
      </w:r>
      <w:r>
        <w:tab/>
      </w:r>
      <w:r w:rsidRPr="00A3113C">
        <w:t>G-1</w:t>
      </w:r>
    </w:p>
    <w:p w14:paraId="03C199A4" w14:textId="77777777" w:rsidR="00C554BF" w:rsidRPr="00A3113C" w:rsidRDefault="00C554BF" w:rsidP="00C554BF">
      <w:pPr>
        <w:pStyle w:val="ATTANNListTableofContents-ASDEFCON"/>
      </w:pPr>
      <w:r w:rsidRPr="00A3113C">
        <w:t>Security Classification and Categorisation Guide (Optional)</w:t>
      </w:r>
      <w:r>
        <w:tab/>
      </w:r>
      <w:r w:rsidRPr="00A3113C">
        <w:t>H-1</w:t>
      </w:r>
    </w:p>
    <w:p w14:paraId="352FE964" w14:textId="77777777" w:rsidR="00C554BF" w:rsidRDefault="00C554BF" w:rsidP="00C554BF">
      <w:pPr>
        <w:pStyle w:val="ATTANNListTableofContents-ASDEFCON"/>
      </w:pPr>
      <w:r w:rsidRPr="00A3113C">
        <w:t>Approved Subcontractors (RFT Core)</w:t>
      </w:r>
      <w:r>
        <w:tab/>
      </w:r>
      <w:r w:rsidRPr="00A3113C">
        <w:t>I-1</w:t>
      </w:r>
    </w:p>
    <w:p w14:paraId="0A197FBE" w14:textId="77777777" w:rsidR="00C554BF" w:rsidRDefault="00C554BF" w:rsidP="00C554BF">
      <w:pPr>
        <w:pStyle w:val="ATTANNListTableofContents-ASDEFCON"/>
      </w:pPr>
      <w:r>
        <w:t>Products Restrictions Schedule (Core)</w:t>
      </w:r>
      <w:r>
        <w:tab/>
        <w:t>J-1</w:t>
      </w:r>
    </w:p>
    <w:p w14:paraId="0F464A68" w14:textId="2C6601A2" w:rsidR="00C554BF" w:rsidRDefault="00C554BF" w:rsidP="00C554BF">
      <w:pPr>
        <w:pStyle w:val="ATTANNListTableofContents-ASDEFCON"/>
      </w:pPr>
      <w:r>
        <w:t>Australian Industry Capability (</w:t>
      </w:r>
      <w:r w:rsidR="00377A3F">
        <w:t>Optional</w:t>
      </w:r>
      <w:r>
        <w:t>)</w:t>
      </w:r>
      <w:r>
        <w:tab/>
        <w:t>K-1</w:t>
      </w:r>
    </w:p>
    <w:p w14:paraId="16A13BF8" w14:textId="1CAA9628" w:rsidR="00C554BF" w:rsidRPr="00A3113C" w:rsidRDefault="00447FE2" w:rsidP="00C554BF">
      <w:pPr>
        <w:pStyle w:val="ATTANNListTableofContents-ASDEFCON"/>
      </w:pPr>
      <w:r>
        <w:rPr>
          <w:b/>
        </w:rPr>
        <w:fldChar w:fldCharType="begin">
          <w:ffData>
            <w:name w:val="Text35"/>
            <w:enabled/>
            <w:calcOnExit w:val="0"/>
            <w:textInput>
              <w:default w:val="[…NSERT OTHER ATTACHMENTS…]"/>
            </w:textInput>
          </w:ffData>
        </w:fldChar>
      </w:r>
      <w:bookmarkStart w:id="77" w:name="Text35"/>
      <w:r>
        <w:rPr>
          <w:b/>
        </w:rPr>
        <w:instrText xml:space="preserve"> FORMTEXT </w:instrText>
      </w:r>
      <w:r>
        <w:rPr>
          <w:b/>
        </w:rPr>
      </w:r>
      <w:r>
        <w:rPr>
          <w:b/>
        </w:rPr>
        <w:fldChar w:fldCharType="separate"/>
      </w:r>
      <w:r>
        <w:rPr>
          <w:b/>
          <w:noProof/>
        </w:rPr>
        <w:t>[…NSERT OTHER ATTACHMENTS…]</w:t>
      </w:r>
      <w:r>
        <w:rPr>
          <w:b/>
        </w:rPr>
        <w:fldChar w:fldCharType="end"/>
      </w:r>
      <w:bookmarkEnd w:id="77"/>
      <w:r w:rsidR="00C554BF">
        <w:rPr>
          <w:b/>
        </w:rPr>
        <w:tab/>
      </w:r>
      <w:r w:rsidR="00EB498C">
        <w:t>L</w:t>
      </w:r>
      <w:r w:rsidR="00C554BF">
        <w:t>-1</w:t>
      </w:r>
    </w:p>
    <w:p w14:paraId="428657CF" w14:textId="77777777" w:rsidR="00C554BF" w:rsidRPr="00A3113C" w:rsidRDefault="00C554BF" w:rsidP="00C554BF">
      <w:pPr>
        <w:pStyle w:val="ASDEFCONNormal"/>
      </w:pPr>
    </w:p>
    <w:p w14:paraId="36E37B50" w14:textId="77777777" w:rsidR="00C554BF" w:rsidRPr="00A3113C" w:rsidRDefault="00C554BF" w:rsidP="00C554BF">
      <w:pPr>
        <w:pStyle w:val="ASDEFCONNormal"/>
        <w:sectPr w:rsidR="00C554BF" w:rsidRPr="00A3113C" w:rsidSect="00C554BF">
          <w:headerReference w:type="default" r:id="rId15"/>
          <w:footerReference w:type="default" r:id="rId16"/>
          <w:pgSz w:w="11907" w:h="16840" w:code="9"/>
          <w:pgMar w:top="1304" w:right="1418" w:bottom="680" w:left="1418" w:header="567" w:footer="283" w:gutter="0"/>
          <w:paperSrc w:first="7" w:other="7"/>
          <w:pgNumType w:fmt="lowerRoman" w:start="1"/>
          <w:cols w:space="720"/>
          <w:docGrid w:linePitch="272"/>
        </w:sectPr>
      </w:pPr>
    </w:p>
    <w:p w14:paraId="4FFE811B" w14:textId="1A7C49CC" w:rsidR="00C554BF" w:rsidRPr="00A3113C" w:rsidRDefault="00C554BF">
      <w:pPr>
        <w:pStyle w:val="COTCOCLV1-ASDEFCON"/>
      </w:pPr>
      <w:bookmarkStart w:id="78" w:name="_Hlt103563511"/>
      <w:bookmarkStart w:id="79" w:name="_Toc226018844"/>
      <w:bookmarkStart w:id="80" w:name="_Toc300913862"/>
      <w:bookmarkEnd w:id="78"/>
      <w:r>
        <w:lastRenderedPageBreak/>
        <w:t>CONTRACT FRAMEWORK</w:t>
      </w:r>
      <w:r w:rsidR="00DD239A">
        <w:t xml:space="preserve"> (CORE)</w:t>
      </w:r>
      <w:bookmarkEnd w:id="79"/>
    </w:p>
    <w:p w14:paraId="71ABC8DD" w14:textId="77777777" w:rsidR="00C554BF" w:rsidRPr="00A3113C" w:rsidRDefault="00C554BF">
      <w:pPr>
        <w:pStyle w:val="COTCOCLV2-ASDEFCON"/>
      </w:pPr>
      <w:bookmarkStart w:id="81" w:name="_Toc300913927"/>
      <w:bookmarkStart w:id="82" w:name="_Ref5971772"/>
      <w:bookmarkStart w:id="83" w:name="_Toc226018845"/>
      <w:r w:rsidRPr="00A3113C">
        <w:t>Definitions (Core)</w:t>
      </w:r>
      <w:bookmarkEnd w:id="81"/>
      <w:bookmarkEnd w:id="82"/>
      <w:bookmarkEnd w:id="83"/>
    </w:p>
    <w:p w14:paraId="6645C13E" w14:textId="77777777" w:rsidR="00C554BF" w:rsidRPr="00A3113C" w:rsidRDefault="00C554BF">
      <w:pPr>
        <w:pStyle w:val="COTCOCLV3-ASDEFCON"/>
        <w:rPr>
          <w:lang w:eastAsia="zh-CN"/>
        </w:rPr>
      </w:pPr>
      <w:r w:rsidRPr="00A3113C">
        <w:rPr>
          <w:lang w:eastAsia="zh-CN"/>
        </w:rPr>
        <w:t>In the Contract, unless the contrary intention appears, words, abbreviations and acronyms have the meaning given to them in the Details Schedule or the Glossary</w:t>
      </w:r>
      <w:r>
        <w:rPr>
          <w:lang w:eastAsia="zh-CN"/>
        </w:rPr>
        <w:t xml:space="preserve"> at </w:t>
      </w:r>
      <w:r w:rsidRPr="008B1BB8">
        <w:rPr>
          <w:lang w:eastAsia="zh-CN"/>
        </w:rPr>
        <w:t>Attachment C</w:t>
      </w:r>
      <w:r w:rsidRPr="00A3113C">
        <w:rPr>
          <w:lang w:eastAsia="zh-CN"/>
        </w:rPr>
        <w:t>.</w:t>
      </w:r>
    </w:p>
    <w:p w14:paraId="1D134436" w14:textId="77777777" w:rsidR="00C554BF" w:rsidRPr="00A3113C" w:rsidRDefault="00C554BF">
      <w:pPr>
        <w:pStyle w:val="COTCOCLV2-ASDEFCON"/>
      </w:pPr>
      <w:bookmarkStart w:id="84" w:name="_Toc300913928"/>
      <w:bookmarkStart w:id="85" w:name="_Toc226018846"/>
      <w:r w:rsidRPr="00A3113C">
        <w:t>Interpretation (Core)</w:t>
      </w:r>
      <w:bookmarkEnd w:id="84"/>
      <w:bookmarkEnd w:id="85"/>
    </w:p>
    <w:p w14:paraId="072C998C" w14:textId="77777777" w:rsidR="00C554BF" w:rsidRPr="00A3113C" w:rsidRDefault="00C554BF">
      <w:pPr>
        <w:pStyle w:val="COTCOCLV3-ASDEFCON"/>
      </w:pPr>
      <w:r w:rsidRPr="00A3113C">
        <w:t>In the Contract, unless the contrary intention appears:</w:t>
      </w:r>
    </w:p>
    <w:p w14:paraId="550B3FBD" w14:textId="77777777" w:rsidR="00C554BF" w:rsidRPr="00A3113C" w:rsidRDefault="00C554BF">
      <w:pPr>
        <w:pStyle w:val="COTCOCLV4-ASDEFCON"/>
      </w:pPr>
      <w:r w:rsidRPr="00A3113C">
        <w:t>headings are for the purpose of convenient reference only and do not form part of the Contract;</w:t>
      </w:r>
    </w:p>
    <w:p w14:paraId="2B991220" w14:textId="77777777" w:rsidR="00C554BF" w:rsidRPr="00A3113C" w:rsidRDefault="00C554BF" w:rsidP="00C554BF">
      <w:pPr>
        <w:pStyle w:val="COTCOCLV4-ASDEFCON"/>
      </w:pPr>
      <w:r w:rsidRPr="00A3113C">
        <w:t>the singular includes the plural and vice-versa;</w:t>
      </w:r>
    </w:p>
    <w:p w14:paraId="2A590EA6" w14:textId="77777777" w:rsidR="00C554BF" w:rsidRPr="00A3113C" w:rsidRDefault="00C554BF" w:rsidP="00C554BF">
      <w:pPr>
        <w:pStyle w:val="COTCOCLV4-ASDEFCON"/>
      </w:pPr>
      <w:r w:rsidRPr="00A3113C">
        <w:t xml:space="preserve">a reference to one gender includes </w:t>
      </w:r>
      <w:r>
        <w:t>any</w:t>
      </w:r>
      <w:r w:rsidRPr="00A3113C">
        <w:t xml:space="preserve"> other;</w:t>
      </w:r>
    </w:p>
    <w:p w14:paraId="3593B28C" w14:textId="77777777" w:rsidR="00C554BF" w:rsidRPr="00A3113C" w:rsidRDefault="00C554BF" w:rsidP="00C554BF">
      <w:pPr>
        <w:pStyle w:val="COTCOCLV4-ASDEFCON"/>
      </w:pPr>
      <w:r w:rsidRPr="00A3113C">
        <w:t>a reference to a person includes a body politic, body corporate or a partnership;</w:t>
      </w:r>
    </w:p>
    <w:p w14:paraId="7E358032" w14:textId="77777777" w:rsidR="00C554BF" w:rsidRPr="00A3113C" w:rsidRDefault="00C554BF" w:rsidP="00C554BF">
      <w:pPr>
        <w:pStyle w:val="COTCOCLV4-ASDEFCON"/>
      </w:pPr>
      <w:r w:rsidRPr="00A3113C">
        <w:t>if the last day of any period prescribed for the doing of an action falls on a day which is not a Working Day, the action shall be done no later than the end of the next Working Day;</w:t>
      </w:r>
    </w:p>
    <w:p w14:paraId="6583E81C" w14:textId="77777777" w:rsidR="00C554BF" w:rsidRPr="00A3113C" w:rsidRDefault="00C554BF" w:rsidP="00C554BF">
      <w:pPr>
        <w:pStyle w:val="COTCOCLV4-ASDEFCON"/>
      </w:pPr>
      <w:r w:rsidRPr="00A3113C">
        <w:t>a reference to a</w:t>
      </w:r>
      <w:r>
        <w:t>n</w:t>
      </w:r>
      <w:r w:rsidRPr="00A3113C">
        <w:t xml:space="preserve"> </w:t>
      </w:r>
      <w:r>
        <w:t>Act</w:t>
      </w:r>
      <w:r w:rsidRPr="00A3113C">
        <w:t xml:space="preserve"> is a reference to an </w:t>
      </w:r>
      <w:r>
        <w:t>Act</w:t>
      </w:r>
      <w:r w:rsidRPr="00A3113C">
        <w:t xml:space="preserve"> of the Commonwealth, State or Territory</w:t>
      </w:r>
      <w:r>
        <w:t xml:space="preserve"> of Australia</w:t>
      </w:r>
      <w:r w:rsidRPr="00A3113C">
        <w:t>, as amended from time to time, and includes a reference to any subordinate legislation</w:t>
      </w:r>
      <w:r>
        <w:t xml:space="preserve"> made under that Act</w:t>
      </w:r>
      <w:r w:rsidRPr="00A3113C">
        <w:t>;</w:t>
      </w:r>
    </w:p>
    <w:p w14:paraId="106C7462" w14:textId="77777777" w:rsidR="00C554BF" w:rsidRPr="00A3113C" w:rsidRDefault="00C554BF" w:rsidP="00C554BF">
      <w:pPr>
        <w:pStyle w:val="COTCOCLV4-ASDEFCON"/>
      </w:pPr>
      <w:r w:rsidRPr="00A3113C">
        <w:t>a reference to a clause includes a reference to a subclause of that clause;</w:t>
      </w:r>
    </w:p>
    <w:p w14:paraId="2BB990E5" w14:textId="4DAD34ED" w:rsidR="00C554BF" w:rsidRPr="00A3113C" w:rsidRDefault="00C554BF" w:rsidP="00C554BF">
      <w:pPr>
        <w:pStyle w:val="COTCOCLV4-ASDEFCON"/>
      </w:pPr>
      <w:r w:rsidRPr="00A3113C">
        <w:t xml:space="preserve">a reference to a “dollar”, “$”, “$A” or </w:t>
      </w:r>
      <w:r w:rsidR="0026526D">
        <w:t>“</w:t>
      </w:r>
      <w:r w:rsidRPr="00A3113C">
        <w:t>AUD</w:t>
      </w:r>
      <w:r w:rsidR="0026526D">
        <w:t>”</w:t>
      </w:r>
      <w:r w:rsidRPr="00A3113C">
        <w:t xml:space="preserve"> means the Australian dollar;</w:t>
      </w:r>
    </w:p>
    <w:p w14:paraId="08F86B00" w14:textId="77777777" w:rsidR="00C554BF" w:rsidRPr="00A3113C" w:rsidRDefault="00C554BF" w:rsidP="00C554BF">
      <w:pPr>
        <w:pStyle w:val="COTCOCLV4-ASDEFCON"/>
      </w:pPr>
      <w:r w:rsidRPr="00A3113C">
        <w:t xml:space="preserve">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 </w:t>
      </w:r>
    </w:p>
    <w:p w14:paraId="3D2D8F41" w14:textId="77777777" w:rsidR="00C554BF" w:rsidRPr="00A3113C" w:rsidRDefault="00C554BF" w:rsidP="00C554BF">
      <w:pPr>
        <w:pStyle w:val="COTCOCLV4-ASDEFCON"/>
      </w:pPr>
      <w:r w:rsidRPr="00A3113C">
        <w:t>the word “includes” in any form is not a word of limitation</w:t>
      </w:r>
      <w:r>
        <w:t xml:space="preserve">; </w:t>
      </w:r>
    </w:p>
    <w:p w14:paraId="17DD898E" w14:textId="77777777" w:rsidR="00C554BF" w:rsidRDefault="00C554BF" w:rsidP="00C554BF">
      <w:pPr>
        <w:pStyle w:val="COTCOCLV4-ASDEFCON"/>
      </w:pPr>
      <w:r w:rsidRPr="00A3113C">
        <w:t>a reference to a party includes that party’s administrators, successors, and permitted assigns, including any person to whom that party novates any part of the Contract</w:t>
      </w:r>
      <w:r>
        <w:t>; and</w:t>
      </w:r>
    </w:p>
    <w:p w14:paraId="28F2D75E" w14:textId="70CF5054" w:rsidR="00C554BF" w:rsidRPr="00A3113C" w:rsidRDefault="00C554BF" w:rsidP="00C554BF">
      <w:pPr>
        <w:pStyle w:val="COTCOCLV4-ASDEFCON"/>
      </w:pPr>
      <w:r w:rsidRPr="00744086">
        <w:t xml:space="preserve">a provision stating that a party </w:t>
      </w:r>
      <w:r w:rsidR="0026526D">
        <w:t>“</w:t>
      </w:r>
      <w:r w:rsidRPr="00744086">
        <w:t>may</w:t>
      </w:r>
      <w:r w:rsidR="0026526D">
        <w:t>”</w:t>
      </w:r>
      <w:r w:rsidRPr="00744086">
        <w:t xml:space="preserve"> agree or consent to something, approve or reject something, or take or decline to take an action, means that the party may exercise its discretion in deciding whether or not to do so, and may impose conditions on any such agreement, consent or approval.</w:t>
      </w:r>
    </w:p>
    <w:p w14:paraId="47B3CD6F" w14:textId="43FE40BA" w:rsidR="00C554BF" w:rsidRPr="00A3113C" w:rsidRDefault="00C554BF">
      <w:pPr>
        <w:pStyle w:val="COTCOCLV2-ASDEFCON"/>
      </w:pPr>
      <w:bookmarkStart w:id="86" w:name="_Toc13464087"/>
      <w:bookmarkStart w:id="87" w:name="_Toc13487232"/>
      <w:bookmarkStart w:id="88" w:name="_Toc300913929"/>
      <w:bookmarkStart w:id="89" w:name="_Toc226018847"/>
      <w:bookmarkEnd w:id="86"/>
      <w:bookmarkEnd w:id="87"/>
      <w:r w:rsidRPr="00A3113C">
        <w:t>Precedence of Documents (Core)</w:t>
      </w:r>
      <w:bookmarkEnd w:id="88"/>
      <w:bookmarkEnd w:id="89"/>
    </w:p>
    <w:p w14:paraId="57DCEAF9" w14:textId="77777777" w:rsidR="00C554BF" w:rsidRPr="00A3113C" w:rsidRDefault="00C554BF">
      <w:pPr>
        <w:pStyle w:val="COTCOCLV3-ASDEFCON"/>
      </w:pPr>
      <w:r w:rsidRPr="00A3113C">
        <w:t xml:space="preserve">If there is any inconsistency between </w:t>
      </w:r>
      <w:r>
        <w:t>parts</w:t>
      </w:r>
      <w:r w:rsidRPr="00A3113C">
        <w:t xml:space="preserve"> of the Contract, a descending order of precedence shall be accorded to:</w:t>
      </w:r>
    </w:p>
    <w:p w14:paraId="512F2F84" w14:textId="77777777" w:rsidR="00C554BF" w:rsidRPr="00BD3C2E" w:rsidRDefault="00C554BF" w:rsidP="00C554BF">
      <w:pPr>
        <w:pStyle w:val="COTCOCLV4-ASDEFCON"/>
      </w:pPr>
      <w:r w:rsidRPr="00BD3C2E">
        <w:t>the COC (including the Details Schedule) and the Glossary (other than the referenced documents in the Glossary)</w:t>
      </w:r>
      <w:r>
        <w:t>;</w:t>
      </w:r>
    </w:p>
    <w:p w14:paraId="1A3ECBB9" w14:textId="77777777" w:rsidR="00C554BF" w:rsidRPr="00A3113C" w:rsidRDefault="00C554BF" w:rsidP="00C554BF">
      <w:pPr>
        <w:pStyle w:val="COTCOCLV4-ASDEFCON"/>
      </w:pPr>
      <w:r w:rsidRPr="00A3113C">
        <w:t>in relation to an S&amp;Q Service, the S&amp;Q Order for the S&amp;Q Service;</w:t>
      </w:r>
    </w:p>
    <w:p w14:paraId="761A39D7" w14:textId="77777777" w:rsidR="00C554BF" w:rsidRPr="00A3113C" w:rsidRDefault="00C554BF" w:rsidP="00C554BF">
      <w:pPr>
        <w:pStyle w:val="COTCOCLV4-ASDEFCON"/>
      </w:pPr>
      <w:r w:rsidRPr="00A3113C">
        <w:t>the SOW</w:t>
      </w:r>
      <w:r>
        <w:t xml:space="preserve"> and its annexes</w:t>
      </w:r>
      <w:r w:rsidRPr="00A3113C">
        <w:t>;</w:t>
      </w:r>
    </w:p>
    <w:p w14:paraId="6729F1CD" w14:textId="77777777" w:rsidR="00C554BF" w:rsidRPr="00A3113C" w:rsidRDefault="00C554BF" w:rsidP="00C554BF">
      <w:pPr>
        <w:pStyle w:val="COTCOCLV4-ASDEFCON"/>
      </w:pPr>
      <w:r w:rsidRPr="00A3113C">
        <w:t xml:space="preserve">the Attachments other than the SOW and </w:t>
      </w:r>
      <w:r>
        <w:t xml:space="preserve">the </w:t>
      </w:r>
      <w:r w:rsidRPr="00A3113C">
        <w:t>Glossary; and</w:t>
      </w:r>
    </w:p>
    <w:p w14:paraId="4F2E39B0" w14:textId="0F5907E0" w:rsidR="00C554BF" w:rsidRPr="00A3113C" w:rsidRDefault="00C554BF" w:rsidP="00C554BF">
      <w:pPr>
        <w:pStyle w:val="COTCOCLV4-ASDEFCON"/>
      </w:pPr>
      <w:r w:rsidRPr="00A3113C">
        <w:t xml:space="preserve">any document </w:t>
      </w:r>
      <w:r>
        <w:t xml:space="preserve">expressly </w:t>
      </w:r>
      <w:r w:rsidRPr="00A3113C">
        <w:t>incorporated as part of the Contract,</w:t>
      </w:r>
    </w:p>
    <w:p w14:paraId="3B67E436" w14:textId="77777777" w:rsidR="00C554BF" w:rsidRPr="00A3113C" w:rsidRDefault="00C554BF">
      <w:pPr>
        <w:pStyle w:val="COTCOCLV3NONUM-ASDEFCON"/>
      </w:pPr>
      <w:r w:rsidRPr="00A3113C">
        <w:t>so that the provision in the higher ranked document, to the extent of the inconsistency, shall prevail.</w:t>
      </w:r>
    </w:p>
    <w:p w14:paraId="1BAACC34" w14:textId="77777777" w:rsidR="00C554BF" w:rsidRPr="00CE6783" w:rsidRDefault="00C554BF" w:rsidP="00C554BF">
      <w:pPr>
        <w:pStyle w:val="COTCOCLV2-ASDEFCON"/>
      </w:pPr>
      <w:bookmarkStart w:id="90" w:name="_Toc300913863"/>
      <w:bookmarkStart w:id="91" w:name="_Ref300914389"/>
      <w:bookmarkStart w:id="92" w:name="_Ref300929363"/>
      <w:bookmarkStart w:id="93" w:name="_Ref13654510"/>
      <w:bookmarkStart w:id="94" w:name="_Toc226018848"/>
      <w:bookmarkStart w:id="95" w:name="_Toc300913931"/>
      <w:r>
        <w:t>Effective Date</w:t>
      </w:r>
      <w:r w:rsidRPr="00CE6783">
        <w:t xml:space="preserve"> (Core)</w:t>
      </w:r>
      <w:bookmarkEnd w:id="90"/>
      <w:bookmarkEnd w:id="91"/>
      <w:bookmarkEnd w:id="92"/>
      <w:bookmarkEnd w:id="93"/>
      <w:bookmarkEnd w:id="94"/>
    </w:p>
    <w:p w14:paraId="02689F8A" w14:textId="77777777" w:rsidR="00C554BF" w:rsidRDefault="00C554BF" w:rsidP="00C554BF">
      <w:pPr>
        <w:pStyle w:val="COTCOCLV3-ASDEFCON"/>
      </w:pPr>
      <w:r w:rsidRPr="00CE6783">
        <w:t>The Contract commences on the Effective Date</w:t>
      </w:r>
      <w:r>
        <w:t xml:space="preserve"> </w:t>
      </w:r>
      <w:r w:rsidRPr="00A3113C">
        <w:t>specified in the Details Schedule</w:t>
      </w:r>
      <w:r>
        <w:t>.</w:t>
      </w:r>
    </w:p>
    <w:p w14:paraId="02BD30E7" w14:textId="77777777" w:rsidR="00C554BF" w:rsidRDefault="00C554BF" w:rsidP="00C554BF">
      <w:pPr>
        <w:pStyle w:val="COTCOCLV2-ASDEFCON"/>
      </w:pPr>
      <w:bookmarkStart w:id="96" w:name="_Ref30078053"/>
      <w:bookmarkStart w:id="97" w:name="_Toc226018849"/>
      <w:r>
        <w:t>Operative Date (Optional)</w:t>
      </w:r>
      <w:bookmarkEnd w:id="96"/>
      <w:bookmarkEnd w:id="97"/>
    </w:p>
    <w:p w14:paraId="2F09B123" w14:textId="0BD36203" w:rsidR="00C554BF" w:rsidRDefault="00C554BF" w:rsidP="00C554BF">
      <w:pPr>
        <w:pStyle w:val="NoteToDrafters-ASDEFCON"/>
      </w:pPr>
      <w:r>
        <w:t xml:space="preserve">Note to drafters: </w:t>
      </w:r>
      <w:r w:rsidR="003246BE">
        <w:t xml:space="preserve"> </w:t>
      </w:r>
      <w:r>
        <w:t xml:space="preserve">An Operative Date allows for the provision of Recurring Services to commence after the Effective Date.  If Services commence immediately from the Effective Date, then the following clauses may be replaced with a single ‘Not used’.  If an Operative Date is required, </w:t>
      </w:r>
      <w:r>
        <w:lastRenderedPageBreak/>
        <w:t>drafters need to define the date or an event that establishes the Operative Date, and review the scope of the obligations placed on both parties prior to the Operative Date.  For more extensive Operative Date clauses refer to the ASDEFCON (Support) COC template.</w:t>
      </w:r>
    </w:p>
    <w:p w14:paraId="21DD646D" w14:textId="77777777" w:rsidR="00C554BF" w:rsidRPr="008C477B" w:rsidRDefault="00C554BF" w:rsidP="00C554BF">
      <w:pPr>
        <w:pStyle w:val="COTCOCLV3-ASDEFCON"/>
      </w:pPr>
      <w:bookmarkStart w:id="98" w:name="_Ref30080216"/>
      <w:r w:rsidRPr="00DF2906">
        <w:rPr>
          <w:rFonts w:cs="Arial"/>
        </w:rPr>
        <w:t>The Commonwealth has no obligations under the Contract before the Operative Date other than</w:t>
      </w:r>
      <w:r>
        <w:rPr>
          <w:rFonts w:cs="Arial"/>
        </w:rPr>
        <w:t>:</w:t>
      </w:r>
      <w:bookmarkEnd w:id="98"/>
    </w:p>
    <w:p w14:paraId="45627E31" w14:textId="3433FD27" w:rsidR="00C554BF" w:rsidRDefault="00C554BF" w:rsidP="00C554BF">
      <w:pPr>
        <w:pStyle w:val="COTCOCLV4-ASDEFCON"/>
      </w:pPr>
      <w:r>
        <w:t xml:space="preserve">to the extent provided for in this clause </w:t>
      </w:r>
      <w:r>
        <w:fldChar w:fldCharType="begin"/>
      </w:r>
      <w:r>
        <w:instrText xml:space="preserve"> REF _Ref30078053 \r \h </w:instrText>
      </w:r>
      <w:r>
        <w:fldChar w:fldCharType="separate"/>
      </w:r>
      <w:r w:rsidR="00902F31">
        <w:t>1.5</w:t>
      </w:r>
      <w:r>
        <w:fldChar w:fldCharType="end"/>
      </w:r>
      <w:r>
        <w:t>;</w:t>
      </w:r>
    </w:p>
    <w:p w14:paraId="6E8FFA69" w14:textId="77777777" w:rsidR="00C554BF" w:rsidRDefault="00C554BF" w:rsidP="00C554BF">
      <w:pPr>
        <w:pStyle w:val="COTCOCLV4-ASDEFCON"/>
      </w:pPr>
      <w:r>
        <w:t>to action data items in accordance with clause 2.3 of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3EABA92D" w14:textId="77777777" w:rsidTr="00C554BF">
        <w:tc>
          <w:tcPr>
            <w:tcW w:w="9071" w:type="dxa"/>
            <w:shd w:val="clear" w:color="auto" w:fill="auto"/>
          </w:tcPr>
          <w:p w14:paraId="24867B78" w14:textId="56494B24" w:rsidR="00C554BF" w:rsidRDefault="00C554BF" w:rsidP="00C554BF">
            <w:pPr>
              <w:pStyle w:val="ASDEFCONOption"/>
            </w:pPr>
            <w:r>
              <w:t xml:space="preserve">Option: </w:t>
            </w:r>
            <w:r w:rsidR="003246BE">
              <w:t xml:space="preserve"> </w:t>
            </w:r>
            <w:r>
              <w:t>If clause</w:t>
            </w:r>
            <w:r>
              <w:rPr>
                <w:rFonts w:cs="Arial"/>
              </w:rPr>
              <w:t xml:space="preserve"> </w:t>
            </w:r>
            <w:r>
              <w:rPr>
                <w:rFonts w:cs="Arial"/>
              </w:rPr>
              <w:fldChar w:fldCharType="begin"/>
            </w:r>
            <w:r>
              <w:rPr>
                <w:rFonts w:cs="Arial"/>
              </w:rPr>
              <w:instrText xml:space="preserve"> REF _Ref7780204 \r \h </w:instrText>
            </w:r>
            <w:r>
              <w:rPr>
                <w:rFonts w:cs="Arial"/>
              </w:rPr>
            </w:r>
            <w:r>
              <w:rPr>
                <w:rFonts w:cs="Arial"/>
              </w:rPr>
              <w:fldChar w:fldCharType="separate"/>
            </w:r>
            <w:r w:rsidR="00902F31">
              <w:rPr>
                <w:rFonts w:cs="Arial"/>
              </w:rPr>
              <w:t>6.4</w:t>
            </w:r>
            <w:r>
              <w:rPr>
                <w:rFonts w:cs="Arial"/>
              </w:rPr>
              <w:fldChar w:fldCharType="end"/>
            </w:r>
            <w:r>
              <w:rPr>
                <w:rFonts w:cs="Arial"/>
              </w:rPr>
              <w:t>, Performance Relief, is included in the draft COC, then include this clause.</w:t>
            </w:r>
          </w:p>
          <w:p w14:paraId="563B5EAB" w14:textId="6383D173" w:rsidR="00C554BF" w:rsidRDefault="00C554BF" w:rsidP="00C554BF">
            <w:pPr>
              <w:pStyle w:val="COTCOCLV4-ASDEFCON"/>
            </w:pPr>
            <w:r w:rsidRPr="00DF2906">
              <w:rPr>
                <w:rFonts w:cs="Arial"/>
              </w:rPr>
              <w:t>the obligations under clause</w:t>
            </w:r>
            <w:r>
              <w:rPr>
                <w:rFonts w:cs="Arial"/>
              </w:rPr>
              <w:t xml:space="preserve"> </w:t>
            </w:r>
            <w:r>
              <w:rPr>
                <w:rFonts w:cs="Arial"/>
              </w:rPr>
              <w:fldChar w:fldCharType="begin"/>
            </w:r>
            <w:r>
              <w:rPr>
                <w:rFonts w:cs="Arial"/>
              </w:rPr>
              <w:instrText xml:space="preserve"> REF _Ref7780204 \r \h </w:instrText>
            </w:r>
            <w:r>
              <w:rPr>
                <w:rFonts w:cs="Arial"/>
              </w:rPr>
            </w:r>
            <w:r>
              <w:rPr>
                <w:rFonts w:cs="Arial"/>
              </w:rPr>
              <w:fldChar w:fldCharType="separate"/>
            </w:r>
            <w:r w:rsidR="00902F31">
              <w:rPr>
                <w:rFonts w:cs="Arial"/>
              </w:rPr>
              <w:t>6.4</w:t>
            </w:r>
            <w:r>
              <w:rPr>
                <w:rFonts w:cs="Arial"/>
              </w:rPr>
              <w:fldChar w:fldCharType="end"/>
            </w:r>
            <w:r w:rsidRPr="00DF2906">
              <w:rPr>
                <w:rFonts w:cs="Arial"/>
              </w:rPr>
              <w:t>, where a delay is caused by a Commonwealth failure to perform its obligations under clause</w:t>
            </w:r>
            <w:r w:rsidR="00C321E7">
              <w:rPr>
                <w:rFonts w:cs="Arial"/>
              </w:rPr>
              <w:t xml:space="preserve"> </w:t>
            </w:r>
            <w:r>
              <w:rPr>
                <w:rFonts w:cs="Arial"/>
              </w:rPr>
              <w:fldChar w:fldCharType="begin"/>
            </w:r>
            <w:r>
              <w:rPr>
                <w:rFonts w:cs="Arial"/>
              </w:rPr>
              <w:instrText xml:space="preserve"> REF _Ref30397957 \r \h </w:instrText>
            </w:r>
            <w:r>
              <w:rPr>
                <w:rFonts w:cs="Arial"/>
              </w:rPr>
            </w:r>
            <w:r>
              <w:rPr>
                <w:rFonts w:cs="Arial"/>
              </w:rPr>
              <w:fldChar w:fldCharType="separate"/>
            </w:r>
            <w:r w:rsidR="00902F31">
              <w:rPr>
                <w:rFonts w:cs="Arial"/>
              </w:rPr>
              <w:t>1.5.4b</w:t>
            </w:r>
            <w:r>
              <w:rPr>
                <w:rFonts w:cs="Arial"/>
              </w:rPr>
              <w:fldChar w:fldCharType="end"/>
            </w:r>
            <w:r>
              <w:rPr>
                <w:rFonts w:cs="Arial"/>
              </w:rPr>
              <w:t>;</w:t>
            </w:r>
          </w:p>
        </w:tc>
      </w:tr>
    </w:tbl>
    <w:p w14:paraId="24E6F872" w14:textId="77777777" w:rsidR="002B53B1" w:rsidRDefault="002B53B1" w:rsidP="002B53B1">
      <w:pPr>
        <w:pStyle w:val="ASDEFCONOptionSpace"/>
      </w:pPr>
    </w:p>
    <w:p w14:paraId="5A860221" w14:textId="4FC29025" w:rsidR="00C554BF" w:rsidRDefault="00C554BF" w:rsidP="00C554BF">
      <w:pPr>
        <w:pStyle w:val="COTCOCLV4-ASDEFCON"/>
      </w:pPr>
      <w:r>
        <w:t xml:space="preserve">the obligations under clause </w:t>
      </w:r>
      <w:r>
        <w:fldChar w:fldCharType="begin"/>
      </w:r>
      <w:r>
        <w:instrText xml:space="preserve"> REF _Ref13228248 \r \h </w:instrText>
      </w:r>
      <w:r>
        <w:fldChar w:fldCharType="separate"/>
      </w:r>
      <w:r w:rsidR="00902F31">
        <w:t>11.4</w:t>
      </w:r>
      <w:r>
        <w:fldChar w:fldCharType="end"/>
      </w:r>
      <w:r>
        <w:t>, for the protection of Confidential Information;</w:t>
      </w:r>
    </w:p>
    <w:p w14:paraId="620CA392" w14:textId="77777777" w:rsidR="00C554BF" w:rsidRDefault="00C554BF" w:rsidP="00C554BF">
      <w:pPr>
        <w:pStyle w:val="COTCOCLV4-ASDEFCON"/>
      </w:pPr>
      <w:r>
        <w:t>payments for Services that are specified in the Contract or by notice from the Commonwealth Representative, to be provided before the Operative Date (eg, repair of faulty GFM, before the Operative Date, if requested by the Commonwealth); and</w:t>
      </w:r>
    </w:p>
    <w:p w14:paraId="19EC1459" w14:textId="286AFDE8" w:rsidR="00C554BF" w:rsidRDefault="00C554BF" w:rsidP="00C554BF">
      <w:pPr>
        <w:pStyle w:val="COTCOCLV4-ASDEFCON"/>
      </w:pPr>
      <w:r w:rsidRPr="002B53B1">
        <w:rPr>
          <w:b/>
        </w:rPr>
        <w:fldChar w:fldCharType="begin">
          <w:ffData>
            <w:name w:val="Text179"/>
            <w:enabled/>
            <w:calcOnExit w:val="0"/>
            <w:textInput>
              <w:default w:val="[…INSERT ANY OTHER APPLICABLE COMMONWEALTH OBLIGATIONS…]"/>
            </w:textInput>
          </w:ffData>
        </w:fldChar>
      </w:r>
      <w:r w:rsidRPr="002B53B1">
        <w:rPr>
          <w:b/>
        </w:rPr>
        <w:instrText xml:space="preserve"> FORMTEXT </w:instrText>
      </w:r>
      <w:r w:rsidRPr="002B53B1">
        <w:rPr>
          <w:b/>
        </w:rPr>
      </w:r>
      <w:r w:rsidRPr="002B53B1">
        <w:rPr>
          <w:b/>
        </w:rPr>
        <w:fldChar w:fldCharType="separate"/>
      </w:r>
      <w:r w:rsidR="00F90E4F">
        <w:rPr>
          <w:b/>
          <w:noProof/>
        </w:rPr>
        <w:t>[…INSERT ANY OTHER APPLICABLE COMMONWEALTH OBLIGATIONS…]</w:t>
      </w:r>
      <w:r w:rsidRPr="002B53B1">
        <w:rPr>
          <w:b/>
        </w:rPr>
        <w:fldChar w:fldCharType="end"/>
      </w:r>
      <w:r>
        <w:t>.</w:t>
      </w:r>
    </w:p>
    <w:p w14:paraId="10D55AEC" w14:textId="49BC51B1" w:rsidR="00C554BF" w:rsidRDefault="00C554BF" w:rsidP="00C554BF">
      <w:pPr>
        <w:pStyle w:val="COTCOCLV3-ASDEFCON"/>
        <w:rPr>
          <w:rFonts w:cs="Arial"/>
        </w:rPr>
      </w:pPr>
      <w:bookmarkStart w:id="99" w:name="_Ref234303246"/>
      <w:r>
        <w:rPr>
          <w:rFonts w:cs="Arial"/>
        </w:rPr>
        <w:t xml:space="preserve">Clause </w:t>
      </w:r>
      <w:r>
        <w:rPr>
          <w:rFonts w:cs="Arial"/>
        </w:rPr>
        <w:fldChar w:fldCharType="begin"/>
      </w:r>
      <w:r>
        <w:rPr>
          <w:rFonts w:cs="Arial"/>
        </w:rPr>
        <w:instrText xml:space="preserve"> REF _Ref30080216 \r \h </w:instrText>
      </w:r>
      <w:r>
        <w:rPr>
          <w:rFonts w:cs="Arial"/>
        </w:rPr>
      </w:r>
      <w:r>
        <w:rPr>
          <w:rFonts w:cs="Arial"/>
        </w:rPr>
        <w:fldChar w:fldCharType="separate"/>
      </w:r>
      <w:r w:rsidR="00902F31">
        <w:rPr>
          <w:rFonts w:cs="Arial"/>
        </w:rPr>
        <w:t>1.5.1</w:t>
      </w:r>
      <w:r>
        <w:rPr>
          <w:rFonts w:cs="Arial"/>
        </w:rPr>
        <w:fldChar w:fldCharType="end"/>
      </w:r>
      <w:r>
        <w:rPr>
          <w:rFonts w:cs="Arial"/>
        </w:rPr>
        <w:t xml:space="preserve"> does </w:t>
      </w:r>
      <w:r w:rsidRPr="00DF2906">
        <w:rPr>
          <w:rFonts w:cs="Arial"/>
        </w:rPr>
        <w:t>not limit or affect the Commonwealth’s rights under the Contract</w:t>
      </w:r>
      <w:r>
        <w:rPr>
          <w:rFonts w:cs="Arial"/>
        </w:rPr>
        <w:t xml:space="preserve">, </w:t>
      </w:r>
      <w:r w:rsidRPr="00DF2906">
        <w:rPr>
          <w:rFonts w:cs="Arial"/>
        </w:rPr>
        <w:t>including rights in relation to the Contractor’s obligations under this clause</w:t>
      </w:r>
      <w:r>
        <w:rPr>
          <w:rFonts w:cs="Arial"/>
        </w:rPr>
        <w:t xml:space="preserve"> </w:t>
      </w:r>
      <w:r>
        <w:fldChar w:fldCharType="begin"/>
      </w:r>
      <w:r>
        <w:instrText xml:space="preserve"> REF _Ref30078053 \r \h </w:instrText>
      </w:r>
      <w:r>
        <w:fldChar w:fldCharType="separate"/>
      </w:r>
      <w:r w:rsidR="00902F31">
        <w:t>1.5</w:t>
      </w:r>
      <w:r>
        <w:fldChar w:fldCharType="end"/>
      </w:r>
      <w:r>
        <w:rPr>
          <w:rFonts w:cs="Arial"/>
        </w:rPr>
        <w:t>.</w:t>
      </w:r>
    </w:p>
    <w:p w14:paraId="640DD93D" w14:textId="4951F6E5" w:rsidR="00C554BF" w:rsidRDefault="00C554BF" w:rsidP="00C554BF">
      <w:pPr>
        <w:pStyle w:val="COTCOCLV3-ASDEFCON"/>
      </w:pPr>
      <w:bookmarkStart w:id="100" w:name="_Ref30144375"/>
      <w:bookmarkStart w:id="101" w:name="_Ref30081616"/>
      <w:r>
        <w:rPr>
          <w:rFonts w:cs="Arial"/>
        </w:rPr>
        <w:t>Unless otherwise specified by the Commonwealth Representative, by notice to the Contractor, t</w:t>
      </w:r>
      <w:r w:rsidRPr="000957F3">
        <w:rPr>
          <w:rFonts w:cs="Arial"/>
        </w:rPr>
        <w:t>he ‘</w:t>
      </w:r>
      <w:r w:rsidRPr="008C726A">
        <w:rPr>
          <w:rFonts w:cs="Arial"/>
          <w:b/>
        </w:rPr>
        <w:t>Planned</w:t>
      </w:r>
      <w:r w:rsidRPr="000957F3">
        <w:rPr>
          <w:rFonts w:cs="Arial"/>
        </w:rPr>
        <w:t xml:space="preserve"> </w:t>
      </w:r>
      <w:r w:rsidRPr="000957F3">
        <w:rPr>
          <w:rFonts w:cs="Arial"/>
          <w:b/>
        </w:rPr>
        <w:t>Operative Date</w:t>
      </w:r>
      <w:r w:rsidRPr="000957F3">
        <w:rPr>
          <w:rFonts w:cs="Arial"/>
        </w:rPr>
        <w:t xml:space="preserve">’ shall be </w:t>
      </w:r>
      <w:bookmarkEnd w:id="100"/>
      <w:r w:rsidRPr="002B53B1">
        <w:rPr>
          <w:b/>
          <w:color w:val="000000" w:themeColor="text1"/>
        </w:rPr>
        <w:fldChar w:fldCharType="begin">
          <w:ffData>
            <w:name w:val=""/>
            <w:enabled/>
            <w:calcOnExit w:val="0"/>
            <w:textInput>
              <w:default w:val="[…INSERT PERIOD (EG, &quot;20 Working Days after the Effective Date&quot;) OR EVENT…]"/>
            </w:textInput>
          </w:ffData>
        </w:fldChar>
      </w:r>
      <w:r w:rsidRPr="002B53B1">
        <w:rPr>
          <w:b/>
          <w:color w:val="000000" w:themeColor="text1"/>
        </w:rPr>
        <w:instrText xml:space="preserve"> FORMTEXT </w:instrText>
      </w:r>
      <w:r w:rsidRPr="002B53B1">
        <w:rPr>
          <w:b/>
          <w:color w:val="000000" w:themeColor="text1"/>
        </w:rPr>
      </w:r>
      <w:r w:rsidRPr="002B53B1">
        <w:rPr>
          <w:b/>
          <w:color w:val="000000" w:themeColor="text1"/>
        </w:rPr>
        <w:fldChar w:fldCharType="separate"/>
      </w:r>
      <w:r w:rsidR="00F90E4F">
        <w:rPr>
          <w:b/>
          <w:noProof/>
          <w:color w:val="000000" w:themeColor="text1"/>
        </w:rPr>
        <w:t>[…INSERT PERIOD (EG, "20 Working Days after the Effective Date") OR EVENT…]</w:t>
      </w:r>
      <w:r w:rsidRPr="002B53B1">
        <w:rPr>
          <w:b/>
          <w:color w:val="000000" w:themeColor="text1"/>
        </w:rPr>
        <w:fldChar w:fldCharType="end"/>
      </w:r>
      <w:r>
        <w:rPr>
          <w:color w:val="000000" w:themeColor="text1"/>
        </w:rPr>
        <w:t>.</w:t>
      </w:r>
      <w:r>
        <w:t xml:space="preserve"> </w:t>
      </w:r>
    </w:p>
    <w:p w14:paraId="0253DA45" w14:textId="77777777" w:rsidR="00C554BF" w:rsidRPr="00DF2906" w:rsidRDefault="00C554BF" w:rsidP="00C554BF">
      <w:pPr>
        <w:pStyle w:val="COTCOCLV3-ASDEFCON"/>
        <w:rPr>
          <w:rFonts w:cs="Arial"/>
        </w:rPr>
      </w:pPr>
      <w:bookmarkStart w:id="102" w:name="_Ref32557226"/>
      <w:r w:rsidRPr="00DF2906">
        <w:rPr>
          <w:rFonts w:cs="Arial"/>
        </w:rPr>
        <w:t xml:space="preserve">On or before the </w:t>
      </w:r>
      <w:r>
        <w:rPr>
          <w:rFonts w:cs="Arial"/>
        </w:rPr>
        <w:t xml:space="preserve">Planned </w:t>
      </w:r>
      <w:r w:rsidRPr="00DF2906">
        <w:rPr>
          <w:rFonts w:cs="Arial"/>
        </w:rPr>
        <w:t>Operative Date:</w:t>
      </w:r>
      <w:bookmarkEnd w:id="99"/>
      <w:bookmarkEnd w:id="101"/>
      <w:bookmarkEnd w:id="102"/>
    </w:p>
    <w:p w14:paraId="65E94C20" w14:textId="77777777" w:rsidR="00C554BF" w:rsidRDefault="00C554BF" w:rsidP="00C554BF">
      <w:pPr>
        <w:pStyle w:val="COTCOCLV4-ASDEFCON"/>
      </w:pPr>
      <w:bookmarkStart w:id="103" w:name="_Hlt103047548"/>
      <w:bookmarkStart w:id="104" w:name="_Ref387934981"/>
      <w:bookmarkEnd w:id="103"/>
      <w:r w:rsidRPr="00DF2906">
        <w:t>the Contractor shall:</w:t>
      </w:r>
      <w:bookmarkEnd w:id="104"/>
    </w:p>
    <w:p w14:paraId="421A5745" w14:textId="77777777" w:rsidR="00C554BF" w:rsidRDefault="00C554BF" w:rsidP="00C554BF">
      <w:pPr>
        <w:pStyle w:val="COTCOCLV5-ASDEFCON"/>
      </w:pPr>
      <w:r>
        <w:t>receive deliveries of, or collect, and inspect or functionally check (as applicable) GFM, in accordance with Attachment G;</w:t>
      </w:r>
    </w:p>
    <w:p w14:paraId="0792D546" w14:textId="77777777" w:rsidR="00C554BF" w:rsidRDefault="00C554BF" w:rsidP="00C554BF">
      <w:pPr>
        <w:pStyle w:val="COTCOCLV5-ASDEFCON"/>
      </w:pPr>
      <w:r>
        <w:t>obtain the Support Resources necessary to be able to provide the Services;</w:t>
      </w:r>
    </w:p>
    <w:p w14:paraId="270CA4CA" w14:textId="1606CB89" w:rsidR="00C554BF" w:rsidRDefault="00C554BF" w:rsidP="00C554BF">
      <w:pPr>
        <w:pStyle w:val="COTCOCLV5-ASDEFCON"/>
      </w:pPr>
      <w:r>
        <w:t xml:space="preserve">provide any financial securities required under clauses </w:t>
      </w:r>
      <w:r>
        <w:fldChar w:fldCharType="begin"/>
      </w:r>
      <w:r>
        <w:instrText xml:space="preserve"> REF _Ref325721462 \r \h </w:instrText>
      </w:r>
      <w:r>
        <w:fldChar w:fldCharType="separate"/>
      </w:r>
      <w:r w:rsidR="00902F31">
        <w:t>7.5</w:t>
      </w:r>
      <w:r>
        <w:fldChar w:fldCharType="end"/>
      </w:r>
      <w:r>
        <w:t xml:space="preserve"> and </w:t>
      </w:r>
      <w:r>
        <w:fldChar w:fldCharType="begin"/>
      </w:r>
      <w:r>
        <w:instrText xml:space="preserve"> REF _Ref50383984 \r \h </w:instrText>
      </w:r>
      <w:r>
        <w:fldChar w:fldCharType="separate"/>
      </w:r>
      <w:r w:rsidR="00902F31">
        <w:t>7.6</w:t>
      </w:r>
      <w:r>
        <w:fldChar w:fldCharType="end"/>
      </w:r>
      <w:r>
        <w:t>;</w:t>
      </w:r>
      <w:r w:rsidR="0052623C">
        <w:t xml:space="preserve"> and</w:t>
      </w:r>
    </w:p>
    <w:p w14:paraId="2B1AA25D" w14:textId="66A6C7B8" w:rsidR="00C554BF" w:rsidRDefault="00C554BF" w:rsidP="00C554BF">
      <w:pPr>
        <w:pStyle w:val="NoteToDrafters-ASDEFCON"/>
      </w:pPr>
      <w:r>
        <w:t>Note to drafters:</w:t>
      </w:r>
      <w:r w:rsidR="003246BE">
        <w:t xml:space="preserve"> </w:t>
      </w:r>
      <w:r>
        <w:t xml:space="preserve"> Additional requirements may include obtaining export approvals, etc.</w:t>
      </w:r>
    </w:p>
    <w:p w14:paraId="37D3A07A" w14:textId="39F1F461" w:rsidR="00C554BF" w:rsidRDefault="00C554BF" w:rsidP="00C554BF">
      <w:pPr>
        <w:pStyle w:val="COTCOCLV5-ASDEFCON"/>
      </w:pPr>
      <w:r w:rsidRPr="002B53B1">
        <w:rPr>
          <w:b/>
          <w:color w:val="000000" w:themeColor="text1"/>
        </w:rPr>
        <w:fldChar w:fldCharType="begin">
          <w:ffData>
            <w:name w:val=""/>
            <w:enabled/>
            <w:calcOnExit w:val="0"/>
            <w:textInput>
              <w:default w:val="[…INSERT REQUIRED LIST ITEM…]"/>
            </w:textInput>
          </w:ffData>
        </w:fldChar>
      </w:r>
      <w:r w:rsidRPr="002B53B1">
        <w:rPr>
          <w:b/>
          <w:color w:val="000000" w:themeColor="text1"/>
        </w:rPr>
        <w:instrText xml:space="preserve"> FORMTEXT </w:instrText>
      </w:r>
      <w:r w:rsidRPr="002B53B1">
        <w:rPr>
          <w:b/>
          <w:color w:val="000000" w:themeColor="text1"/>
        </w:rPr>
      </w:r>
      <w:r w:rsidRPr="002B53B1">
        <w:rPr>
          <w:b/>
          <w:color w:val="000000" w:themeColor="text1"/>
        </w:rPr>
        <w:fldChar w:fldCharType="separate"/>
      </w:r>
      <w:r w:rsidR="00F90E4F">
        <w:rPr>
          <w:b/>
          <w:noProof/>
          <w:color w:val="000000" w:themeColor="text1"/>
        </w:rPr>
        <w:t>[…INSERT REQUIRED LIST ITEM…]</w:t>
      </w:r>
      <w:r w:rsidRPr="002B53B1">
        <w:rPr>
          <w:b/>
          <w:color w:val="000000" w:themeColor="text1"/>
        </w:rPr>
        <w:fldChar w:fldCharType="end"/>
      </w:r>
      <w:r>
        <w:rPr>
          <w:color w:val="000000" w:themeColor="text1"/>
        </w:rPr>
        <w:t>; and</w:t>
      </w:r>
    </w:p>
    <w:p w14:paraId="4CC0483A" w14:textId="77777777" w:rsidR="00C554BF" w:rsidRDefault="00C554BF" w:rsidP="00C554BF">
      <w:pPr>
        <w:pStyle w:val="COTCOCLV4-ASDEFCON"/>
      </w:pPr>
      <w:bookmarkStart w:id="105" w:name="_Ref30397957"/>
      <w:r>
        <w:t>the Commonwealth shall:</w:t>
      </w:r>
      <w:bookmarkEnd w:id="105"/>
    </w:p>
    <w:p w14:paraId="079FC618" w14:textId="77777777" w:rsidR="00C554BF" w:rsidRDefault="00C554BF" w:rsidP="00C554BF">
      <w:pPr>
        <w:pStyle w:val="COTCOCLV5-ASDEFCON"/>
      </w:pPr>
      <w:r>
        <w:t xml:space="preserve">in accordance with clause 2.3 of the SOW, action any data items that are required to be delivered and actioned by the Commonwealth before the Operative Date; </w:t>
      </w:r>
    </w:p>
    <w:p w14:paraId="177F4536" w14:textId="77777777" w:rsidR="00C554BF" w:rsidRDefault="00C554BF" w:rsidP="00C554BF">
      <w:pPr>
        <w:pStyle w:val="COTCOCLV5-ASDEFCON"/>
      </w:pPr>
      <w:r>
        <w:t>deliver to, or provide the Contractor with access to, GFM</w:t>
      </w:r>
      <w:r w:rsidRPr="00281056">
        <w:t xml:space="preserve"> </w:t>
      </w:r>
      <w:r>
        <w:t>in accordance with Attachment G;</w:t>
      </w:r>
      <w:r w:rsidRPr="00420D89">
        <w:t xml:space="preserve"> </w:t>
      </w:r>
      <w:r>
        <w:t>and</w:t>
      </w:r>
    </w:p>
    <w:p w14:paraId="088EEED4" w14:textId="6032F3F5" w:rsidR="00C554BF" w:rsidRDefault="00C554BF" w:rsidP="00C554BF">
      <w:pPr>
        <w:pStyle w:val="NoteToDrafters-ASDEFCON"/>
      </w:pPr>
      <w:r>
        <w:t xml:space="preserve">Note to drafters: </w:t>
      </w:r>
      <w:r w:rsidR="003246BE">
        <w:t xml:space="preserve"> </w:t>
      </w:r>
      <w:r>
        <w:t>Additional requirements may include training Contractor staff in the use of Defence information systems, etc.  If linked to a Contract (Acquisition) this may include the evaluation, for purposes of acceptance, of the supplies under that contract.</w:t>
      </w:r>
    </w:p>
    <w:p w14:paraId="6E6CF60E" w14:textId="2F72ABB7" w:rsidR="00C554BF" w:rsidRPr="000575E5" w:rsidRDefault="00C554BF" w:rsidP="00C554BF">
      <w:pPr>
        <w:pStyle w:val="COTCOCLV5-ASDEFCON"/>
      </w:pPr>
      <w:r w:rsidRPr="00C321E7">
        <w:rPr>
          <w:b/>
          <w:color w:val="000000" w:themeColor="text1"/>
        </w:rPr>
        <w:fldChar w:fldCharType="begin">
          <w:ffData>
            <w:name w:val=""/>
            <w:enabled/>
            <w:calcOnExit w:val="0"/>
            <w:textInput>
              <w:default w:val="[…INSERT REQUIRED LIST ITEM…]"/>
            </w:textInput>
          </w:ffData>
        </w:fldChar>
      </w:r>
      <w:r w:rsidRPr="00C321E7">
        <w:rPr>
          <w:b/>
          <w:color w:val="000000" w:themeColor="text1"/>
        </w:rPr>
        <w:instrText xml:space="preserve"> FORMTEXT </w:instrText>
      </w:r>
      <w:r w:rsidRPr="00C321E7">
        <w:rPr>
          <w:b/>
          <w:color w:val="000000" w:themeColor="text1"/>
        </w:rPr>
      </w:r>
      <w:r w:rsidRPr="00C321E7">
        <w:rPr>
          <w:b/>
          <w:color w:val="000000" w:themeColor="text1"/>
        </w:rPr>
        <w:fldChar w:fldCharType="separate"/>
      </w:r>
      <w:r w:rsidR="00F90E4F">
        <w:rPr>
          <w:b/>
          <w:noProof/>
          <w:color w:val="000000" w:themeColor="text1"/>
        </w:rPr>
        <w:t>[…INSERT REQUIRED LIST ITEM…]</w:t>
      </w:r>
      <w:r w:rsidRPr="00C321E7">
        <w:rPr>
          <w:b/>
          <w:color w:val="000000" w:themeColor="text1"/>
        </w:rPr>
        <w:fldChar w:fldCharType="end"/>
      </w:r>
      <w:r>
        <w:rPr>
          <w:color w:val="000000" w:themeColor="text1"/>
        </w:rPr>
        <w:t>.</w:t>
      </w:r>
    </w:p>
    <w:p w14:paraId="65287C62" w14:textId="420B51E4" w:rsidR="00C554BF" w:rsidRDefault="00C554BF" w:rsidP="00C554BF">
      <w:pPr>
        <w:pStyle w:val="COTCOCLV3-ASDEFCON"/>
      </w:pPr>
      <w:bookmarkStart w:id="106" w:name="_Ref49937824"/>
      <w:r>
        <w:t xml:space="preserve">Subject to clause </w:t>
      </w:r>
      <w:r>
        <w:fldChar w:fldCharType="begin"/>
      </w:r>
      <w:r>
        <w:instrText xml:space="preserve"> REF _Ref32562566 \r \h </w:instrText>
      </w:r>
      <w:r>
        <w:fldChar w:fldCharType="separate"/>
      </w:r>
      <w:r w:rsidR="00902F31">
        <w:t>1.5.6</w:t>
      </w:r>
      <w:r>
        <w:fldChar w:fldCharType="end"/>
      </w:r>
      <w:r>
        <w:t xml:space="preserve">, </w:t>
      </w:r>
      <w:r w:rsidRPr="00DF2906">
        <w:rPr>
          <w:rFonts w:cs="Arial"/>
        </w:rPr>
        <w:t xml:space="preserve">if the Commonwealth is satisfied that all obligations under clause </w:t>
      </w:r>
      <w:r>
        <w:rPr>
          <w:rFonts w:cs="Arial"/>
        </w:rPr>
        <w:fldChar w:fldCharType="begin"/>
      </w:r>
      <w:r>
        <w:rPr>
          <w:rFonts w:cs="Arial"/>
        </w:rPr>
        <w:instrText xml:space="preserve"> REF _Ref32557226 \r \h </w:instrText>
      </w:r>
      <w:r>
        <w:rPr>
          <w:rFonts w:cs="Arial"/>
        </w:rPr>
      </w:r>
      <w:r>
        <w:rPr>
          <w:rFonts w:cs="Arial"/>
        </w:rPr>
        <w:fldChar w:fldCharType="separate"/>
      </w:r>
      <w:r w:rsidR="00902F31">
        <w:rPr>
          <w:rFonts w:cs="Arial"/>
        </w:rPr>
        <w:t>1.5.4</w:t>
      </w:r>
      <w:r>
        <w:rPr>
          <w:rFonts w:cs="Arial"/>
        </w:rPr>
        <w:fldChar w:fldCharType="end"/>
      </w:r>
      <w:r>
        <w:rPr>
          <w:rFonts w:cs="Arial"/>
        </w:rPr>
        <w:t xml:space="preserve"> </w:t>
      </w:r>
      <w:r w:rsidRPr="00DF2906">
        <w:rPr>
          <w:rFonts w:cs="Arial"/>
        </w:rPr>
        <w:t xml:space="preserve">have been </w:t>
      </w:r>
      <w:r>
        <w:rPr>
          <w:rFonts w:cs="Arial"/>
        </w:rPr>
        <w:t>met</w:t>
      </w:r>
      <w:r>
        <w:t xml:space="preserve">, </w:t>
      </w:r>
      <w:r w:rsidRPr="00DF2906">
        <w:rPr>
          <w:rFonts w:cs="Arial"/>
        </w:rPr>
        <w:t xml:space="preserve">the Commonwealth Representative shall issue a notice to the Contractor specifying the </w:t>
      </w:r>
      <w:r w:rsidRPr="00DF2906">
        <w:rPr>
          <w:rFonts w:cs="Arial"/>
          <w:b/>
        </w:rPr>
        <w:t>‘Operative Date’</w:t>
      </w:r>
      <w:r w:rsidRPr="00DF2906">
        <w:rPr>
          <w:rFonts w:cs="Arial"/>
        </w:rPr>
        <w:t xml:space="preserve"> for the Contract</w:t>
      </w:r>
      <w:r>
        <w:rPr>
          <w:rFonts w:cs="Arial"/>
        </w:rPr>
        <w:t>, which shall be either:</w:t>
      </w:r>
      <w:bookmarkEnd w:id="106"/>
    </w:p>
    <w:p w14:paraId="5D389AD5" w14:textId="77777777" w:rsidR="00C554BF" w:rsidRDefault="00C554BF" w:rsidP="00C554BF">
      <w:pPr>
        <w:pStyle w:val="COTCOCLV4-ASDEFCON"/>
      </w:pPr>
      <w:r>
        <w:t>the Planned Operative Date; or</w:t>
      </w:r>
    </w:p>
    <w:p w14:paraId="5F98D869" w14:textId="1B0C7896" w:rsidR="00C554BF" w:rsidRDefault="00C554BF" w:rsidP="00C554BF">
      <w:pPr>
        <w:pStyle w:val="COTCOCLV4-ASDEFCON"/>
      </w:pPr>
      <w:r>
        <w:t xml:space="preserve">the date that the Commonwealth Representative acknowledges, in the notice, that the obligations under clause </w:t>
      </w:r>
      <w:r>
        <w:fldChar w:fldCharType="begin"/>
      </w:r>
      <w:r>
        <w:instrText xml:space="preserve"> REF _Ref32557226 \r \h </w:instrText>
      </w:r>
      <w:r>
        <w:fldChar w:fldCharType="separate"/>
      </w:r>
      <w:r w:rsidR="00902F31">
        <w:t>1.5.4</w:t>
      </w:r>
      <w:r>
        <w:fldChar w:fldCharType="end"/>
      </w:r>
      <w:r>
        <w:t xml:space="preserve"> were fully performed</w:t>
      </w:r>
      <w:r w:rsidR="0052623C">
        <w:rPr>
          <w:rFonts w:cs="Arial"/>
        </w:rPr>
        <w:t>.</w:t>
      </w:r>
    </w:p>
    <w:p w14:paraId="05B317BA" w14:textId="57931FD3" w:rsidR="00C554BF" w:rsidRPr="009F1A46" w:rsidRDefault="00C554BF" w:rsidP="00C554BF">
      <w:pPr>
        <w:pStyle w:val="COTCOCLV3-ASDEFCON"/>
      </w:pPr>
      <w:bookmarkStart w:id="107" w:name="_Ref32562566"/>
      <w:r w:rsidRPr="00C00E20">
        <w:rPr>
          <w:rFonts w:cs="Arial"/>
        </w:rPr>
        <w:t xml:space="preserve">If, for any reason, </w:t>
      </w:r>
      <w:r>
        <w:rPr>
          <w:rFonts w:cs="Arial"/>
        </w:rPr>
        <w:t>an</w:t>
      </w:r>
      <w:r w:rsidRPr="00C00E20">
        <w:rPr>
          <w:rFonts w:cs="Arial"/>
        </w:rPr>
        <w:t xml:space="preserve"> obligation under clause </w:t>
      </w:r>
      <w:r>
        <w:rPr>
          <w:rFonts w:cs="Arial"/>
        </w:rPr>
        <w:fldChar w:fldCharType="begin"/>
      </w:r>
      <w:r>
        <w:rPr>
          <w:rFonts w:cs="Arial"/>
        </w:rPr>
        <w:instrText xml:space="preserve"> REF _Ref32557226 \r \h </w:instrText>
      </w:r>
      <w:r>
        <w:rPr>
          <w:rFonts w:cs="Arial"/>
        </w:rPr>
      </w:r>
      <w:r>
        <w:rPr>
          <w:rFonts w:cs="Arial"/>
        </w:rPr>
        <w:fldChar w:fldCharType="separate"/>
      </w:r>
      <w:r w:rsidR="00902F31">
        <w:rPr>
          <w:rFonts w:cs="Arial"/>
        </w:rPr>
        <w:t>1.5.4</w:t>
      </w:r>
      <w:r>
        <w:rPr>
          <w:rFonts w:cs="Arial"/>
        </w:rPr>
        <w:fldChar w:fldCharType="end"/>
      </w:r>
      <w:r>
        <w:rPr>
          <w:rFonts w:cs="Arial"/>
        </w:rPr>
        <w:t xml:space="preserve"> </w:t>
      </w:r>
      <w:r w:rsidRPr="00C00E20">
        <w:rPr>
          <w:rFonts w:cs="Arial"/>
        </w:rPr>
        <w:t xml:space="preserve"> </w:t>
      </w:r>
      <w:r>
        <w:rPr>
          <w:rFonts w:cs="Arial"/>
        </w:rPr>
        <w:t xml:space="preserve">has not been performed  </w:t>
      </w:r>
      <w:r w:rsidRPr="00C00E20">
        <w:rPr>
          <w:rFonts w:cs="Arial"/>
        </w:rPr>
        <w:t>by</w:t>
      </w:r>
      <w:r w:rsidR="00031428">
        <w:rPr>
          <w:rFonts w:cs="Arial"/>
        </w:rPr>
        <w:t xml:space="preserve"> </w:t>
      </w:r>
      <w:r w:rsidRPr="00C00E20">
        <w:rPr>
          <w:rFonts w:cs="Arial"/>
        </w:rPr>
        <w:t xml:space="preserve">the </w:t>
      </w:r>
      <w:r>
        <w:rPr>
          <w:rFonts w:cs="Arial"/>
        </w:rPr>
        <w:t xml:space="preserve">Planned </w:t>
      </w:r>
      <w:r w:rsidRPr="00C00E20">
        <w:rPr>
          <w:rFonts w:cs="Arial"/>
        </w:rPr>
        <w:t>Operative Date</w:t>
      </w:r>
      <w:r>
        <w:rPr>
          <w:rFonts w:cs="Arial"/>
        </w:rPr>
        <w:t>, or  a requirement</w:t>
      </w:r>
      <w:r w:rsidRPr="00C00E20">
        <w:rPr>
          <w:rFonts w:cs="Arial"/>
        </w:rPr>
        <w:t xml:space="preserve"> </w:t>
      </w:r>
      <w:r>
        <w:rPr>
          <w:rFonts w:cs="Arial"/>
        </w:rPr>
        <w:t>under</w:t>
      </w:r>
      <w:r w:rsidRPr="00C00E20">
        <w:rPr>
          <w:rFonts w:cs="Arial"/>
        </w:rPr>
        <w:t xml:space="preserve"> clause </w:t>
      </w:r>
      <w:r>
        <w:rPr>
          <w:rFonts w:cs="Arial"/>
        </w:rPr>
        <w:fldChar w:fldCharType="begin"/>
      </w:r>
      <w:r>
        <w:rPr>
          <w:rFonts w:cs="Arial"/>
        </w:rPr>
        <w:instrText xml:space="preserve"> REF _Ref32557226 \r \h </w:instrText>
      </w:r>
      <w:r>
        <w:rPr>
          <w:rFonts w:cs="Arial"/>
        </w:rPr>
      </w:r>
      <w:r>
        <w:rPr>
          <w:rFonts w:cs="Arial"/>
        </w:rPr>
        <w:fldChar w:fldCharType="separate"/>
      </w:r>
      <w:r w:rsidR="00902F31">
        <w:rPr>
          <w:rFonts w:cs="Arial"/>
        </w:rPr>
        <w:t>1.5.4</w:t>
      </w:r>
      <w:r>
        <w:rPr>
          <w:rFonts w:cs="Arial"/>
        </w:rPr>
        <w:fldChar w:fldCharType="end"/>
      </w:r>
      <w:r>
        <w:rPr>
          <w:rFonts w:cs="Arial"/>
        </w:rPr>
        <w:t xml:space="preserve"> otherwise cannot be met, the Commonwealth may, </w:t>
      </w:r>
      <w:r w:rsidRPr="00DF2906">
        <w:rPr>
          <w:rFonts w:cs="Arial"/>
        </w:rPr>
        <w:t>by notice to the Contractor</w:t>
      </w:r>
      <w:r>
        <w:rPr>
          <w:rFonts w:cs="Arial"/>
        </w:rPr>
        <w:t>, elect to:</w:t>
      </w:r>
      <w:bookmarkEnd w:id="107"/>
    </w:p>
    <w:p w14:paraId="5B835985" w14:textId="2263B0B4" w:rsidR="00C554BF" w:rsidRDefault="00C554BF" w:rsidP="00C554BF">
      <w:pPr>
        <w:pStyle w:val="COTCOCLV4-ASDEFCON"/>
      </w:pPr>
      <w:r>
        <w:t xml:space="preserve">specify a new date as the Planned Operative Date; </w:t>
      </w:r>
    </w:p>
    <w:p w14:paraId="590E1BE1" w14:textId="2DD215AD" w:rsidR="00C554BF" w:rsidRPr="00DD433D" w:rsidRDefault="00C554BF" w:rsidP="00C554BF">
      <w:pPr>
        <w:pStyle w:val="COTCOCLV4-ASDEFCON"/>
      </w:pPr>
      <w:r w:rsidRPr="00DD433D">
        <w:lastRenderedPageBreak/>
        <w:t>waive the requirement for the Contractor to perform the obligation by the Planned Operative Date (subject to conditions, if any, specified in the notice, which may include conditions as to when the obligation is to be performed)</w:t>
      </w:r>
      <w:r>
        <w:t xml:space="preserve"> and issue a notice under clause </w:t>
      </w:r>
      <w:r>
        <w:fldChar w:fldCharType="begin"/>
      </w:r>
      <w:r>
        <w:instrText xml:space="preserve"> REF _Ref49937824 \r \h </w:instrText>
      </w:r>
      <w:r>
        <w:fldChar w:fldCharType="separate"/>
      </w:r>
      <w:r w:rsidR="00902F31">
        <w:t>1.5.5</w:t>
      </w:r>
      <w:r>
        <w:fldChar w:fldCharType="end"/>
      </w:r>
      <w:r w:rsidRPr="00DD433D">
        <w:t>;</w:t>
      </w:r>
      <w:r>
        <w:t xml:space="preserve"> or</w:t>
      </w:r>
    </w:p>
    <w:p w14:paraId="0D507B68" w14:textId="77777777" w:rsidR="00C554BF" w:rsidRPr="00093AB0" w:rsidRDefault="00C554BF" w:rsidP="00C554BF">
      <w:pPr>
        <w:pStyle w:val="COTCOCLV4-ASDEFCON"/>
      </w:pPr>
      <w:r>
        <w:t>if the Commonwealth Representative</w:t>
      </w:r>
      <w:r>
        <w:rPr>
          <w:rFonts w:cs="Arial"/>
        </w:rPr>
        <w:t xml:space="preserve"> considers</w:t>
      </w:r>
      <w:r w:rsidRPr="00093AB0">
        <w:rPr>
          <w:rFonts w:cs="Arial"/>
        </w:rPr>
        <w:t xml:space="preserve"> </w:t>
      </w:r>
      <w:r>
        <w:rPr>
          <w:rFonts w:cs="Arial"/>
        </w:rPr>
        <w:t>that:</w:t>
      </w:r>
    </w:p>
    <w:p w14:paraId="639AF123" w14:textId="21287190" w:rsidR="00C554BF" w:rsidRDefault="00C554BF" w:rsidP="00C554BF">
      <w:pPr>
        <w:pStyle w:val="COTCOCLV5-ASDEFCON"/>
      </w:pPr>
      <w:r>
        <w:rPr>
          <w:rFonts w:cs="Arial"/>
        </w:rPr>
        <w:t>an obligation under</w:t>
      </w:r>
      <w:r w:rsidRPr="00C00E20">
        <w:rPr>
          <w:rFonts w:cs="Arial"/>
        </w:rPr>
        <w:t xml:space="preserve"> clause </w:t>
      </w:r>
      <w:r>
        <w:rPr>
          <w:rFonts w:cs="Arial"/>
        </w:rPr>
        <w:fldChar w:fldCharType="begin"/>
      </w:r>
      <w:r>
        <w:rPr>
          <w:rFonts w:cs="Arial"/>
        </w:rPr>
        <w:instrText xml:space="preserve"> REF _Ref32557226 \r \h </w:instrText>
      </w:r>
      <w:r>
        <w:rPr>
          <w:rFonts w:cs="Arial"/>
        </w:rPr>
      </w:r>
      <w:r>
        <w:rPr>
          <w:rFonts w:cs="Arial"/>
        </w:rPr>
        <w:fldChar w:fldCharType="separate"/>
      </w:r>
      <w:r w:rsidR="00902F31">
        <w:rPr>
          <w:rFonts w:cs="Arial"/>
        </w:rPr>
        <w:t>1.5.4</w:t>
      </w:r>
      <w:r>
        <w:rPr>
          <w:rFonts w:cs="Arial"/>
        </w:rPr>
        <w:fldChar w:fldCharType="end"/>
      </w:r>
      <w:r>
        <w:rPr>
          <w:rFonts w:cs="Arial"/>
        </w:rPr>
        <w:t xml:space="preserve">a </w:t>
      </w:r>
      <w:r>
        <w:t xml:space="preserve">is unlikely to be met within an acceptable period, terminate the Contract in accordance with clause </w:t>
      </w:r>
      <w:r>
        <w:fldChar w:fldCharType="begin"/>
      </w:r>
      <w:r>
        <w:instrText xml:space="preserve"> REF _Ref300581928 \r \h </w:instrText>
      </w:r>
      <w:r>
        <w:fldChar w:fldCharType="separate"/>
      </w:r>
      <w:r w:rsidR="00902F31">
        <w:t>13.2</w:t>
      </w:r>
      <w:r>
        <w:fldChar w:fldCharType="end"/>
      </w:r>
      <w:r>
        <w:t>; or</w:t>
      </w:r>
    </w:p>
    <w:p w14:paraId="41A35D62" w14:textId="400EBE4A" w:rsidR="0052623C" w:rsidRDefault="00C554BF" w:rsidP="00C554BF">
      <w:pPr>
        <w:pStyle w:val="COTCOCLV5-ASDEFCON"/>
      </w:pPr>
      <w:r>
        <w:rPr>
          <w:rFonts w:cs="Arial"/>
        </w:rPr>
        <w:t>a requirement</w:t>
      </w:r>
      <w:r w:rsidRPr="00C00E20">
        <w:rPr>
          <w:rFonts w:cs="Arial"/>
        </w:rPr>
        <w:t xml:space="preserve"> </w:t>
      </w:r>
      <w:r>
        <w:rPr>
          <w:rFonts w:cs="Arial"/>
        </w:rPr>
        <w:t>under</w:t>
      </w:r>
      <w:r w:rsidRPr="00C00E20">
        <w:rPr>
          <w:rFonts w:cs="Arial"/>
        </w:rPr>
        <w:t xml:space="preserve"> clause </w:t>
      </w:r>
      <w:r>
        <w:rPr>
          <w:rFonts w:cs="Arial"/>
        </w:rPr>
        <w:fldChar w:fldCharType="begin"/>
      </w:r>
      <w:r>
        <w:rPr>
          <w:rFonts w:cs="Arial"/>
        </w:rPr>
        <w:instrText xml:space="preserve"> REF _Ref32557226 \r \h </w:instrText>
      </w:r>
      <w:r>
        <w:rPr>
          <w:rFonts w:cs="Arial"/>
        </w:rPr>
      </w:r>
      <w:r>
        <w:rPr>
          <w:rFonts w:cs="Arial"/>
        </w:rPr>
        <w:fldChar w:fldCharType="separate"/>
      </w:r>
      <w:r w:rsidR="00902F31">
        <w:rPr>
          <w:rFonts w:cs="Arial"/>
        </w:rPr>
        <w:t>1.5.4</w:t>
      </w:r>
      <w:r>
        <w:rPr>
          <w:rFonts w:cs="Arial"/>
        </w:rPr>
        <w:fldChar w:fldCharType="end"/>
      </w:r>
      <w:r>
        <w:rPr>
          <w:rFonts w:cs="Arial"/>
        </w:rPr>
        <w:t xml:space="preserve">, other than an obligation of the Contractor,  </w:t>
      </w:r>
      <w:r>
        <w:t xml:space="preserve">is unlikely to be met within an acceptable period, </w:t>
      </w:r>
    </w:p>
    <w:p w14:paraId="4A21B9EF" w14:textId="6E73DE79" w:rsidR="00C554BF" w:rsidRDefault="00C554BF" w:rsidP="0052623C">
      <w:pPr>
        <w:pStyle w:val="COTCOCLV5-ASDEFCON"/>
        <w:numPr>
          <w:ilvl w:val="0"/>
          <w:numId w:val="0"/>
        </w:numPr>
        <w:ind w:left="1418"/>
      </w:pPr>
      <w:r>
        <w:t xml:space="preserve">terminate the Contract in accordance with clause </w:t>
      </w:r>
      <w:r>
        <w:fldChar w:fldCharType="begin"/>
      </w:r>
      <w:r>
        <w:instrText xml:space="preserve"> REF _Ref32572293 \r \h </w:instrText>
      </w:r>
      <w:r>
        <w:fldChar w:fldCharType="separate"/>
      </w:r>
      <w:r w:rsidR="00902F31">
        <w:t>13.4</w:t>
      </w:r>
      <w:r>
        <w:fldChar w:fldCharType="end"/>
      </w:r>
      <w:r>
        <w:t>.</w:t>
      </w:r>
    </w:p>
    <w:p w14:paraId="573BE1A0" w14:textId="77777777" w:rsidR="00C554BF" w:rsidRPr="00A3113C" w:rsidRDefault="00C554BF">
      <w:pPr>
        <w:pStyle w:val="COTCOCLV2-ASDEFCON"/>
      </w:pPr>
      <w:bookmarkStart w:id="108" w:name="_Toc226018850"/>
      <w:r w:rsidRPr="00A3113C">
        <w:t>Entire Agreement (Core)</w:t>
      </w:r>
      <w:bookmarkEnd w:id="95"/>
      <w:bookmarkEnd w:id="108"/>
    </w:p>
    <w:p w14:paraId="2F4B9E87" w14:textId="77777777" w:rsidR="00C554BF" w:rsidRPr="00A3113C" w:rsidRDefault="00C554BF">
      <w:pPr>
        <w:pStyle w:val="COTCOCLV3-ASDEFCON"/>
      </w:pPr>
      <w:r>
        <w:t>To the extent permitted by law, t</w:t>
      </w:r>
      <w:r w:rsidRPr="00A3113C">
        <w:t xml:space="preserve">he Contract represents the parties’ entire agreement in relation to its subject matter </w:t>
      </w:r>
      <w:r>
        <w:t xml:space="preserve">of the Contract </w:t>
      </w:r>
      <w:r w:rsidRPr="00A3113C">
        <w:t>and supersedes all tendered offers and prior representations, communications, agreements, statements and understandings, whether oral or in writing.</w:t>
      </w:r>
    </w:p>
    <w:p w14:paraId="030D6E00" w14:textId="77777777" w:rsidR="00C554BF" w:rsidRDefault="00C554BF" w:rsidP="00C554BF">
      <w:pPr>
        <w:pStyle w:val="COTCOCLV2-ASDEFCON"/>
      </w:pPr>
      <w:bookmarkStart w:id="109" w:name="_Toc13464090"/>
      <w:bookmarkStart w:id="110" w:name="_Toc13487235"/>
      <w:bookmarkStart w:id="111" w:name="_Toc13658606"/>
      <w:bookmarkStart w:id="112" w:name="_Toc14257696"/>
      <w:bookmarkStart w:id="113" w:name="_Toc14434336"/>
      <w:bookmarkStart w:id="114" w:name="_Toc14434758"/>
      <w:bookmarkStart w:id="115" w:name="_Toc14435182"/>
      <w:bookmarkStart w:id="116" w:name="_Toc14435603"/>
      <w:bookmarkStart w:id="117" w:name="_Toc14434977"/>
      <w:bookmarkStart w:id="118" w:name="_Toc14685695"/>
      <w:bookmarkStart w:id="119" w:name="_Toc14689537"/>
      <w:bookmarkStart w:id="120" w:name="_Toc32556357"/>
      <w:bookmarkStart w:id="121" w:name="_Toc35326177"/>
      <w:bookmarkStart w:id="122" w:name="_Ref13654541"/>
      <w:bookmarkStart w:id="123" w:name="_Toc226018851"/>
      <w:bookmarkEnd w:id="80"/>
      <w:bookmarkEnd w:id="109"/>
      <w:bookmarkEnd w:id="110"/>
      <w:bookmarkEnd w:id="111"/>
      <w:bookmarkEnd w:id="112"/>
      <w:bookmarkEnd w:id="113"/>
      <w:bookmarkEnd w:id="114"/>
      <w:bookmarkEnd w:id="115"/>
      <w:bookmarkEnd w:id="116"/>
      <w:bookmarkEnd w:id="117"/>
      <w:bookmarkEnd w:id="118"/>
      <w:bookmarkEnd w:id="119"/>
      <w:bookmarkEnd w:id="120"/>
      <w:bookmarkEnd w:id="121"/>
      <w:r>
        <w:t>Term (Core)</w:t>
      </w:r>
      <w:bookmarkEnd w:id="122"/>
      <w:bookmarkEnd w:id="123"/>
    </w:p>
    <w:p w14:paraId="35419805" w14:textId="77777777" w:rsidR="00C554BF" w:rsidRDefault="00C554BF">
      <w:pPr>
        <w:pStyle w:val="COTCOCLV3-ASDEFCON"/>
      </w:pPr>
      <w:r>
        <w:t xml:space="preserve">The Contract expires </w:t>
      </w:r>
      <w:r w:rsidRPr="00DF2906">
        <w:t xml:space="preserve">at the end of the Initial Term specified in the Details Schedule </w:t>
      </w:r>
      <w:r>
        <w:t>u</w:t>
      </w:r>
      <w:r w:rsidRPr="00CE6783">
        <w:t xml:space="preserve">nless </w:t>
      </w:r>
      <w:r>
        <w:t>it is: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1768540A" w14:textId="77777777" w:rsidTr="00C554BF">
        <w:tc>
          <w:tcPr>
            <w:tcW w:w="9071" w:type="dxa"/>
            <w:shd w:val="clear" w:color="auto" w:fill="auto"/>
          </w:tcPr>
          <w:p w14:paraId="3071BD21" w14:textId="79E34380" w:rsidR="00C554BF" w:rsidRDefault="00C554BF" w:rsidP="00C554BF">
            <w:pPr>
              <w:pStyle w:val="ASDEFCONOption"/>
            </w:pPr>
            <w:r>
              <w:t>Option:</w:t>
            </w:r>
            <w:r w:rsidR="003246BE">
              <w:t xml:space="preserve"> </w:t>
            </w:r>
            <w:r>
              <w:t xml:space="preserve"> </w:t>
            </w:r>
            <w:r w:rsidR="003246BE">
              <w:t>F</w:t>
            </w:r>
            <w:r>
              <w:t xml:space="preserve">or when clause </w:t>
            </w:r>
            <w:r>
              <w:fldChar w:fldCharType="begin"/>
            </w:r>
            <w:r>
              <w:instrText xml:space="preserve"> REF _Ref17792121 \r \h </w:instrText>
            </w:r>
            <w:r>
              <w:fldChar w:fldCharType="separate"/>
            </w:r>
            <w:r w:rsidR="00902F31">
              <w:t>1.8</w:t>
            </w:r>
            <w:r>
              <w:fldChar w:fldCharType="end"/>
            </w:r>
            <w:r>
              <w:t xml:space="preserve"> below is used.</w:t>
            </w:r>
          </w:p>
          <w:p w14:paraId="16716625" w14:textId="31B648A0" w:rsidR="00C554BF" w:rsidRDefault="00C554BF" w:rsidP="00C554BF">
            <w:pPr>
              <w:pStyle w:val="COTCOCLV4-ASDEFCON"/>
              <w:tabs>
                <w:tab w:val="clear" w:pos="1418"/>
                <w:tab w:val="num" w:pos="1298"/>
              </w:tabs>
              <w:ind w:hanging="687"/>
            </w:pPr>
            <w:r w:rsidRPr="00CE6783">
              <w:t xml:space="preserve">extended in accordance with clause </w:t>
            </w:r>
            <w:r w:rsidRPr="001707B4">
              <w:fldChar w:fldCharType="begin"/>
            </w:r>
            <w:r w:rsidRPr="001707B4">
              <w:instrText xml:space="preserve"> REF _Ref337195459 \r \h  \* MERGEFORMAT </w:instrText>
            </w:r>
            <w:r w:rsidRPr="001707B4">
              <w:fldChar w:fldCharType="separate"/>
            </w:r>
            <w:r w:rsidR="00902F31">
              <w:t>1.8</w:t>
            </w:r>
            <w:r w:rsidRPr="001707B4">
              <w:fldChar w:fldCharType="end"/>
            </w:r>
            <w:r>
              <w:t>;</w:t>
            </w:r>
            <w:r w:rsidRPr="00CE6783">
              <w:t xml:space="preserve"> or</w:t>
            </w:r>
          </w:p>
        </w:tc>
      </w:tr>
    </w:tbl>
    <w:p w14:paraId="224F9DAF" w14:textId="77777777" w:rsidR="00C072CB" w:rsidRDefault="00C072CB" w:rsidP="00C072CB">
      <w:pPr>
        <w:pStyle w:val="ASDEFCONOptionSpace"/>
      </w:pPr>
    </w:p>
    <w:p w14:paraId="186CB8C2" w14:textId="4D005F2A" w:rsidR="00C554BF" w:rsidRDefault="00C554BF" w:rsidP="00C554BF">
      <w:pPr>
        <w:pStyle w:val="COTCOCLV4-ASDEFCON"/>
      </w:pPr>
      <w:r w:rsidRPr="00CE6783">
        <w:t>terminated in accordance with the Contract or otherwise.</w:t>
      </w:r>
    </w:p>
    <w:p w14:paraId="1DF8BC00" w14:textId="77777777" w:rsidR="00C554BF" w:rsidRPr="00A3113C" w:rsidRDefault="00C554BF">
      <w:pPr>
        <w:pStyle w:val="COTCOCLV2-ASDEFCON"/>
      </w:pPr>
      <w:bookmarkStart w:id="124" w:name="_Toc32556361"/>
      <w:bookmarkStart w:id="125" w:name="_Toc35326181"/>
      <w:bookmarkStart w:id="126" w:name="_Toc32556362"/>
      <w:bookmarkStart w:id="127" w:name="_Toc35326182"/>
      <w:bookmarkStart w:id="128" w:name="_Toc300913864"/>
      <w:bookmarkStart w:id="129" w:name="_Ref300929364"/>
      <w:bookmarkStart w:id="130" w:name="_Ref337195459"/>
      <w:bookmarkStart w:id="131" w:name="_Ref13654551"/>
      <w:bookmarkStart w:id="132" w:name="_Ref17723883"/>
      <w:bookmarkStart w:id="133" w:name="_Ref17792121"/>
      <w:bookmarkStart w:id="134" w:name="_Toc226018852"/>
      <w:bookmarkEnd w:id="124"/>
      <w:bookmarkEnd w:id="125"/>
      <w:bookmarkEnd w:id="126"/>
      <w:bookmarkEnd w:id="127"/>
      <w:r w:rsidRPr="00A3113C">
        <w:t>Options to Extend (Optional)</w:t>
      </w:r>
      <w:bookmarkEnd w:id="128"/>
      <w:bookmarkEnd w:id="129"/>
      <w:bookmarkEnd w:id="130"/>
      <w:bookmarkEnd w:id="131"/>
      <w:bookmarkEnd w:id="132"/>
      <w:bookmarkEnd w:id="133"/>
      <w:bookmarkEnd w:id="134"/>
    </w:p>
    <w:p w14:paraId="43FD939C" w14:textId="61530F00" w:rsidR="00C554BF" w:rsidRDefault="00C554BF" w:rsidP="00C554BF">
      <w:pPr>
        <w:pStyle w:val="NoteToDrafters-ASDEFCON"/>
      </w:pPr>
      <w:bookmarkStart w:id="135" w:name="_Ref300127150"/>
      <w:r>
        <w:t xml:space="preserve">Note to drafters: </w:t>
      </w:r>
      <w:r w:rsidR="003246BE">
        <w:t xml:space="preserve"> </w:t>
      </w:r>
      <w:r>
        <w:t>To determine the timing for Extension Notices, consider the time for related and alternative actions, such as time to negotiate any changes to the Contract scope for the Option Period, or to re-tender the Contract if not extending it.  Also consider that shorter periods for the Extension Notice will increase the risk of the Contractor’s skilled staff being reassigned or lost.</w:t>
      </w:r>
    </w:p>
    <w:p w14:paraId="721492AC" w14:textId="381919A7" w:rsidR="00C554BF" w:rsidRPr="00702888" w:rsidRDefault="00C554BF" w:rsidP="00C554BF">
      <w:pPr>
        <w:pStyle w:val="COTCOCLV3-ASDEFCON"/>
      </w:pPr>
      <w:bookmarkStart w:id="136" w:name="_Ref19706621"/>
      <w:r w:rsidRPr="00A3113C">
        <w:t>The Commonwealth may extend the Contract for one or more Option Periods</w:t>
      </w:r>
      <w:r w:rsidRPr="009C301F">
        <w:t xml:space="preserve"> </w:t>
      </w:r>
      <w:r w:rsidRPr="00A3113C">
        <w:t xml:space="preserve">specified in the Details Schedule on the terms and conditions then in effect, by issuing an Extension Notice to </w:t>
      </w:r>
      <w:r w:rsidRPr="00702888">
        <w:rPr>
          <w:color w:val="000000" w:themeColor="text1"/>
        </w:rPr>
        <w:t xml:space="preserve">the Contractor not less than </w:t>
      </w:r>
      <w:r w:rsidRPr="002B53B1">
        <w:rPr>
          <w:b/>
          <w:color w:val="000000" w:themeColor="text1"/>
        </w:rPr>
        <w:fldChar w:fldCharType="begin">
          <w:ffData>
            <w:name w:val="Text1"/>
            <w:enabled/>
            <w:calcOnExit w:val="0"/>
            <w:textInput>
              <w:default w:val="[…INSERT NUMBER OF DAYS / MONTHS…]"/>
            </w:textInput>
          </w:ffData>
        </w:fldChar>
      </w:r>
      <w:r w:rsidRPr="002B53B1">
        <w:rPr>
          <w:b/>
          <w:color w:val="000000" w:themeColor="text1"/>
        </w:rPr>
        <w:instrText xml:space="preserve"> FORMTEXT </w:instrText>
      </w:r>
      <w:r w:rsidRPr="002B53B1">
        <w:rPr>
          <w:b/>
          <w:color w:val="000000" w:themeColor="text1"/>
        </w:rPr>
      </w:r>
      <w:r w:rsidRPr="002B53B1">
        <w:rPr>
          <w:b/>
          <w:color w:val="000000" w:themeColor="text1"/>
        </w:rPr>
        <w:fldChar w:fldCharType="separate"/>
      </w:r>
      <w:r w:rsidR="00F90E4F">
        <w:rPr>
          <w:b/>
          <w:noProof/>
          <w:color w:val="000000" w:themeColor="text1"/>
        </w:rPr>
        <w:t>[…INSERT NUMBER OF DAYS / MONTHS…]</w:t>
      </w:r>
      <w:r w:rsidRPr="002B53B1">
        <w:rPr>
          <w:b/>
          <w:color w:val="000000" w:themeColor="text1"/>
        </w:rPr>
        <w:fldChar w:fldCharType="end"/>
      </w:r>
      <w:r w:rsidRPr="00702888">
        <w:rPr>
          <w:color w:val="000000" w:themeColor="text1"/>
        </w:rPr>
        <w:t xml:space="preserve"> before the end of the Initial Term specified in the Details Schedule or the current Option Period, as applicable.</w:t>
      </w:r>
      <w:bookmarkEnd w:id="135"/>
      <w:bookmarkEnd w:id="136"/>
    </w:p>
    <w:p w14:paraId="1A4BC9DF" w14:textId="42E01C41" w:rsidR="00C554BF" w:rsidRPr="00702888" w:rsidRDefault="00C554BF">
      <w:pPr>
        <w:pStyle w:val="COTCOCLV3-ASDEFCON"/>
      </w:pPr>
      <w:r w:rsidRPr="00702888">
        <w:rPr>
          <w:color w:val="000000" w:themeColor="text1"/>
        </w:rPr>
        <w:t xml:space="preserve">An extension to the Contract, in accordance with the Extension Notice, is subject to the Approval of a CCP in accordance with clause </w:t>
      </w:r>
      <w:r w:rsidRPr="00702888">
        <w:rPr>
          <w:color w:val="000000" w:themeColor="text1"/>
        </w:rPr>
        <w:fldChar w:fldCharType="begin"/>
      </w:r>
      <w:r w:rsidRPr="00702888">
        <w:rPr>
          <w:color w:val="000000" w:themeColor="text1"/>
        </w:rPr>
        <w:instrText xml:space="preserve"> REF _Ref35759880 \r \h </w:instrText>
      </w:r>
      <w:r w:rsidRPr="00702888">
        <w:rPr>
          <w:color w:val="000000" w:themeColor="text1"/>
        </w:rPr>
      </w:r>
      <w:r w:rsidRPr="00702888">
        <w:rPr>
          <w:color w:val="000000" w:themeColor="text1"/>
        </w:rPr>
        <w:fldChar w:fldCharType="separate"/>
      </w:r>
      <w:r w:rsidR="00902F31">
        <w:rPr>
          <w:color w:val="000000" w:themeColor="text1"/>
        </w:rPr>
        <w:t>11.1</w:t>
      </w:r>
      <w:r w:rsidRPr="00702888">
        <w:rPr>
          <w:color w:val="000000" w:themeColor="text1"/>
        </w:rPr>
        <w:fldChar w:fldCharType="end"/>
      </w:r>
      <w:r w:rsidR="002A1EDE">
        <w:rPr>
          <w:color w:val="000000" w:themeColor="text1"/>
        </w:rPr>
        <w:t>.</w:t>
      </w:r>
    </w:p>
    <w:p w14:paraId="688C2D60" w14:textId="28A3DC33" w:rsidR="00C554BF" w:rsidRDefault="00C554BF" w:rsidP="00C554BF">
      <w:pPr>
        <w:pStyle w:val="COTCOCLV3-ASDEFCON"/>
      </w:pPr>
      <w:r w:rsidRPr="00702888">
        <w:rPr>
          <w:color w:val="000000" w:themeColor="text1"/>
        </w:rPr>
        <w:t>In exercising its discretion under clause</w:t>
      </w:r>
      <w:r w:rsidR="00D17950">
        <w:rPr>
          <w:color w:val="000000" w:themeColor="text1"/>
        </w:rPr>
        <w:t xml:space="preserve"> </w:t>
      </w:r>
      <w:r w:rsidRPr="006B6827">
        <w:rPr>
          <w:color w:val="000000" w:themeColor="text1"/>
        </w:rPr>
        <w:fldChar w:fldCharType="begin"/>
      </w:r>
      <w:r w:rsidRPr="006B6827">
        <w:rPr>
          <w:color w:val="000000" w:themeColor="text1"/>
        </w:rPr>
        <w:instrText xml:space="preserve"> REF _Ref19706621 \r \h </w:instrText>
      </w:r>
      <w:r>
        <w:rPr>
          <w:color w:val="000000" w:themeColor="text1"/>
        </w:rPr>
        <w:instrText xml:space="preserve"> \* MERGEFORMAT </w:instrText>
      </w:r>
      <w:r w:rsidRPr="006B6827">
        <w:rPr>
          <w:color w:val="000000" w:themeColor="text1"/>
        </w:rPr>
      </w:r>
      <w:r w:rsidRPr="006B6827">
        <w:rPr>
          <w:color w:val="000000" w:themeColor="text1"/>
        </w:rPr>
        <w:fldChar w:fldCharType="separate"/>
      </w:r>
      <w:r w:rsidR="00902F31">
        <w:rPr>
          <w:color w:val="000000" w:themeColor="text1"/>
        </w:rPr>
        <w:t>1.8.1</w:t>
      </w:r>
      <w:r w:rsidRPr="006B6827">
        <w:rPr>
          <w:color w:val="000000" w:themeColor="text1"/>
        </w:rPr>
        <w:fldChar w:fldCharType="end"/>
      </w:r>
      <w:r w:rsidRPr="006B6827">
        <w:rPr>
          <w:color w:val="000000" w:themeColor="text1"/>
        </w:rPr>
        <w:t>, the</w:t>
      </w:r>
      <w:r w:rsidRPr="00702888">
        <w:rPr>
          <w:color w:val="000000" w:themeColor="text1"/>
        </w:rPr>
        <w:t xml:space="preserve"> Commonwealth shall take into account the performance of the Contractor during the Initial Term or </w:t>
      </w:r>
      <w:r w:rsidRPr="00A3113C">
        <w:t>Option Period, as applicable.</w:t>
      </w:r>
    </w:p>
    <w:p w14:paraId="64B5B302" w14:textId="12AEEE57" w:rsidR="00C554BF" w:rsidRDefault="00C554BF" w:rsidP="00C554BF">
      <w:pPr>
        <w:pStyle w:val="COTCOCLV1-ASDEFCON"/>
      </w:pPr>
      <w:bookmarkStart w:id="137" w:name="_Toc226018853"/>
      <w:r>
        <w:rPr>
          <w:caps w:val="0"/>
        </w:rPr>
        <w:t>ROLES AND RESPONSIBILITIES</w:t>
      </w:r>
      <w:r w:rsidR="00DD239A">
        <w:t xml:space="preserve"> (CORE)</w:t>
      </w:r>
      <w:bookmarkEnd w:id="137"/>
    </w:p>
    <w:p w14:paraId="29A14C96" w14:textId="77777777" w:rsidR="00C554BF" w:rsidRPr="00A3113C" w:rsidRDefault="00C554BF">
      <w:pPr>
        <w:pStyle w:val="COTCOCLV2-ASDEFCON"/>
      </w:pPr>
      <w:bookmarkStart w:id="138" w:name="_Toc300913888"/>
      <w:bookmarkStart w:id="139" w:name="_Toc226018854"/>
      <w:r w:rsidRPr="00A3113C">
        <w:t>Representatives (Core)</w:t>
      </w:r>
      <w:bookmarkEnd w:id="138"/>
      <w:bookmarkEnd w:id="139"/>
    </w:p>
    <w:p w14:paraId="2C03EFCF" w14:textId="77777777" w:rsidR="00C554BF" w:rsidRPr="00A3113C" w:rsidRDefault="00C554BF" w:rsidP="00C554BF">
      <w:pPr>
        <w:pStyle w:val="COTCOCLV3-ASDEFCON"/>
      </w:pPr>
      <w:r w:rsidRPr="00A3113C">
        <w:t xml:space="preserve">The Commonwealth Representative is responsible for </w:t>
      </w:r>
      <w:r>
        <w:t>managing</w:t>
      </w:r>
      <w:r w:rsidRPr="00A3113C">
        <w:t xml:space="preserve"> the Contract on behalf of the Commonwealth. </w:t>
      </w:r>
    </w:p>
    <w:p w14:paraId="2E139F75" w14:textId="77777777" w:rsidR="00C554BF" w:rsidRPr="00A3113C" w:rsidRDefault="00C554BF" w:rsidP="00C554BF">
      <w:pPr>
        <w:pStyle w:val="COTCOCLV3-ASDEFCON"/>
      </w:pPr>
      <w:r w:rsidRPr="00A3113C">
        <w:t>The Contractor shall comply with the reasonable directions of the Commonwealth Representative made within the scope of the</w:t>
      </w:r>
      <w:r>
        <w:t xml:space="preserve"> </w:t>
      </w:r>
      <w:r w:rsidRPr="00A3113C">
        <w:t xml:space="preserve">Contract. </w:t>
      </w:r>
    </w:p>
    <w:p w14:paraId="41D91B61" w14:textId="017713C8" w:rsidR="00C554BF" w:rsidRPr="00A3113C" w:rsidRDefault="00C554BF" w:rsidP="00C554BF">
      <w:pPr>
        <w:pStyle w:val="COTCOCLV3-ASDEFCON"/>
      </w:pPr>
      <w:r w:rsidRPr="00A3113C">
        <w:t>If given orally, a direction shall be confirmed in writing by the Commonwealth Representative within 10 Working Days.</w:t>
      </w:r>
      <w:r>
        <w:t xml:space="preserve">  </w:t>
      </w:r>
      <w:r w:rsidRPr="00A3113C">
        <w:t xml:space="preserve">Unless otherwise specified in the Contract, the Commonwealth Representative has no authority to waive any provision of, or release the Contractor from, its obligations under the Contract except in accordance with clause </w:t>
      </w:r>
      <w:r w:rsidRPr="00BA0C99">
        <w:fldChar w:fldCharType="begin"/>
      </w:r>
      <w:r w:rsidRPr="00BA0C99">
        <w:instrText xml:space="preserve"> REF _Ref35759880 \r \h  \* MERGEFORMAT </w:instrText>
      </w:r>
      <w:r w:rsidRPr="00BA0C99">
        <w:fldChar w:fldCharType="separate"/>
      </w:r>
      <w:r w:rsidR="00902F31">
        <w:t>11.1</w:t>
      </w:r>
      <w:r w:rsidRPr="00BA0C99">
        <w:fldChar w:fldCharType="end"/>
      </w:r>
      <w:r>
        <w:t xml:space="preserve"> or </w:t>
      </w:r>
      <w:r w:rsidRPr="00063837">
        <w:t xml:space="preserve">clause </w:t>
      </w:r>
      <w:r>
        <w:t>10</w:t>
      </w:r>
      <w:r w:rsidRPr="00063837">
        <w:t>.4 of</w:t>
      </w:r>
      <w:r>
        <w:t xml:space="preserve"> the SOW</w:t>
      </w:r>
      <w:r w:rsidRPr="00A3113C">
        <w:t>.</w:t>
      </w:r>
    </w:p>
    <w:p w14:paraId="40FC23D7" w14:textId="77777777" w:rsidR="00C554BF" w:rsidRPr="00A3113C" w:rsidRDefault="00C554BF" w:rsidP="00C554BF">
      <w:pPr>
        <w:pStyle w:val="COTCOCLV3-ASDEFCON"/>
      </w:pPr>
      <w:r w:rsidRPr="00A3113C">
        <w:t xml:space="preserve">The Contractor Representative has the authority to represent the Contractor for the purposes of the Contract. </w:t>
      </w:r>
    </w:p>
    <w:p w14:paraId="23F7D383" w14:textId="77777777" w:rsidR="00C554BF" w:rsidRPr="00DF2906" w:rsidRDefault="00C554BF" w:rsidP="00C554BF">
      <w:pPr>
        <w:pStyle w:val="COTCOCLV3-ASDEFCON"/>
        <w:rPr>
          <w:rFonts w:cs="Arial"/>
        </w:rPr>
      </w:pPr>
      <w:r w:rsidRPr="00DF2906">
        <w:rPr>
          <w:rFonts w:cs="Arial"/>
        </w:rPr>
        <w:t>The Commonwealth Representative or the Contractor Representative:</w:t>
      </w:r>
    </w:p>
    <w:p w14:paraId="757A0B59" w14:textId="77777777" w:rsidR="00C554BF" w:rsidRPr="00DF2906" w:rsidRDefault="00C554BF" w:rsidP="00C554BF">
      <w:pPr>
        <w:pStyle w:val="COTCOCLV4-ASDEFCON"/>
        <w:rPr>
          <w:rFonts w:cs="Arial"/>
        </w:rPr>
      </w:pPr>
      <w:r w:rsidRPr="00DF2906">
        <w:rPr>
          <w:rFonts w:cs="Arial"/>
        </w:rPr>
        <w:lastRenderedPageBreak/>
        <w:t>shall advise of a change in representative; and</w:t>
      </w:r>
    </w:p>
    <w:p w14:paraId="66124F77" w14:textId="77777777" w:rsidR="00C554BF" w:rsidRPr="00DF2906" w:rsidRDefault="00C554BF" w:rsidP="00C554BF">
      <w:pPr>
        <w:pStyle w:val="COTCOCLV4-ASDEFCON"/>
        <w:rPr>
          <w:rFonts w:cs="Arial"/>
        </w:rPr>
      </w:pPr>
      <w:r w:rsidRPr="00DF2906">
        <w:rPr>
          <w:rFonts w:cs="Arial"/>
        </w:rPr>
        <w:t>may delegate their functions under the Contract, or authorise another person on their behalf to carry out their functions under the Contract,</w:t>
      </w:r>
    </w:p>
    <w:p w14:paraId="677F6511" w14:textId="77777777" w:rsidR="00C554BF" w:rsidRPr="00DF2906" w:rsidRDefault="00C554BF" w:rsidP="00C554BF">
      <w:pPr>
        <w:pStyle w:val="ASDEFCONNormal"/>
        <w:ind w:left="851"/>
      </w:pPr>
      <w:r w:rsidRPr="00DF2906">
        <w:rPr>
          <w:rFonts w:cs="Arial"/>
        </w:rPr>
        <w:t>by giving a notice to the other party (including updated Notice Details specified in the Details Schedule, and the scope of the delegation or authorisation, as applicable).</w:t>
      </w:r>
    </w:p>
    <w:p w14:paraId="1D55190A" w14:textId="77777777" w:rsidR="00C554BF" w:rsidRPr="003C2738" w:rsidRDefault="00C554BF" w:rsidP="00C554BF">
      <w:pPr>
        <w:pStyle w:val="COTCOCLV3-ASDEFCON"/>
        <w:rPr>
          <w:rFonts w:cs="Arial"/>
        </w:rPr>
      </w:pPr>
      <w:r w:rsidRPr="00DF2906">
        <w:rPr>
          <w:rFonts w:cs="Arial"/>
        </w:rPr>
        <w:t>Unless authorised by the Contract, any work performed or cost incurred by the Contractor in response to a communication from the Commonwealth Representative is at the Contractor’s sole risk.</w:t>
      </w:r>
    </w:p>
    <w:p w14:paraId="64AE62A2" w14:textId="77777777" w:rsidR="00C554BF" w:rsidRPr="00CC4FFE" w:rsidRDefault="00C554BF">
      <w:pPr>
        <w:pStyle w:val="COTCOCLV2-ASDEFCON"/>
      </w:pPr>
      <w:bookmarkStart w:id="140" w:name="_Toc300913889"/>
      <w:bookmarkStart w:id="141" w:name="_Ref337208995"/>
      <w:bookmarkStart w:id="142" w:name="_Toc226018855"/>
      <w:r w:rsidRPr="00CC4FFE">
        <w:t>Notices (Core)</w:t>
      </w:r>
      <w:bookmarkEnd w:id="140"/>
      <w:bookmarkEnd w:id="141"/>
      <w:bookmarkEnd w:id="142"/>
    </w:p>
    <w:p w14:paraId="110ABE11" w14:textId="77777777" w:rsidR="00C554BF" w:rsidRPr="00CC4FFE" w:rsidRDefault="00C554BF" w:rsidP="00C554BF">
      <w:pPr>
        <w:pStyle w:val="COTCOCLV3-ASDEFCON"/>
      </w:pPr>
      <w:bookmarkStart w:id="143" w:name="_Ref333701445"/>
      <w:bookmarkStart w:id="144" w:name="_Ref299983511"/>
      <w:r w:rsidRPr="00CC4FFE">
        <w:t>Unless the contrary intention appears, any notice under the Contract shall be effective if it is in writing, and sent from and delivered to the Commonwealth Representative or Contractor Representative, as the case may be, in accordance with the Notice Details specified in the Details Schedule.</w:t>
      </w:r>
      <w:bookmarkEnd w:id="143"/>
    </w:p>
    <w:bookmarkEnd w:id="144"/>
    <w:p w14:paraId="642A4427" w14:textId="0D1D9FD4" w:rsidR="00C554BF" w:rsidRPr="00A3113C" w:rsidRDefault="00C554BF" w:rsidP="00C554BF">
      <w:pPr>
        <w:pStyle w:val="COTCOCLV3-ASDEFCON"/>
      </w:pPr>
      <w:r w:rsidRPr="00CC4FFE">
        <w:t>A notice given in accordance</w:t>
      </w:r>
      <w:r w:rsidRPr="00A3113C">
        <w:t xml:space="preserve"> with clause </w:t>
      </w:r>
      <w:r w:rsidRPr="00BA0C99">
        <w:fldChar w:fldCharType="begin"/>
      </w:r>
      <w:r w:rsidRPr="00BA0C99">
        <w:instrText xml:space="preserve"> REF _Ref333701445 \r \h </w:instrText>
      </w:r>
      <w:r w:rsidRPr="008B1BB8">
        <w:instrText xml:space="preserve"> \* MERGEFORMAT </w:instrText>
      </w:r>
      <w:r w:rsidRPr="00BA0C99">
        <w:fldChar w:fldCharType="separate"/>
      </w:r>
      <w:r w:rsidR="00902F31">
        <w:t>2.2.1</w:t>
      </w:r>
      <w:r w:rsidRPr="00BA0C99">
        <w:fldChar w:fldCharType="end"/>
      </w:r>
      <w:r w:rsidRPr="00A3113C">
        <w:t xml:space="preserve"> is deemed to be delivered:</w:t>
      </w:r>
    </w:p>
    <w:p w14:paraId="44856BED" w14:textId="77777777" w:rsidR="00C554BF" w:rsidRPr="00A3113C" w:rsidRDefault="00C554BF" w:rsidP="00C554BF">
      <w:pPr>
        <w:pStyle w:val="COTCOCLV4-ASDEFCON"/>
      </w:pPr>
      <w:r w:rsidRPr="00A3113C">
        <w:t>if hand delivered, when received at the address;</w:t>
      </w:r>
    </w:p>
    <w:p w14:paraId="4D8A422E" w14:textId="2A86517D" w:rsidR="00C554BF" w:rsidRPr="00A3113C" w:rsidRDefault="00C554BF" w:rsidP="00C554BF">
      <w:pPr>
        <w:pStyle w:val="COTCOCLV4-ASDEFCON"/>
      </w:pPr>
      <w:r w:rsidRPr="00A3113C">
        <w:t xml:space="preserve">if sent by pre-paid post, in </w:t>
      </w:r>
      <w:r w:rsidR="00731D66">
        <w:t xml:space="preserve">3 </w:t>
      </w:r>
      <w:r w:rsidRPr="00A3113C">
        <w:t xml:space="preserve">Working Days when sent within Australia and in </w:t>
      </w:r>
      <w:r w:rsidR="00731D66">
        <w:t>8</w:t>
      </w:r>
      <w:r w:rsidR="00731D66" w:rsidRPr="00A3113C">
        <w:t xml:space="preserve"> </w:t>
      </w:r>
      <w:r w:rsidRPr="00A3113C">
        <w:t>Working Days when sent by air mail from one country to another;</w:t>
      </w:r>
    </w:p>
    <w:p w14:paraId="14AC89A9" w14:textId="1D3BB91D" w:rsidR="00C554BF" w:rsidRPr="00A3113C" w:rsidRDefault="00C554BF" w:rsidP="00C554BF">
      <w:pPr>
        <w:pStyle w:val="COTCOCLV4-ASDEFCON"/>
      </w:pPr>
      <w:r w:rsidRPr="00A3113C">
        <w:t xml:space="preserve">if sent as an email, when the email enters the recipient’s information system, unless the sender’s information system receives a message within </w:t>
      </w:r>
      <w:r w:rsidR="00731D66">
        <w:t>1</w:t>
      </w:r>
      <w:r w:rsidR="00731D66" w:rsidRPr="00A3113C">
        <w:t xml:space="preserve"> </w:t>
      </w:r>
      <w:r w:rsidRPr="00A3113C">
        <w:t>Working Day that the email has not been delivered to the recipient,</w:t>
      </w:r>
    </w:p>
    <w:p w14:paraId="3A29DA7B" w14:textId="4D069B5D" w:rsidR="00C554BF" w:rsidRPr="00A3113C" w:rsidRDefault="00C554BF" w:rsidP="00C554BF">
      <w:pPr>
        <w:pStyle w:val="COTCOCLV3NONUM-ASDEFCON"/>
      </w:pPr>
      <w:r w:rsidRPr="00A3113C">
        <w:t xml:space="preserve">but if the receipt or entry into the information system is not on a Working Day or is after 5.00pm (recipient's local time) on a Working Day, the notice is taken to be </w:t>
      </w:r>
      <w:r>
        <w:t>received</w:t>
      </w:r>
      <w:r w:rsidRPr="00A3113C">
        <w:t xml:space="preserve"> at 9.00am (recipient’s local time) on the next Working Day.</w:t>
      </w:r>
    </w:p>
    <w:p w14:paraId="72AF8276" w14:textId="555C1ECF" w:rsidR="00C554BF" w:rsidRDefault="00C554BF">
      <w:pPr>
        <w:pStyle w:val="COTCOCLV1-ASDEFCON"/>
      </w:pPr>
      <w:bookmarkStart w:id="145" w:name="_Toc226018856"/>
      <w:r>
        <w:t>PROVISION OF SERVICES</w:t>
      </w:r>
      <w:r w:rsidR="007546E8">
        <w:t xml:space="preserve"> (CORE)</w:t>
      </w:r>
      <w:bookmarkEnd w:id="145"/>
    </w:p>
    <w:p w14:paraId="522CEAA4" w14:textId="77777777" w:rsidR="00C554BF" w:rsidRDefault="00C554BF" w:rsidP="00C554BF">
      <w:pPr>
        <w:pStyle w:val="COTCOCLV2-ASDEFCON"/>
      </w:pPr>
      <w:bookmarkStart w:id="146" w:name="_Toc226018857"/>
      <w:r>
        <w:t>Language and Measurement (Core)</w:t>
      </w:r>
      <w:bookmarkEnd w:id="146"/>
    </w:p>
    <w:p w14:paraId="2032867F" w14:textId="77777777" w:rsidR="00C554BF" w:rsidRDefault="00C554BF" w:rsidP="00C554BF">
      <w:pPr>
        <w:pStyle w:val="COTCOCLV3-ASDEFCON"/>
      </w:pPr>
      <w:r w:rsidRPr="00834AA7">
        <w:t xml:space="preserve">All information provided as part of the Services under the Contract shall be written in English.  If such documentation is a translation into the English language, the translation shall be accurate and free from ambiguity. </w:t>
      </w:r>
    </w:p>
    <w:p w14:paraId="4D5E85B6" w14:textId="70DFE79D" w:rsidR="00C554BF" w:rsidRPr="002B41C9" w:rsidRDefault="00C554BF" w:rsidP="00C554BF">
      <w:pPr>
        <w:pStyle w:val="COTCOCLV3-ASDEFCON"/>
      </w:pPr>
      <w:r w:rsidRPr="00834AA7">
        <w:t xml:space="preserve">Measurements of physical quantity shall be in Australian legal units as prescribed under the </w:t>
      </w:r>
      <w:r w:rsidRPr="009D7E13">
        <w:rPr>
          <w:i/>
          <w:iCs/>
        </w:rPr>
        <w:t>National Measurement Act 1960</w:t>
      </w:r>
      <w:r w:rsidRPr="00834AA7">
        <w:t xml:space="preserve"> (Cth), or, if Services are imported, units of measurement as agreed in writing by the Commonwealth Representative.</w:t>
      </w:r>
    </w:p>
    <w:p w14:paraId="3E3C6D36" w14:textId="77777777" w:rsidR="00C554BF" w:rsidRDefault="00C554BF">
      <w:pPr>
        <w:pStyle w:val="COTCOCLV2-ASDEFCON"/>
      </w:pPr>
      <w:bookmarkStart w:id="147" w:name="_Toc13464099"/>
      <w:bookmarkStart w:id="148" w:name="_Toc13487244"/>
      <w:bookmarkStart w:id="149" w:name="_Toc13658615"/>
      <w:bookmarkStart w:id="150" w:name="_Toc14257705"/>
      <w:bookmarkStart w:id="151" w:name="_Toc14434345"/>
      <w:bookmarkStart w:id="152" w:name="_Toc14434767"/>
      <w:bookmarkStart w:id="153" w:name="_Toc14435191"/>
      <w:bookmarkStart w:id="154" w:name="_Toc14435612"/>
      <w:bookmarkStart w:id="155" w:name="_Toc14435032"/>
      <w:bookmarkStart w:id="156" w:name="_Toc14685704"/>
      <w:bookmarkStart w:id="157" w:name="_Toc14689546"/>
      <w:bookmarkStart w:id="158" w:name="_Toc32556369"/>
      <w:bookmarkStart w:id="159" w:name="_Toc35326189"/>
      <w:bookmarkStart w:id="160" w:name="_Toc13464100"/>
      <w:bookmarkStart w:id="161" w:name="_Toc13487245"/>
      <w:bookmarkStart w:id="162" w:name="_Toc13658616"/>
      <w:bookmarkStart w:id="163" w:name="_Toc14257706"/>
      <w:bookmarkStart w:id="164" w:name="_Toc14434346"/>
      <w:bookmarkStart w:id="165" w:name="_Toc14434768"/>
      <w:bookmarkStart w:id="166" w:name="_Toc14435192"/>
      <w:bookmarkStart w:id="167" w:name="_Toc14435613"/>
      <w:bookmarkStart w:id="168" w:name="_Toc14435033"/>
      <w:bookmarkStart w:id="169" w:name="_Toc14685705"/>
      <w:bookmarkStart w:id="170" w:name="_Toc14689547"/>
      <w:bookmarkStart w:id="171" w:name="_Toc32556370"/>
      <w:bookmarkStart w:id="172" w:name="_Toc35326190"/>
      <w:bookmarkStart w:id="173" w:name="_Toc13464101"/>
      <w:bookmarkStart w:id="174" w:name="_Toc13487246"/>
      <w:bookmarkStart w:id="175" w:name="_Toc13658617"/>
      <w:bookmarkStart w:id="176" w:name="_Toc14257707"/>
      <w:bookmarkStart w:id="177" w:name="_Toc14434347"/>
      <w:bookmarkStart w:id="178" w:name="_Toc14434769"/>
      <w:bookmarkStart w:id="179" w:name="_Toc14435193"/>
      <w:bookmarkStart w:id="180" w:name="_Toc14435614"/>
      <w:bookmarkStart w:id="181" w:name="_Toc14435034"/>
      <w:bookmarkStart w:id="182" w:name="_Toc14685706"/>
      <w:bookmarkStart w:id="183" w:name="_Toc14689548"/>
      <w:bookmarkStart w:id="184" w:name="_Toc32556371"/>
      <w:bookmarkStart w:id="185" w:name="_Toc35326191"/>
      <w:bookmarkStart w:id="186" w:name="_Toc13464102"/>
      <w:bookmarkStart w:id="187" w:name="_Toc13487247"/>
      <w:bookmarkStart w:id="188" w:name="_Toc13658618"/>
      <w:bookmarkStart w:id="189" w:name="_Toc14257708"/>
      <w:bookmarkStart w:id="190" w:name="_Toc14434348"/>
      <w:bookmarkStart w:id="191" w:name="_Toc14434770"/>
      <w:bookmarkStart w:id="192" w:name="_Toc14435194"/>
      <w:bookmarkStart w:id="193" w:name="_Toc14435615"/>
      <w:bookmarkStart w:id="194" w:name="_Toc14435035"/>
      <w:bookmarkStart w:id="195" w:name="_Toc14685707"/>
      <w:bookmarkStart w:id="196" w:name="_Toc14689549"/>
      <w:bookmarkStart w:id="197" w:name="_Toc32556372"/>
      <w:bookmarkStart w:id="198" w:name="_Toc35326192"/>
      <w:bookmarkStart w:id="199" w:name="_Toc13464103"/>
      <w:bookmarkStart w:id="200" w:name="_Toc13487248"/>
      <w:bookmarkStart w:id="201" w:name="_Toc13658619"/>
      <w:bookmarkStart w:id="202" w:name="_Toc14257709"/>
      <w:bookmarkStart w:id="203" w:name="_Toc14434349"/>
      <w:bookmarkStart w:id="204" w:name="_Toc14434771"/>
      <w:bookmarkStart w:id="205" w:name="_Toc14435195"/>
      <w:bookmarkStart w:id="206" w:name="_Toc14435616"/>
      <w:bookmarkStart w:id="207" w:name="_Toc14435036"/>
      <w:bookmarkStart w:id="208" w:name="_Toc14685708"/>
      <w:bookmarkStart w:id="209" w:name="_Toc14689550"/>
      <w:bookmarkStart w:id="210" w:name="_Toc32556373"/>
      <w:bookmarkStart w:id="211" w:name="_Toc35326193"/>
      <w:bookmarkStart w:id="212" w:name="_Toc13464104"/>
      <w:bookmarkStart w:id="213" w:name="_Toc13487249"/>
      <w:bookmarkStart w:id="214" w:name="_Toc13658620"/>
      <w:bookmarkStart w:id="215" w:name="_Toc14257710"/>
      <w:bookmarkStart w:id="216" w:name="_Toc14434350"/>
      <w:bookmarkStart w:id="217" w:name="_Toc14434772"/>
      <w:bookmarkStart w:id="218" w:name="_Toc14435196"/>
      <w:bookmarkStart w:id="219" w:name="_Toc14435617"/>
      <w:bookmarkStart w:id="220" w:name="_Toc14435037"/>
      <w:bookmarkStart w:id="221" w:name="_Toc14685709"/>
      <w:bookmarkStart w:id="222" w:name="_Toc14689551"/>
      <w:bookmarkStart w:id="223" w:name="_Toc32556374"/>
      <w:bookmarkStart w:id="224" w:name="_Toc35326194"/>
      <w:bookmarkStart w:id="225" w:name="_Toc2236432"/>
      <w:bookmarkStart w:id="226" w:name="_Ref13662484"/>
      <w:bookmarkStart w:id="227" w:name="_Ref20397598"/>
      <w:bookmarkStart w:id="228" w:name="_Ref20397762"/>
      <w:bookmarkStart w:id="229" w:name="_Ref20398782"/>
      <w:bookmarkStart w:id="230" w:name="_Ref20398825"/>
      <w:bookmarkStart w:id="231" w:name="_Ref49947929"/>
      <w:bookmarkStart w:id="232" w:name="_Toc226018858"/>
      <w:bookmarkStart w:id="233" w:name="_Ref529954728"/>
      <w:bookmarkStart w:id="234" w:name="_Ref300145522"/>
      <w:bookmarkStart w:id="235" w:name="_Ref30015173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Standards of Work and Conformity (Core)</w:t>
      </w:r>
      <w:bookmarkEnd w:id="225"/>
      <w:bookmarkEnd w:id="226"/>
      <w:bookmarkEnd w:id="227"/>
      <w:bookmarkEnd w:id="228"/>
      <w:bookmarkEnd w:id="229"/>
      <w:bookmarkEnd w:id="230"/>
      <w:bookmarkEnd w:id="231"/>
      <w:bookmarkEnd w:id="232"/>
    </w:p>
    <w:p w14:paraId="2F367F25" w14:textId="77777777" w:rsidR="00C554BF" w:rsidRDefault="00C554BF" w:rsidP="00C554BF">
      <w:pPr>
        <w:pStyle w:val="COTCOCLV3-ASDEFCON"/>
      </w:pPr>
      <w:r>
        <w:t>The Contractor shall:</w:t>
      </w:r>
    </w:p>
    <w:p w14:paraId="58B86FB4" w14:textId="77777777" w:rsidR="00C554BF" w:rsidRDefault="00C554BF" w:rsidP="00C554BF">
      <w:pPr>
        <w:pStyle w:val="COTCOCLV4-ASDEFCON"/>
      </w:pPr>
      <w:r>
        <w:t xml:space="preserve">carry out its work under the Contract (including provision of the Services): </w:t>
      </w:r>
    </w:p>
    <w:p w14:paraId="36A22E3F" w14:textId="77777777" w:rsidR="00C554BF" w:rsidRDefault="00C554BF">
      <w:pPr>
        <w:pStyle w:val="COTCOCLV5-ASDEFCON"/>
      </w:pPr>
      <w:r>
        <w:t>in accordance with the standards specified in the Contract and all applicable laws; and</w:t>
      </w:r>
    </w:p>
    <w:p w14:paraId="06D50945" w14:textId="77777777" w:rsidR="00C554BF" w:rsidRDefault="00C554BF" w:rsidP="00C554BF">
      <w:pPr>
        <w:pStyle w:val="COTCOCLV5-ASDEFCON"/>
      </w:pPr>
      <w:r>
        <w:t>otherwise in accordance with good industry practice;</w:t>
      </w:r>
    </w:p>
    <w:p w14:paraId="35D16280" w14:textId="77777777" w:rsidR="00C554BF" w:rsidRDefault="00C554BF" w:rsidP="00C554BF">
      <w:pPr>
        <w:pStyle w:val="COTCOCLV4-ASDEFCON"/>
      </w:pPr>
      <w:r>
        <w:t>ensure that the Services conform to the requirements of the Contract; and</w:t>
      </w:r>
    </w:p>
    <w:p w14:paraId="3CBC9873" w14:textId="77777777" w:rsidR="00C554BF" w:rsidRDefault="00C554BF" w:rsidP="00C554BF">
      <w:pPr>
        <w:pStyle w:val="COTCOCLV4-ASDEFCON"/>
      </w:pPr>
      <w:r>
        <w:t xml:space="preserve">ensure that the Deliverables are compatible with and do not restrict the performance of, or adversely affect, other equipment specified or referred to in the Contract that will or may be used with the Deliverables. </w:t>
      </w:r>
    </w:p>
    <w:p w14:paraId="2A31465A" w14:textId="77777777" w:rsidR="00C554BF" w:rsidRDefault="00C554BF" w:rsidP="00C554BF">
      <w:pPr>
        <w:pStyle w:val="COTCOCLV3-ASDEFCON"/>
      </w:pPr>
      <w:r>
        <w:t>For the purpose of this clause, ‘good industry practice’ means practices, methods and standards that would reasonably be expected from professional and experienced contractors in the relevant industry undertaking the same type of work as the Contractor in the same or similar circumstances.</w:t>
      </w:r>
    </w:p>
    <w:p w14:paraId="3F64A49E" w14:textId="77777777" w:rsidR="00C554BF" w:rsidRDefault="00C554BF">
      <w:pPr>
        <w:pStyle w:val="COTCOCLV2-ASDEFCON"/>
      </w:pPr>
      <w:bookmarkStart w:id="236" w:name="_Toc2236433"/>
      <w:bookmarkStart w:id="237" w:name="_Ref20397608"/>
      <w:bookmarkStart w:id="238" w:name="_Ref20397651"/>
      <w:bookmarkStart w:id="239" w:name="_Ref20397789"/>
      <w:bookmarkStart w:id="240" w:name="_Ref20398798"/>
      <w:bookmarkStart w:id="241" w:name="_Toc226018859"/>
      <w:r>
        <w:t>Fitness for Purpose (Core)</w:t>
      </w:r>
      <w:bookmarkEnd w:id="233"/>
      <w:bookmarkEnd w:id="236"/>
      <w:bookmarkEnd w:id="237"/>
      <w:bookmarkEnd w:id="238"/>
      <w:bookmarkEnd w:id="239"/>
      <w:bookmarkEnd w:id="240"/>
      <w:bookmarkEnd w:id="241"/>
    </w:p>
    <w:p w14:paraId="130C048A" w14:textId="1D43E848" w:rsidR="00C554BF" w:rsidRPr="00023497" w:rsidRDefault="00C554BF" w:rsidP="00C554BF">
      <w:pPr>
        <w:pStyle w:val="COTCOCLV3-ASDEFCON"/>
      </w:pPr>
      <w:bookmarkStart w:id="242" w:name="_Ref530411987"/>
      <w:r w:rsidRPr="00023497">
        <w:t xml:space="preserve">The Contractor shall ensure that the Services are fit for the purposes </w:t>
      </w:r>
      <w:r>
        <w:t>provided for in</w:t>
      </w:r>
      <w:r w:rsidRPr="00023497">
        <w:t xml:space="preserve"> the Contract, except to the extent that the failure of the Services to be fit for purpose results from a Commonwealth Default.</w:t>
      </w:r>
      <w:bookmarkEnd w:id="242"/>
      <w:r w:rsidRPr="00023497">
        <w:t xml:space="preserve"> </w:t>
      </w:r>
    </w:p>
    <w:p w14:paraId="4F16CC04" w14:textId="77777777" w:rsidR="00C554BF" w:rsidRPr="00A3113C" w:rsidRDefault="00C554BF">
      <w:pPr>
        <w:pStyle w:val="COTCOCLV2-ASDEFCON"/>
      </w:pPr>
      <w:bookmarkStart w:id="243" w:name="_Toc6998748"/>
      <w:bookmarkStart w:id="244" w:name="_Toc13464107"/>
      <w:bookmarkStart w:id="245" w:name="_Toc13487252"/>
      <w:bookmarkStart w:id="246" w:name="_Toc13658623"/>
      <w:bookmarkStart w:id="247" w:name="_Toc14257713"/>
      <w:bookmarkStart w:id="248" w:name="_Toc14434353"/>
      <w:bookmarkStart w:id="249" w:name="_Toc14434775"/>
      <w:bookmarkStart w:id="250" w:name="_Toc14435199"/>
      <w:bookmarkStart w:id="251" w:name="_Toc14435620"/>
      <w:bookmarkStart w:id="252" w:name="_Toc14435078"/>
      <w:bookmarkStart w:id="253" w:name="_Toc14685712"/>
      <w:bookmarkStart w:id="254" w:name="_Toc14689554"/>
      <w:bookmarkStart w:id="255" w:name="_Toc32556377"/>
      <w:bookmarkStart w:id="256" w:name="_Toc35326197"/>
      <w:bookmarkStart w:id="257" w:name="_Ref333701307"/>
      <w:bookmarkStart w:id="258" w:name="_Toc226018860"/>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A3113C">
        <w:lastRenderedPageBreak/>
        <w:t>Authorisations (Core)</w:t>
      </w:r>
      <w:bookmarkEnd w:id="257"/>
      <w:bookmarkEnd w:id="258"/>
    </w:p>
    <w:p w14:paraId="389DA3E6" w14:textId="77777777" w:rsidR="00C554BF" w:rsidRPr="00A3113C" w:rsidRDefault="00C554BF" w:rsidP="00C554BF">
      <w:pPr>
        <w:pStyle w:val="COTCOCLV3-ASDEFCON"/>
      </w:pPr>
      <w:bookmarkStart w:id="259" w:name="_Ref338914366"/>
      <w:r w:rsidRPr="00A3113C">
        <w:t>The Contractor shall, and shall ensure that its Subcontractors:</w:t>
      </w:r>
      <w:bookmarkEnd w:id="259"/>
    </w:p>
    <w:p w14:paraId="12A57E5B" w14:textId="77777777" w:rsidR="00C554BF" w:rsidRPr="00A3113C" w:rsidRDefault="00C554BF" w:rsidP="00C554BF">
      <w:pPr>
        <w:pStyle w:val="COTCOCLV4-ASDEFCON"/>
      </w:pPr>
      <w:r w:rsidRPr="00A3113C">
        <w:t>obtain and maintain in full force all Authorisations (other than Export Approvals);</w:t>
      </w:r>
    </w:p>
    <w:p w14:paraId="71ED2DB1" w14:textId="77777777" w:rsidR="00C554BF" w:rsidRPr="00A3113C" w:rsidRDefault="00C554BF" w:rsidP="00C554BF">
      <w:pPr>
        <w:pStyle w:val="COTCOCLV4-ASDEFCON"/>
      </w:pPr>
      <w:r w:rsidRPr="00A3113C">
        <w:t>take all reasonable steps to obtain and maintain in full force all Export Approvals;</w:t>
      </w:r>
    </w:p>
    <w:p w14:paraId="32FEC7D4" w14:textId="17E7058B" w:rsidR="00C554BF" w:rsidRPr="00A3113C" w:rsidRDefault="00C554BF" w:rsidP="00C554BF">
      <w:pPr>
        <w:pStyle w:val="COTCOCLV4-ASDEFCON"/>
      </w:pPr>
      <w:r w:rsidRPr="00A3113C">
        <w:t xml:space="preserve">provide a copy of any Authorisations to the Commonwealth within </w:t>
      </w:r>
      <w:r w:rsidR="00731D66">
        <w:t>5</w:t>
      </w:r>
      <w:r w:rsidR="00731D66" w:rsidRPr="00A3113C">
        <w:t xml:space="preserve"> </w:t>
      </w:r>
      <w:r w:rsidRPr="00A3113C">
        <w:t xml:space="preserve">Working Days </w:t>
      </w:r>
      <w:r>
        <w:t>after</w:t>
      </w:r>
      <w:r w:rsidRPr="00A3113C">
        <w:t xml:space="preserve"> request by the Commonwealth; and</w:t>
      </w:r>
    </w:p>
    <w:p w14:paraId="7344D279" w14:textId="77777777" w:rsidR="00C554BF" w:rsidRPr="00A3113C" w:rsidRDefault="00C554BF" w:rsidP="00C554BF">
      <w:pPr>
        <w:pStyle w:val="COTCOCLV4-ASDEFCON"/>
      </w:pPr>
      <w:r w:rsidRPr="00A3113C">
        <w:t xml:space="preserve">ensure that </w:t>
      </w:r>
      <w:r>
        <w:t>all work under the Contract is performed and</w:t>
      </w:r>
      <w:r w:rsidRPr="00A3113C">
        <w:t xml:space="preserve"> the Services are provided in accordance with all Authorisations.</w:t>
      </w:r>
    </w:p>
    <w:p w14:paraId="324B7095" w14:textId="404139E7" w:rsidR="00C554BF" w:rsidRPr="00A3113C" w:rsidRDefault="00C554BF" w:rsidP="00C554BF">
      <w:pPr>
        <w:pStyle w:val="COTCOCLV3-ASDEFCON"/>
      </w:pPr>
      <w:r w:rsidRPr="00A3113C">
        <w:t xml:space="preserve">The Contractor shall notify the Commonwealth Representative within </w:t>
      </w:r>
      <w:r w:rsidR="00731D66">
        <w:t>5</w:t>
      </w:r>
      <w:r w:rsidR="00731D66" w:rsidRPr="00A3113C">
        <w:t xml:space="preserve"> </w:t>
      </w:r>
      <w:r w:rsidRPr="00A3113C">
        <w:t>Working Days after</w:t>
      </w:r>
      <w:r w:rsidRPr="00744086">
        <w:t xml:space="preserve"> </w:t>
      </w:r>
      <w:r>
        <w:t>receiving notification that an Authorisation is refused, revoked or qualified.</w:t>
      </w:r>
      <w:r w:rsidRPr="00A3113C">
        <w:t xml:space="preserve"> </w:t>
      </w:r>
    </w:p>
    <w:p w14:paraId="132ACB17" w14:textId="3A893999" w:rsidR="00C554BF" w:rsidRDefault="00C554BF" w:rsidP="00C554BF">
      <w:pPr>
        <w:pStyle w:val="COTCOCLV3-ASDEFCON"/>
      </w:pPr>
      <w:r w:rsidRPr="00744086">
        <w:t xml:space="preserve">The Contractor shall notify the Commonwealth Representative within </w:t>
      </w:r>
      <w:r w:rsidR="00731D66">
        <w:t>5</w:t>
      </w:r>
      <w:r w:rsidR="00731D66" w:rsidRPr="00744086">
        <w:t xml:space="preserve"> </w:t>
      </w:r>
      <w:r w:rsidRPr="00744086">
        <w:t>Working Days after:</w:t>
      </w:r>
    </w:p>
    <w:p w14:paraId="6BBDE55A" w14:textId="77777777" w:rsidR="00C554BF" w:rsidRPr="00A3113C" w:rsidRDefault="00C554BF" w:rsidP="00C554BF">
      <w:pPr>
        <w:pStyle w:val="COTCOCLV4-ASDEFCON"/>
      </w:pPr>
      <w:r w:rsidRPr="00A3113C">
        <w:t>the application for an Export Approval;</w:t>
      </w:r>
      <w:r>
        <w:t xml:space="preserve"> or</w:t>
      </w:r>
    </w:p>
    <w:p w14:paraId="6F14B025" w14:textId="77777777" w:rsidR="00C554BF" w:rsidRPr="00A3113C" w:rsidRDefault="00C554BF" w:rsidP="00C554BF">
      <w:pPr>
        <w:pStyle w:val="COTCOCLV4-ASDEFCON"/>
      </w:pPr>
      <w:r w:rsidRPr="00A3113C">
        <w:t>the grant of, or a new requirement for, an Export Approval</w:t>
      </w:r>
      <w:r>
        <w:t>.</w:t>
      </w:r>
    </w:p>
    <w:p w14:paraId="07B65E6D" w14:textId="77777777" w:rsidR="00C554BF" w:rsidRDefault="00C554BF" w:rsidP="00C554BF">
      <w:pPr>
        <w:pStyle w:val="COTCOCLV3-ASDEFCON"/>
      </w:pPr>
      <w:r w:rsidRPr="00A3113C">
        <w:t>The Commonwealth Representative shall, on request by the Contractor, give the Contractor all assistance reasonably required to facilitate the provision of an Export Approval, including the provision of a certificate by the Commonwealth as to the end use of the Services.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5543E" w14:paraId="0172D9B4" w14:textId="77777777" w:rsidTr="00C554BF">
        <w:tc>
          <w:tcPr>
            <w:tcW w:w="9209" w:type="dxa"/>
            <w:shd w:val="clear" w:color="auto" w:fill="auto"/>
          </w:tcPr>
          <w:p w14:paraId="7A512D1F" w14:textId="5FBC2272" w:rsidR="00C554BF" w:rsidRPr="00A3113C" w:rsidRDefault="00C554BF">
            <w:pPr>
              <w:pStyle w:val="ASDEFCONOption"/>
            </w:pPr>
            <w:r w:rsidRPr="00A3113C">
              <w:t>Option</w:t>
            </w:r>
            <w:r>
              <w:t>:</w:t>
            </w:r>
            <w:r w:rsidR="003246BE">
              <w:t xml:space="preserve"> </w:t>
            </w:r>
            <w:r>
              <w:t xml:space="preserve"> For when clause </w:t>
            </w:r>
            <w:r>
              <w:fldChar w:fldCharType="begin"/>
            </w:r>
            <w:r>
              <w:instrText xml:space="preserve"> REF _Ref13495208 \r \h </w:instrText>
            </w:r>
            <w:r>
              <w:fldChar w:fldCharType="separate"/>
            </w:r>
            <w:r w:rsidR="00902F31">
              <w:t>3.6</w:t>
            </w:r>
            <w:r>
              <w:fldChar w:fldCharType="end"/>
            </w:r>
            <w:r>
              <w:t xml:space="preserve"> below is used.</w:t>
            </w:r>
          </w:p>
          <w:p w14:paraId="173D00F1" w14:textId="77777777" w:rsidR="00C554BF" w:rsidRDefault="00C554BF" w:rsidP="00C554BF">
            <w:pPr>
              <w:pStyle w:val="COTCOCLV3-ASDEFCON"/>
            </w:pPr>
            <w:r>
              <w:t>The Commonwealth shall take all reasonable steps to ensure that the provision and use of GFM under the Contract is permitted under all applicable Export Approvals.</w:t>
            </w:r>
          </w:p>
          <w:p w14:paraId="1A59C8A3" w14:textId="77777777" w:rsidR="00C554BF" w:rsidRPr="00A3113C" w:rsidRDefault="00C554BF" w:rsidP="00C554BF">
            <w:pPr>
              <w:pStyle w:val="COTCOCLV3-ASDEFCON"/>
            </w:pPr>
            <w:r>
              <w:t>The Contractor shall, on request by the Commonwealth, give the Commonwealth all assistance reasonably required to ensure that the provision and use of GFM under the Contract is permitted under all applicable Export Approvals.</w:t>
            </w:r>
          </w:p>
        </w:tc>
      </w:tr>
    </w:tbl>
    <w:p w14:paraId="7E0C1E63" w14:textId="77777777" w:rsidR="0055575B" w:rsidRDefault="0055575B" w:rsidP="0055575B">
      <w:pPr>
        <w:pStyle w:val="ASDEFCONOptionSpace"/>
      </w:pPr>
    </w:p>
    <w:p w14:paraId="2E16829E" w14:textId="6691AFA4" w:rsidR="00C554BF" w:rsidRPr="00A3113C" w:rsidRDefault="00C554BF" w:rsidP="00C554BF">
      <w:pPr>
        <w:pStyle w:val="COTCOCLV3-ASDEFCON"/>
      </w:pPr>
      <w:r>
        <w:t>If a party becomes aware of a breach of an Export Approval, it shall promptly notify the other party and co-operate with any investigation or disclosure to the relevant government authorities in relation to the breach.</w:t>
      </w:r>
    </w:p>
    <w:p w14:paraId="309DB208" w14:textId="77777777" w:rsidR="00C554BF" w:rsidRPr="00A3113C" w:rsidRDefault="00C554BF">
      <w:pPr>
        <w:pStyle w:val="COTCOCLV2-ASDEFCON"/>
      </w:pPr>
      <w:bookmarkStart w:id="260" w:name="_Ref30220992"/>
      <w:bookmarkStart w:id="261" w:name="_Toc38877159"/>
      <w:bookmarkStart w:id="262" w:name="_Toc234298816"/>
      <w:bookmarkStart w:id="263" w:name="_Toc250376749"/>
      <w:bookmarkStart w:id="264" w:name="_Ref295316049"/>
      <w:bookmarkStart w:id="265" w:name="_Ref295990823"/>
      <w:bookmarkStart w:id="266" w:name="_Ref296255111"/>
      <w:bookmarkStart w:id="267" w:name="_Toc296357483"/>
      <w:bookmarkStart w:id="268" w:name="_Ref333700974"/>
      <w:bookmarkStart w:id="269" w:name="_Ref337193790"/>
      <w:bookmarkStart w:id="270" w:name="_Ref337196701"/>
      <w:bookmarkStart w:id="271" w:name="_Ref337196760"/>
      <w:bookmarkStart w:id="272" w:name="_Ref5969491"/>
      <w:bookmarkStart w:id="273" w:name="_Toc226018861"/>
      <w:r w:rsidRPr="00A3113C">
        <w:t xml:space="preserve">Imports and Customs Entry </w:t>
      </w:r>
      <w:bookmarkEnd w:id="260"/>
      <w:r w:rsidRPr="00A3113C">
        <w:t>(</w:t>
      </w:r>
      <w:r>
        <w:t>RFT Core</w:t>
      </w:r>
      <w:r w:rsidRPr="00A3113C">
        <w:t>)</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2CC39897" w14:textId="542FD50F" w:rsidR="00C554BF" w:rsidRPr="00A3113C" w:rsidRDefault="00C554BF" w:rsidP="00C554BF">
      <w:pPr>
        <w:pStyle w:val="COTCOCLV3-ASDEFCON"/>
      </w:pPr>
      <w:r w:rsidRPr="00A3113C">
        <w:t xml:space="preserve">The Contractor shall arrange customs entry and the payment of any customs duty applicable to any aspect of the provision of the Services at no additional cost to the Commonwealth except as provided in this </w:t>
      </w:r>
      <w:r w:rsidRPr="007E4617">
        <w:t xml:space="preserve">clause </w:t>
      </w:r>
      <w:r w:rsidRPr="007E4617">
        <w:fldChar w:fldCharType="begin"/>
      </w:r>
      <w:r w:rsidRPr="008B1BB8">
        <w:instrText xml:space="preserve"> REF _Ref5969491 \r \h  \* MERGEFORMAT </w:instrText>
      </w:r>
      <w:r w:rsidRPr="007E4617">
        <w:fldChar w:fldCharType="separate"/>
      </w:r>
      <w:r w:rsidR="00902F31">
        <w:t>3.5</w:t>
      </w:r>
      <w:r w:rsidRPr="007E4617">
        <w:fldChar w:fldCharType="end"/>
      </w:r>
      <w:r w:rsidRPr="007E4617">
        <w:t>.</w:t>
      </w:r>
    </w:p>
    <w:p w14:paraId="66C1931C" w14:textId="77777777" w:rsidR="00C554BF" w:rsidRPr="00A3113C" w:rsidRDefault="00C554BF" w:rsidP="00C554BF">
      <w:pPr>
        <w:pStyle w:val="COTCOCLV3-ASDEFCON"/>
      </w:pPr>
      <w:bookmarkStart w:id="274" w:name="_Ref293931989"/>
      <w:r w:rsidRPr="00A3113C">
        <w:t>The Contractor shall give the Commonwealth</w:t>
      </w:r>
      <w:r>
        <w:t xml:space="preserve"> Representative</w:t>
      </w:r>
      <w:r w:rsidRPr="00A3113C">
        <w:t xml:space="preserve"> a notice, including supporting evidence, of any variation to the rate of customs duty applicable to the Services between the Base Date specified in the Details Schedule and the </w:t>
      </w:r>
      <w:r>
        <w:t xml:space="preserve">relevant </w:t>
      </w:r>
      <w:r w:rsidRPr="00A3113C">
        <w:t>date of entry and:</w:t>
      </w:r>
      <w:bookmarkEnd w:id="274"/>
    </w:p>
    <w:p w14:paraId="2B358ED9" w14:textId="77777777" w:rsidR="00C554BF" w:rsidRPr="00A3113C" w:rsidRDefault="00C554BF" w:rsidP="00C554BF">
      <w:pPr>
        <w:pStyle w:val="COTCOCLV4-ASDEFCON"/>
      </w:pPr>
      <w:r w:rsidRPr="00A3113C">
        <w:t>in the case of an increase, the Contractor may claim reimbursement of an amount equivalent to the extra customs duty payable as a consequence of the increase; or</w:t>
      </w:r>
    </w:p>
    <w:p w14:paraId="40B5EBC1" w14:textId="3F8DF0BE" w:rsidR="00C554BF" w:rsidRPr="00A3113C" w:rsidRDefault="00C554BF" w:rsidP="00C554BF">
      <w:pPr>
        <w:pStyle w:val="COTCOCLV4-ASDEFCON"/>
      </w:pPr>
      <w:r w:rsidRPr="00A3113C">
        <w:t xml:space="preserve">in the case of a decrease, </w:t>
      </w:r>
      <w:r>
        <w:t xml:space="preserve">the Commonwealth may elect to recover from the Contractor under clause </w:t>
      </w:r>
      <w:r w:rsidRPr="007E4617">
        <w:fldChar w:fldCharType="begin"/>
      </w:r>
      <w:r w:rsidRPr="008B1BB8">
        <w:instrText xml:space="preserve"> REF _Ref300817982 \r \h  \* MERGEFORMAT </w:instrText>
      </w:r>
      <w:r w:rsidRPr="007E4617">
        <w:fldChar w:fldCharType="separate"/>
      </w:r>
      <w:r w:rsidR="00902F31">
        <w:t>13.6</w:t>
      </w:r>
      <w:r w:rsidRPr="007E4617">
        <w:fldChar w:fldCharType="end"/>
      </w:r>
      <w:r>
        <w:t xml:space="preserve"> </w:t>
      </w:r>
      <w:r w:rsidRPr="00A3113C">
        <w:t>an amount equivalent to the reduction in the customs duty payable as a consequence of the decrease</w:t>
      </w:r>
      <w:r>
        <w:t xml:space="preserve">. No amount shall be owing to the Commonwealth under this clause </w:t>
      </w:r>
      <w:r w:rsidRPr="007E4617">
        <w:fldChar w:fldCharType="begin"/>
      </w:r>
      <w:r w:rsidRPr="008B1BB8">
        <w:instrText xml:space="preserve"> REF _Ref293931989 \r \h  \* MERGEFORMAT </w:instrText>
      </w:r>
      <w:r w:rsidRPr="007E4617">
        <w:fldChar w:fldCharType="separate"/>
      </w:r>
      <w:r w:rsidR="00902F31">
        <w:t>3.5.2</w:t>
      </w:r>
      <w:r w:rsidRPr="007E4617">
        <w:fldChar w:fldCharType="end"/>
      </w:r>
      <w:r>
        <w:t xml:space="preserve"> until the Commonwealth elects to recover the amount</w:t>
      </w:r>
      <w:r w:rsidRPr="00A3113C">
        <w:t>.</w:t>
      </w:r>
    </w:p>
    <w:p w14:paraId="1E222B8C" w14:textId="77777777" w:rsidR="00C554BF" w:rsidRDefault="00C554BF" w:rsidP="00C554BF">
      <w:pPr>
        <w:pStyle w:val="COTCOCLV3-ASDEFCON"/>
      </w:pPr>
      <w:r w:rsidRPr="00A3113C">
        <w:t xml:space="preserve">The Commonwealth shall not be liable to reimburse the Contractor for any fine or penalty incurred by the Contractor under </w:t>
      </w:r>
      <w:r>
        <w:t xml:space="preserve">any </w:t>
      </w:r>
      <w:r w:rsidRPr="00A3113C">
        <w:t>Australian customs</w:t>
      </w:r>
      <w:r>
        <w:t>, excise or duty</w:t>
      </w:r>
      <w:r w:rsidRPr="00A3113C">
        <w:t xml:space="preserve"> legislation</w:t>
      </w:r>
      <w:r>
        <w:t xml:space="preserve"> applicable to the importation of the Services</w:t>
      </w:r>
      <w:r w:rsidRPr="00A3113C">
        <w:t>.</w:t>
      </w:r>
    </w:p>
    <w:p w14:paraId="1FED6AEF" w14:textId="77777777" w:rsidR="00C554BF" w:rsidRPr="00A3113C" w:rsidRDefault="00C554BF">
      <w:pPr>
        <w:pStyle w:val="COTCOCLV2-ASDEFCON"/>
      </w:pPr>
      <w:bookmarkStart w:id="275" w:name="_Ref13495208"/>
      <w:bookmarkStart w:id="276" w:name="_Toc226018862"/>
      <w:r w:rsidRPr="00A3113C">
        <w:t>GFM</w:t>
      </w:r>
      <w:r>
        <w:t xml:space="preserve"> – Provision and Management</w:t>
      </w:r>
      <w:r w:rsidRPr="00A3113C">
        <w:t xml:space="preserve"> (Optional)</w:t>
      </w:r>
      <w:bookmarkEnd w:id="275"/>
      <w:bookmarkEnd w:id="276"/>
    </w:p>
    <w:p w14:paraId="722C1AD4" w14:textId="149EE691" w:rsidR="00C554BF" w:rsidRPr="00A3113C" w:rsidRDefault="00C554BF" w:rsidP="00C554BF">
      <w:pPr>
        <w:pStyle w:val="NoteToDrafters-ASDEFCON"/>
      </w:pPr>
      <w:r w:rsidRPr="00A3113C">
        <w:t xml:space="preserve">Note to drafters:  This clause </w:t>
      </w:r>
      <w:r w:rsidRPr="000A2A14">
        <w:fldChar w:fldCharType="begin"/>
      </w:r>
      <w:r w:rsidRPr="008B1BB8">
        <w:instrText xml:space="preserve"> REF _Ref13495208 \r \h  \* MERGEFORMAT </w:instrText>
      </w:r>
      <w:r w:rsidRPr="000A2A14">
        <w:fldChar w:fldCharType="separate"/>
      </w:r>
      <w:r w:rsidR="00902F31">
        <w:t>3.6</w:t>
      </w:r>
      <w:r w:rsidRPr="000A2A14">
        <w:fldChar w:fldCharType="end"/>
      </w:r>
      <w:r w:rsidRPr="00A3113C">
        <w:t xml:space="preserve">, SOW clause </w:t>
      </w:r>
      <w:r>
        <w:t>3.10</w:t>
      </w:r>
      <w:r w:rsidRPr="00A3113C">
        <w:t xml:space="preserve"> and </w:t>
      </w:r>
      <w:r w:rsidRPr="000A2A14">
        <w:t>Attachment G</w:t>
      </w:r>
      <w:r w:rsidRPr="00A3113C">
        <w:t xml:space="preserve"> are optional but interdependent and must be inserted or omitted as a package. </w:t>
      </w:r>
      <w:r>
        <w:t xml:space="preserve"> </w:t>
      </w:r>
      <w:r w:rsidRPr="00A3113C">
        <w:t xml:space="preserve">If no GFM is to be provided, then the clauses under </w:t>
      </w:r>
      <w:r w:rsidRPr="000A2A14">
        <w:t xml:space="preserve">clause </w:t>
      </w:r>
      <w:r w:rsidRPr="000A2A14">
        <w:fldChar w:fldCharType="begin"/>
      </w:r>
      <w:r w:rsidRPr="008B1BB8">
        <w:instrText xml:space="preserve"> REF _Ref13495208 \r \h  \* MERGEFORMAT </w:instrText>
      </w:r>
      <w:r w:rsidRPr="000A2A14">
        <w:fldChar w:fldCharType="separate"/>
      </w:r>
      <w:r w:rsidR="00902F31">
        <w:t>3.6</w:t>
      </w:r>
      <w:r w:rsidRPr="000A2A14">
        <w:fldChar w:fldCharType="end"/>
      </w:r>
      <w:r w:rsidRPr="00A3113C">
        <w:t xml:space="preserve"> may be replaced with a single “Not used” (and </w:t>
      </w:r>
      <w:r w:rsidRPr="000A2A14">
        <w:t>Attachment G</w:t>
      </w:r>
      <w:r w:rsidRPr="00A3113C">
        <w:t xml:space="preserve"> would also be “Not used”).</w:t>
      </w:r>
    </w:p>
    <w:p w14:paraId="36DCAE60" w14:textId="72E32DBC" w:rsidR="00C554BF" w:rsidRDefault="00C554BF" w:rsidP="00C554BF">
      <w:pPr>
        <w:pStyle w:val="COTCOCLV3-ASDEFCON"/>
      </w:pPr>
      <w:r w:rsidRPr="00A3113C">
        <w:t>The Commonwealth shall deliver or provide access to, and the Contractor shall manage, the GFM in accordance with the Contract.</w:t>
      </w:r>
    </w:p>
    <w:p w14:paraId="4B1A5AA9" w14:textId="77777777" w:rsidR="00C554BF" w:rsidRDefault="00C554BF" w:rsidP="00C554BF">
      <w:pPr>
        <w:pStyle w:val="COTCOCLV3-ASDEFCON"/>
      </w:pPr>
      <w:r w:rsidRPr="00806211">
        <w:t xml:space="preserve">The Commonwealth shall notify the Contractor of any known damage, </w:t>
      </w:r>
      <w:r>
        <w:t>D</w:t>
      </w:r>
      <w:r w:rsidRPr="00806211">
        <w:t>efect or deficiency in the GFM.</w:t>
      </w:r>
    </w:p>
    <w:p w14:paraId="4D14F1AA" w14:textId="77777777" w:rsidR="00C554BF" w:rsidRPr="00DF2906" w:rsidRDefault="00C554BF" w:rsidP="00C554BF">
      <w:pPr>
        <w:pStyle w:val="COTCOCLV3-ASDEFCON"/>
        <w:rPr>
          <w:rFonts w:cs="Arial"/>
        </w:rPr>
      </w:pPr>
      <w:r w:rsidRPr="00DF2906">
        <w:rPr>
          <w:rFonts w:cs="Arial"/>
        </w:rPr>
        <w:lastRenderedPageBreak/>
        <w:t xml:space="preserve">The Contractor acknowledges that:  </w:t>
      </w:r>
    </w:p>
    <w:p w14:paraId="3787F2A8" w14:textId="2C2BC4D8" w:rsidR="00C554BF" w:rsidRPr="00DF2906" w:rsidRDefault="00C554BF" w:rsidP="00C554BF">
      <w:pPr>
        <w:pStyle w:val="COTCOCLV4-ASDEFCON"/>
        <w:rPr>
          <w:rFonts w:cs="Arial"/>
        </w:rPr>
      </w:pPr>
      <w:r w:rsidRPr="00DF2906">
        <w:rPr>
          <w:rFonts w:cs="Arial"/>
        </w:rPr>
        <w:t xml:space="preserve">the Commonwealth’s obligations to </w:t>
      </w:r>
      <w:r>
        <w:rPr>
          <w:rFonts w:cs="Arial"/>
        </w:rPr>
        <w:t>deliver or provide access to</w:t>
      </w:r>
      <w:r w:rsidRPr="00DF2906">
        <w:rPr>
          <w:rFonts w:cs="Arial"/>
        </w:rPr>
        <w:t xml:space="preserve"> GFM on the dates described in </w:t>
      </w:r>
      <w:r>
        <w:rPr>
          <w:rFonts w:cs="Arial"/>
        </w:rPr>
        <w:t>the Contract</w:t>
      </w:r>
      <w:r w:rsidRPr="00DF2906">
        <w:rPr>
          <w:rFonts w:cs="Arial"/>
        </w:rPr>
        <w:t xml:space="preserve"> or the GFM section of an S&amp;Q Order </w:t>
      </w:r>
      <w:r>
        <w:rPr>
          <w:rFonts w:cs="Arial"/>
        </w:rPr>
        <w:t>may be</w:t>
      </w:r>
      <w:r w:rsidRPr="00DF2906">
        <w:rPr>
          <w:rFonts w:cs="Arial"/>
        </w:rPr>
        <w:t xml:space="preserve"> subject to the Contractor performing </w:t>
      </w:r>
      <w:r>
        <w:rPr>
          <w:rFonts w:cs="Arial"/>
        </w:rPr>
        <w:t xml:space="preserve">the </w:t>
      </w:r>
      <w:r w:rsidRPr="00DF2906">
        <w:rPr>
          <w:rFonts w:cs="Arial"/>
        </w:rPr>
        <w:t>Services in accordance with clause</w:t>
      </w:r>
      <w:r>
        <w:rPr>
          <w:rFonts w:cs="Arial"/>
        </w:rPr>
        <w:t xml:space="preserve"> </w:t>
      </w:r>
      <w:r>
        <w:rPr>
          <w:rFonts w:cs="Arial"/>
        </w:rPr>
        <w:fldChar w:fldCharType="begin"/>
      </w:r>
      <w:r>
        <w:rPr>
          <w:rFonts w:cs="Arial"/>
        </w:rPr>
        <w:instrText xml:space="preserve"> REF _Ref13574623 \r \h </w:instrText>
      </w:r>
      <w:r>
        <w:rPr>
          <w:rFonts w:cs="Arial"/>
        </w:rPr>
      </w:r>
      <w:r>
        <w:rPr>
          <w:rFonts w:cs="Arial"/>
        </w:rPr>
        <w:fldChar w:fldCharType="separate"/>
      </w:r>
      <w:r w:rsidR="00902F31">
        <w:rPr>
          <w:rFonts w:cs="Arial"/>
        </w:rPr>
        <w:t>6.1.1</w:t>
      </w:r>
      <w:r>
        <w:rPr>
          <w:rFonts w:cs="Arial"/>
        </w:rPr>
        <w:fldChar w:fldCharType="end"/>
      </w:r>
      <w:r w:rsidRPr="00DF2906">
        <w:rPr>
          <w:rFonts w:cs="Arial"/>
        </w:rPr>
        <w:t>; and</w:t>
      </w:r>
    </w:p>
    <w:p w14:paraId="7574E015" w14:textId="32D0A915" w:rsidR="00C554BF" w:rsidRDefault="00C554BF" w:rsidP="00C554BF">
      <w:pPr>
        <w:pStyle w:val="COTCOCLV4-ASDEFCON"/>
      </w:pPr>
      <w:r w:rsidRPr="004029CC">
        <w:rPr>
          <w:rFonts w:cs="Arial"/>
        </w:rPr>
        <w:t xml:space="preserve">any delay of the Contractor in meeting its obligations under the Contract may result in the Commonwealth not being able </w:t>
      </w:r>
      <w:r>
        <w:rPr>
          <w:rFonts w:cs="Arial"/>
        </w:rPr>
        <w:t xml:space="preserve">deliver or </w:t>
      </w:r>
      <w:r w:rsidRPr="004029CC">
        <w:rPr>
          <w:rFonts w:cs="Arial"/>
        </w:rPr>
        <w:t>provide</w:t>
      </w:r>
      <w:r>
        <w:rPr>
          <w:rFonts w:cs="Arial"/>
        </w:rPr>
        <w:t xml:space="preserve"> the Contractor with </w:t>
      </w:r>
      <w:r w:rsidRPr="004029CC">
        <w:rPr>
          <w:rFonts w:cs="Arial"/>
        </w:rPr>
        <w:t>access to</w:t>
      </w:r>
      <w:r>
        <w:rPr>
          <w:rFonts w:cs="Arial"/>
        </w:rPr>
        <w:t xml:space="preserve"> GFM or </w:t>
      </w:r>
      <w:r w:rsidRPr="004029CC">
        <w:rPr>
          <w:rFonts w:cs="Arial"/>
        </w:rPr>
        <w:t>Products (as applicable).</w:t>
      </w:r>
    </w:p>
    <w:p w14:paraId="1FC589A8" w14:textId="77777777" w:rsidR="00C554BF" w:rsidRPr="00A3113C" w:rsidRDefault="00C554BF" w:rsidP="00C554BF">
      <w:pPr>
        <w:pStyle w:val="COTCOCLV3-ASDEFCON"/>
      </w:pPr>
      <w:r w:rsidRPr="00806211">
        <w:t xml:space="preserve">The Contractor shall ensure that the use of GFM does not adversely </w:t>
      </w:r>
      <w:r>
        <w:t>affect</w:t>
      </w:r>
      <w:r w:rsidRPr="00806211">
        <w:t xml:space="preserve"> the provision of the Services or </w:t>
      </w:r>
      <w:r>
        <w:t xml:space="preserve">the operation of the </w:t>
      </w:r>
      <w:r w:rsidRPr="00806211">
        <w:t>Products.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5543E" w14:paraId="7F388C8E" w14:textId="77777777" w:rsidTr="00C554BF">
        <w:tc>
          <w:tcPr>
            <w:tcW w:w="9209" w:type="dxa"/>
            <w:shd w:val="clear" w:color="auto" w:fill="auto"/>
          </w:tcPr>
          <w:p w14:paraId="783EA79A" w14:textId="53094154" w:rsidR="00C554BF" w:rsidRPr="00A3113C" w:rsidRDefault="00C554BF">
            <w:pPr>
              <w:pStyle w:val="ASDEFCONOption"/>
            </w:pPr>
            <w:r w:rsidRPr="00A3113C">
              <w:t xml:space="preserve">Option: </w:t>
            </w:r>
            <w:r w:rsidR="003246BE">
              <w:t xml:space="preserve"> </w:t>
            </w:r>
            <w:r w:rsidRPr="00A3113C">
              <w:t>For when GFI is to be provided.</w:t>
            </w:r>
          </w:p>
          <w:p w14:paraId="49E47917" w14:textId="4D545F0E" w:rsidR="00D154DC" w:rsidRDefault="00D154DC" w:rsidP="00D154DC">
            <w:pPr>
              <w:pStyle w:val="COTCOCLV3-ASDEFCON"/>
            </w:pPr>
            <w:r w:rsidRPr="00794A90">
              <w:t xml:space="preserve">The parties acknowledge that the GFI is furnished to the Contractor </w:t>
            </w:r>
            <w:r>
              <w:t>‘as is’, on the basis that it may assist the</w:t>
            </w:r>
            <w:r w:rsidRPr="00794A90">
              <w:t xml:space="preserve"> Contractor </w:t>
            </w:r>
            <w:r>
              <w:t>in the performance of</w:t>
            </w:r>
            <w:r w:rsidRPr="00794A90">
              <w:t xml:space="preserve"> the Contract.  </w:t>
            </w:r>
            <w:r>
              <w:t xml:space="preserve">While the general purpose of the GFI may be identified in Attachment G, </w:t>
            </w:r>
            <w:r w:rsidRPr="00794A90">
              <w:t xml:space="preserve">the Commonwealth </w:t>
            </w:r>
            <w:r>
              <w:t>makes no promise that the information is</w:t>
            </w:r>
            <w:r w:rsidR="006B2DAF">
              <w:t xml:space="preserve"> </w:t>
            </w:r>
            <w:r w:rsidR="006B2DAF" w:rsidRPr="00E2636E">
              <w:t>accurate,</w:t>
            </w:r>
            <w:r w:rsidRPr="00E2636E">
              <w:t xml:space="preserve"> fit for purpose</w:t>
            </w:r>
            <w:r w:rsidR="003474B9" w:rsidRPr="00E2636E">
              <w:t xml:space="preserve"> or </w:t>
            </w:r>
            <w:r w:rsidR="006B2DAF" w:rsidRPr="00E2636E">
              <w:t xml:space="preserve">that it </w:t>
            </w:r>
            <w:r w:rsidR="003474B9" w:rsidRPr="00E2636E">
              <w:t>is suitable</w:t>
            </w:r>
            <w:r w:rsidRPr="00794A90">
              <w:t xml:space="preserve"> for </w:t>
            </w:r>
            <w:r>
              <w:t>the</w:t>
            </w:r>
            <w:r w:rsidRPr="00794A90">
              <w:t xml:space="preserve"> particular </w:t>
            </w:r>
            <w:r>
              <w:t>needs of the Contract</w:t>
            </w:r>
            <w:r w:rsidRPr="00794A90">
              <w:t>.</w:t>
            </w:r>
          </w:p>
          <w:p w14:paraId="14E70F09" w14:textId="67BC48D7" w:rsidR="00C554BF" w:rsidRPr="00A3113C" w:rsidRDefault="00C554BF" w:rsidP="00C554BF">
            <w:pPr>
              <w:pStyle w:val="COTCOCLV3-ASDEFCON"/>
            </w:pPr>
            <w:r>
              <w:t xml:space="preserve">Except as otherwise provided in this clause </w:t>
            </w:r>
            <w:r w:rsidRPr="000A2A14">
              <w:fldChar w:fldCharType="begin"/>
            </w:r>
            <w:r w:rsidRPr="008B1BB8">
              <w:instrText xml:space="preserve"> REF _Ref13495208 \r \h  \* MERGEFORMAT </w:instrText>
            </w:r>
            <w:r w:rsidRPr="000A2A14">
              <w:fldChar w:fldCharType="separate"/>
            </w:r>
            <w:r w:rsidR="00902F31">
              <w:t>3.6</w:t>
            </w:r>
            <w:r w:rsidRPr="000A2A14">
              <w:fldChar w:fldCharType="end"/>
            </w:r>
            <w:r>
              <w:t xml:space="preserve"> </w:t>
            </w:r>
            <w:r w:rsidRPr="00A3113C">
              <w:t>the Contractor shall be responsible for the application or use of the GFI and any conclusions, assumptions or interpretations made by the Contractor on the basis of the GFI, or its application or use of them.</w:t>
            </w:r>
          </w:p>
        </w:tc>
      </w:tr>
    </w:tbl>
    <w:p w14:paraId="37751DF2" w14:textId="77777777" w:rsidR="00C554BF" w:rsidRPr="00A3113C" w:rsidRDefault="00C554BF">
      <w:pPr>
        <w:pStyle w:val="ASDEFCONOptionSpace"/>
        <w:rPr>
          <w:color w:val="00000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D5543E" w14:paraId="1B5D5DD5" w14:textId="77777777" w:rsidTr="00C554BF">
        <w:trPr>
          <w:trHeight w:val="3392"/>
        </w:trPr>
        <w:tc>
          <w:tcPr>
            <w:tcW w:w="9209" w:type="dxa"/>
            <w:shd w:val="clear" w:color="auto" w:fill="auto"/>
          </w:tcPr>
          <w:p w14:paraId="230A9838" w14:textId="77777777" w:rsidR="00C554BF" w:rsidRDefault="00C554BF">
            <w:pPr>
              <w:pStyle w:val="ASDEFCONOption"/>
            </w:pPr>
            <w:r w:rsidRPr="00A3113C">
              <w:t xml:space="preserve">Option:  For </w:t>
            </w:r>
            <w:r>
              <w:t>when</w:t>
            </w:r>
            <w:r w:rsidRPr="00A3113C">
              <w:t xml:space="preserve"> the Contract includes GFD and/or </w:t>
            </w:r>
            <w:r>
              <w:t xml:space="preserve">Commonwealth </w:t>
            </w:r>
            <w:r w:rsidRPr="00A3113C">
              <w:t>Mandated GFM.</w:t>
            </w:r>
          </w:p>
          <w:p w14:paraId="687E64DF" w14:textId="77777777" w:rsidR="00C554BF" w:rsidRDefault="00C554BF" w:rsidP="00C554BF">
            <w:pPr>
              <w:pStyle w:val="NoteToDrafters-ASDEFCON"/>
            </w:pPr>
            <w:r w:rsidRPr="00A3113C">
              <w:t xml:space="preserve">Note to drafters:  </w:t>
            </w:r>
            <w:r w:rsidRPr="000143AB">
              <w:t>Data should only be furnished to the Contractor as GFD where that data is required for the performance of the Contract, can only be provided to the Contractor by the Commonwealth and cannot be independently verified by the Contractor.</w:t>
            </w:r>
          </w:p>
          <w:p w14:paraId="53F0B89F" w14:textId="77777777" w:rsidR="00C554BF" w:rsidRPr="00A3113C" w:rsidRDefault="00C554BF" w:rsidP="00C554BF">
            <w:pPr>
              <w:pStyle w:val="COTCOCLV3-ASDEFCON"/>
            </w:pPr>
            <w:r w:rsidRPr="00A3113C">
              <w:t xml:space="preserve">The Commonwealth </w:t>
            </w:r>
            <w:r>
              <w:t>shall ensure</w:t>
            </w:r>
            <w:r w:rsidRPr="00A3113C">
              <w:t xml:space="preserve"> that </w:t>
            </w:r>
            <w:r>
              <w:t>each item of</w:t>
            </w:r>
            <w:r w:rsidRPr="00A3113C">
              <w:t xml:space="preserve"> GFD and Commonwealth Mandated GFM is fit for </w:t>
            </w:r>
            <w:r>
              <w:t>the</w:t>
            </w:r>
            <w:r w:rsidRPr="00A3113C">
              <w:t xml:space="preserve"> purpose</w:t>
            </w:r>
            <w:r>
              <w:t xml:space="preserve"> specified in respect of that item in </w:t>
            </w:r>
            <w:r w:rsidRPr="000A2A14">
              <w:t>Attachment G</w:t>
            </w:r>
            <w:r>
              <w:t xml:space="preserve"> or the GFM section of an S&amp;Q Order</w:t>
            </w:r>
            <w:r w:rsidRPr="00A3113C">
              <w:t xml:space="preserve">, except to the extent that the </w:t>
            </w:r>
            <w:r w:rsidRPr="00076BE6">
              <w:t>failure of the item to be fit for the relevant purpose results from</w:t>
            </w:r>
            <w:r w:rsidRPr="00A3113C">
              <w:t>:</w:t>
            </w:r>
          </w:p>
          <w:p w14:paraId="54E77E08" w14:textId="77777777" w:rsidR="00C554BF" w:rsidRDefault="00C554BF" w:rsidP="00C554BF">
            <w:pPr>
              <w:pStyle w:val="COTCOCLV4-ASDEFCON"/>
            </w:pPr>
            <w:r>
              <w:t>a Defect that was present in the item when it was provided to the Commonwealth by or through the Contractor</w:t>
            </w:r>
            <w:r w:rsidRPr="00076BE6">
              <w:t xml:space="preserve"> or a Related Body Corporate of the Contractor (whether under the Contract or another contract)</w:t>
            </w:r>
            <w:r>
              <w:t>; or</w:t>
            </w:r>
          </w:p>
          <w:p w14:paraId="4FDAE3AE" w14:textId="77777777" w:rsidR="00C554BF" w:rsidRPr="00A3113C" w:rsidRDefault="00C554BF" w:rsidP="00C554BF">
            <w:pPr>
              <w:pStyle w:val="COTCOCLV4-ASDEFCON"/>
            </w:pPr>
            <w:r>
              <w:t>a Contractor Default.</w:t>
            </w:r>
          </w:p>
        </w:tc>
      </w:tr>
    </w:tbl>
    <w:p w14:paraId="67E58320" w14:textId="77777777" w:rsidR="00C554BF" w:rsidRDefault="00C554BF">
      <w:pPr>
        <w:pStyle w:val="ASDEFCONOptionSpace"/>
        <w:rPr>
          <w:color w:val="000000"/>
        </w:rPr>
      </w:pPr>
    </w:p>
    <w:p w14:paraId="6AE45F27" w14:textId="77777777" w:rsidR="00C554BF" w:rsidRPr="00A3113C" w:rsidRDefault="00C554BF">
      <w:pPr>
        <w:pStyle w:val="COTCOCLV2-ASDEFCON"/>
      </w:pPr>
      <w:bookmarkStart w:id="277" w:name="_Toc226018863"/>
      <w:r w:rsidRPr="00A3113C">
        <w:t>Commonwealth Property (Core)</w:t>
      </w:r>
      <w:bookmarkEnd w:id="277"/>
    </w:p>
    <w:p w14:paraId="56235706" w14:textId="77777777" w:rsidR="00C554BF" w:rsidRDefault="00C554BF" w:rsidP="00C554BF">
      <w:pPr>
        <w:pStyle w:val="COTCOCLV3-ASDEFCON"/>
      </w:pPr>
      <w:r>
        <w:t xml:space="preserve">The Contractor acknowledges that GFM and any other Commonwealth Property provided to or used by the Contractor or a Subcontractor for the purposes of the Contract, remains the property of the Commonwealth.  </w:t>
      </w:r>
    </w:p>
    <w:p w14:paraId="24CE64C3" w14:textId="77777777" w:rsidR="00C554BF" w:rsidRDefault="00C554BF" w:rsidP="00C554BF">
      <w:pPr>
        <w:pStyle w:val="COTCOCLV3-ASDEFCON"/>
      </w:pPr>
      <w:r>
        <w:t>The Commonwealth retains the right to identify Commonwealth Property as its property and the Contractor shall preserve any means of identification.</w:t>
      </w:r>
    </w:p>
    <w:p w14:paraId="1CFC4FAE" w14:textId="77777777" w:rsidR="00C554BF" w:rsidRDefault="00C554BF" w:rsidP="00C554BF">
      <w:pPr>
        <w:pStyle w:val="COTCOCLV3-ASDEFCON"/>
      </w:pPr>
      <w:r>
        <w:t>The Contractor shall only use Commonwealth Property:</w:t>
      </w:r>
    </w:p>
    <w:p w14:paraId="16897A97" w14:textId="77777777" w:rsidR="00C554BF" w:rsidRDefault="00C554BF" w:rsidP="00C554BF">
      <w:pPr>
        <w:pStyle w:val="COTCOCLV4-ASDEFCON"/>
      </w:pPr>
      <w:r>
        <w:t xml:space="preserve">for the purposes of the Contract; </w:t>
      </w:r>
    </w:p>
    <w:p w14:paraId="3330A50F" w14:textId="1F9174BC" w:rsidR="00C554BF" w:rsidRDefault="00C554BF" w:rsidP="00C554BF">
      <w:pPr>
        <w:pStyle w:val="COTCOCLV4-ASDEFCON"/>
      </w:pPr>
      <w:r>
        <w:t>in a manner consistent with any applicable requirements for the Commonwealth Property, including as set out in the SOW; and</w:t>
      </w:r>
    </w:p>
    <w:p w14:paraId="6C38FEBF" w14:textId="77777777" w:rsidR="00C554BF" w:rsidRDefault="00C554BF" w:rsidP="00C554BF">
      <w:pPr>
        <w:pStyle w:val="COTCOCLV4-ASDEFCON"/>
      </w:pPr>
      <w:r>
        <w:t>for the purposes for which the Commonwealth Property was designed, manufactured or constructed, or otherwise as expressly permitted or required by any prior written Approval of the Commonwealth Representative.</w:t>
      </w:r>
    </w:p>
    <w:p w14:paraId="6191DE78" w14:textId="77777777" w:rsidR="00C554BF" w:rsidRDefault="00C554BF" w:rsidP="00C554BF">
      <w:pPr>
        <w:pStyle w:val="COTCOCLV3-ASDEFCON"/>
      </w:pPr>
      <w:r>
        <w:t>The Contractor shall not, without the prior written approval of the Commonwealth Representative, do any of the following:</w:t>
      </w:r>
    </w:p>
    <w:p w14:paraId="34108FD0" w14:textId="77777777" w:rsidR="00C554BF" w:rsidRDefault="00C554BF" w:rsidP="00C554BF">
      <w:pPr>
        <w:pStyle w:val="COTCOCLV4-ASDEFCON"/>
      </w:pPr>
      <w:r>
        <w:t xml:space="preserve">modify Commonwealth Property; </w:t>
      </w:r>
    </w:p>
    <w:p w14:paraId="7A69FFD1" w14:textId="77777777" w:rsidR="00C554BF" w:rsidRDefault="00C554BF" w:rsidP="00C554BF">
      <w:pPr>
        <w:pStyle w:val="COTCOCLV4-ASDEFCON"/>
      </w:pPr>
      <w:r>
        <w:t>move Commonwealth Property from the location to which it was delivered (except to return the property to the Commonwealth); or</w:t>
      </w:r>
    </w:p>
    <w:p w14:paraId="4F87EC49" w14:textId="77777777" w:rsidR="00C554BF" w:rsidRDefault="00C554BF" w:rsidP="00C554BF">
      <w:pPr>
        <w:pStyle w:val="COTCOCLV4-ASDEFCON"/>
      </w:pPr>
      <w:r>
        <w:t>transfer possession or control of Commonwealth Property to any other person,</w:t>
      </w:r>
    </w:p>
    <w:p w14:paraId="2C8093FF" w14:textId="77777777" w:rsidR="00C554BF" w:rsidRDefault="00C554BF">
      <w:pPr>
        <w:pStyle w:val="COTCOCLV3NONUM-ASDEFCON"/>
      </w:pPr>
      <w:r>
        <w:lastRenderedPageBreak/>
        <w:t>except to the extent reasonably necessary to enable the Contractor to satisfy an express requirement of the Contract.</w:t>
      </w:r>
    </w:p>
    <w:p w14:paraId="5BBA718E" w14:textId="77777777" w:rsidR="00C554BF" w:rsidRDefault="00C554BF" w:rsidP="00C554BF">
      <w:pPr>
        <w:pStyle w:val="COTCOCLV3-ASDEFCON"/>
      </w:pPr>
      <w:r>
        <w:t>The Contractor shall not, without the prior written approval of the Commonwealth Representative, create or allow to be created any Security Interest over any Commonwealth Property.</w:t>
      </w:r>
    </w:p>
    <w:p w14:paraId="1AA33F36" w14:textId="77777777" w:rsidR="00C554BF" w:rsidRDefault="00C554BF" w:rsidP="00C554BF">
      <w:pPr>
        <w:pStyle w:val="COTCOCLV3-ASDEFCON"/>
      </w:pPr>
      <w:r>
        <w:t xml:space="preserve">The Contractor shall return all items of Commonwealth Property (including GFM) that are required to be returned to the Commonwealth in accordance with the SOW, </w:t>
      </w:r>
      <w:r w:rsidRPr="000A2A14">
        <w:t>Attachment G</w:t>
      </w:r>
      <w:r>
        <w:t xml:space="preserve"> or as otherwise directed by the Commonwealth Representative. </w:t>
      </w:r>
    </w:p>
    <w:p w14:paraId="03BCC04E" w14:textId="77777777" w:rsidR="00C554BF" w:rsidRDefault="00C554BF" w:rsidP="00C554BF">
      <w:pPr>
        <w:pStyle w:val="COTCOCLV3-ASDEFCON"/>
      </w:pPr>
      <w:r>
        <w:t>The Contractor acknowledges that it may be provided with the ability to access Commonwealth-held information in connection with its performance of the Contract, including through access to Commonwealth information technology systems.  The Contractor shall not access or use Commonwealth-held information except to the extent strictly required for the performance of the Contractor’s obligations under the Contract.</w:t>
      </w:r>
    </w:p>
    <w:p w14:paraId="7B2A20F6" w14:textId="388A53A7" w:rsidR="00C554BF" w:rsidRDefault="00C554BF" w:rsidP="00C554BF">
      <w:pPr>
        <w:pStyle w:val="COTCOCLV3-ASDEFCON"/>
      </w:pPr>
      <w:r w:rsidRPr="004537CE">
        <w:t>Without limiting the Contractor's obligations with respect to Commonwealth Property as set out in the SOW, the Contractor shall notify</w:t>
      </w:r>
      <w:r>
        <w:t xml:space="preserve"> the Commonwealth Representative within </w:t>
      </w:r>
      <w:r w:rsidR="00731D66">
        <w:t xml:space="preserve">5 </w:t>
      </w:r>
      <w:r>
        <w:t>Working Days after becoming aware of any material loss or damage to, or any material defect in, any Commonwealth Property provided to, or used by, the Contractor or a Subcontractor for the purposes of the Contract.</w:t>
      </w:r>
    </w:p>
    <w:p w14:paraId="2DB7FFA4" w14:textId="64F750F2" w:rsidR="00AA44AC" w:rsidRDefault="00AA44AC" w:rsidP="00CD5439">
      <w:pPr>
        <w:pStyle w:val="COTCOCLV2-ASDEFCON"/>
      </w:pPr>
      <w:bookmarkStart w:id="278" w:name="_Toc226018864"/>
      <w:r>
        <w:t>Government Furnished Services</w:t>
      </w:r>
      <w:r w:rsidR="00973794">
        <w:t xml:space="preserve"> (Optional)</w:t>
      </w:r>
      <w:bookmarkEnd w:id="278"/>
    </w:p>
    <w:p w14:paraId="15F8B7E2" w14:textId="77777777" w:rsidR="00AA44AC" w:rsidRPr="00794A90" w:rsidRDefault="00AA44AC" w:rsidP="00AA44AC">
      <w:pPr>
        <w:pStyle w:val="COTCOCLV3-ASDEFCON"/>
      </w:pPr>
      <w:bookmarkStart w:id="279" w:name="_Ref30221486"/>
      <w:r w:rsidRPr="00794A90">
        <w:t>The Commonwealth shall provide the GFS, and the Contractor shall coordinate the provision of GFS, in accordance with the Contract.</w:t>
      </w:r>
      <w:bookmarkEnd w:id="279"/>
    </w:p>
    <w:p w14:paraId="6C96FA50" w14:textId="70D763B2" w:rsidR="00AA44AC" w:rsidRDefault="00AA44AC" w:rsidP="00AA44AC">
      <w:pPr>
        <w:pStyle w:val="COTCOCLV3-ASDEFCON"/>
      </w:pPr>
      <w:r w:rsidRPr="00794A90">
        <w:t>If the Commonwe</w:t>
      </w:r>
      <w:r w:rsidR="001A0A73">
        <w:t xml:space="preserve">alth fails to provide the GFS for the period </w:t>
      </w:r>
      <w:r w:rsidRPr="00794A90">
        <w:t xml:space="preserve">set out in Attachment </w:t>
      </w:r>
      <w:r w:rsidR="00F56216">
        <w:t>G</w:t>
      </w:r>
      <w:r w:rsidRPr="00794A90">
        <w:t xml:space="preserve"> or the GFS section of an S&amp;Q Order, the Contractor may make a claim for relief in relation to the affected Services, except to the extent that the failure to provide the GFS was caused by a Contractor Default. </w:t>
      </w:r>
      <w:r>
        <w:t xml:space="preserve"> </w:t>
      </w:r>
      <w:r w:rsidR="006B2DAF">
        <w:t>S</w:t>
      </w:r>
      <w:r w:rsidRPr="00794A90">
        <w:t>ubmission and consideration of the claim shall be undertaken, and any rights of the Contractor</w:t>
      </w:r>
      <w:r w:rsidR="006B2DAF">
        <w:t xml:space="preserve"> shall be</w:t>
      </w:r>
      <w:r w:rsidRPr="00794A90">
        <w:t xml:space="preserve"> determined, in accordance with </w:t>
      </w:r>
      <w:r w:rsidR="008F56D9">
        <w:t>clause</w:t>
      </w:r>
      <w:r w:rsidR="00F56216">
        <w:t xml:space="preserve"> </w:t>
      </w:r>
      <w:r w:rsidR="008F56D9">
        <w:fldChar w:fldCharType="begin"/>
      </w:r>
      <w:r w:rsidR="008F56D9">
        <w:instrText xml:space="preserve"> REF _Ref7780204 \r \h </w:instrText>
      </w:r>
      <w:r w:rsidR="008F56D9">
        <w:fldChar w:fldCharType="separate"/>
      </w:r>
      <w:r w:rsidR="00902F31">
        <w:t>6.4</w:t>
      </w:r>
      <w:r w:rsidR="008F56D9">
        <w:fldChar w:fldCharType="end"/>
      </w:r>
      <w:r w:rsidRPr="00794A90">
        <w: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A44AC" w14:paraId="23510BF0" w14:textId="77777777" w:rsidTr="00F56216">
        <w:tc>
          <w:tcPr>
            <w:tcW w:w="9071" w:type="dxa"/>
            <w:shd w:val="clear" w:color="auto" w:fill="auto"/>
          </w:tcPr>
          <w:p w14:paraId="7743B832" w14:textId="2EFA2C23" w:rsidR="00AA44AC" w:rsidRDefault="00AA44AC" w:rsidP="00AA44AC">
            <w:pPr>
              <w:pStyle w:val="ASDEFCONOption"/>
            </w:pPr>
            <w:bookmarkStart w:id="280" w:name="_Toc6998751"/>
            <w:bookmarkStart w:id="281" w:name="_Toc13464112"/>
            <w:bookmarkStart w:id="282" w:name="_Toc13487257"/>
            <w:bookmarkStart w:id="283" w:name="_Toc13658628"/>
            <w:bookmarkStart w:id="284" w:name="_Toc14257718"/>
            <w:bookmarkStart w:id="285" w:name="_Toc14434358"/>
            <w:bookmarkStart w:id="286" w:name="_Toc14434780"/>
            <w:bookmarkStart w:id="287" w:name="_Toc14435204"/>
            <w:bookmarkStart w:id="288" w:name="_Toc14435625"/>
            <w:bookmarkStart w:id="289" w:name="_Toc14435154"/>
            <w:bookmarkStart w:id="290" w:name="_Toc14685717"/>
            <w:bookmarkStart w:id="291" w:name="_Toc14689559"/>
            <w:bookmarkStart w:id="292" w:name="_Toc32556382"/>
            <w:bookmarkStart w:id="293" w:name="_Toc35326202"/>
            <w:bookmarkStart w:id="294" w:name="_Toc6998752"/>
            <w:bookmarkStart w:id="295" w:name="_Toc13464113"/>
            <w:bookmarkStart w:id="296" w:name="_Toc13487258"/>
            <w:bookmarkStart w:id="297" w:name="_Toc13658629"/>
            <w:bookmarkStart w:id="298" w:name="_Toc14257719"/>
            <w:bookmarkStart w:id="299" w:name="_Toc14434359"/>
            <w:bookmarkStart w:id="300" w:name="_Toc14434781"/>
            <w:bookmarkStart w:id="301" w:name="_Toc14435205"/>
            <w:bookmarkStart w:id="302" w:name="_Toc14435626"/>
            <w:bookmarkStart w:id="303" w:name="_Toc14435165"/>
            <w:bookmarkStart w:id="304" w:name="_Toc14685718"/>
            <w:bookmarkStart w:id="305" w:name="_Toc14689560"/>
            <w:bookmarkStart w:id="306" w:name="_Toc32556383"/>
            <w:bookmarkStart w:id="307" w:name="_Toc35326203"/>
            <w:bookmarkStart w:id="308" w:name="_Toc6998753"/>
            <w:bookmarkStart w:id="309" w:name="_Toc13464114"/>
            <w:bookmarkStart w:id="310" w:name="_Toc13487259"/>
            <w:bookmarkStart w:id="311" w:name="_Toc13658630"/>
            <w:bookmarkStart w:id="312" w:name="_Toc14257720"/>
            <w:bookmarkStart w:id="313" w:name="_Toc14434360"/>
            <w:bookmarkStart w:id="314" w:name="_Toc14434782"/>
            <w:bookmarkStart w:id="315" w:name="_Toc14435206"/>
            <w:bookmarkStart w:id="316" w:name="_Toc14435627"/>
            <w:bookmarkStart w:id="317" w:name="_Toc14435166"/>
            <w:bookmarkStart w:id="318" w:name="_Toc14685719"/>
            <w:bookmarkStart w:id="319" w:name="_Toc14689561"/>
            <w:bookmarkStart w:id="320" w:name="_Toc32556384"/>
            <w:bookmarkStart w:id="321" w:name="_Toc35326204"/>
            <w:bookmarkStart w:id="322" w:name="_Toc6998754"/>
            <w:bookmarkStart w:id="323" w:name="_Toc13464115"/>
            <w:bookmarkStart w:id="324" w:name="_Toc13487260"/>
            <w:bookmarkStart w:id="325" w:name="_Toc13658631"/>
            <w:bookmarkStart w:id="326" w:name="_Toc14257721"/>
            <w:bookmarkStart w:id="327" w:name="_Toc14434361"/>
            <w:bookmarkStart w:id="328" w:name="_Toc14434783"/>
            <w:bookmarkStart w:id="329" w:name="_Toc14435207"/>
            <w:bookmarkStart w:id="330" w:name="_Toc14435628"/>
            <w:bookmarkStart w:id="331" w:name="_Toc14435167"/>
            <w:bookmarkStart w:id="332" w:name="_Toc14685720"/>
            <w:bookmarkStart w:id="333" w:name="_Toc14689562"/>
            <w:bookmarkStart w:id="334" w:name="_Toc32556385"/>
            <w:bookmarkStart w:id="335" w:name="_Toc35326205"/>
            <w:bookmarkStart w:id="336" w:name="_Toc6998755"/>
            <w:bookmarkStart w:id="337" w:name="_Toc13464116"/>
            <w:bookmarkStart w:id="338" w:name="_Toc13487261"/>
            <w:bookmarkStart w:id="339" w:name="_Toc13658632"/>
            <w:bookmarkStart w:id="340" w:name="_Toc14257722"/>
            <w:bookmarkStart w:id="341" w:name="_Toc14434362"/>
            <w:bookmarkStart w:id="342" w:name="_Toc14434784"/>
            <w:bookmarkStart w:id="343" w:name="_Toc14435208"/>
            <w:bookmarkStart w:id="344" w:name="_Toc14435629"/>
            <w:bookmarkStart w:id="345" w:name="_Toc14435168"/>
            <w:bookmarkStart w:id="346" w:name="_Toc14685721"/>
            <w:bookmarkStart w:id="347" w:name="_Toc14689563"/>
            <w:bookmarkStart w:id="348" w:name="_Toc32556386"/>
            <w:bookmarkStart w:id="349" w:name="_Toc35326206"/>
            <w:bookmarkStart w:id="350" w:name="_Toc6998756"/>
            <w:bookmarkStart w:id="351" w:name="_Toc13464117"/>
            <w:bookmarkStart w:id="352" w:name="_Toc13487262"/>
            <w:bookmarkStart w:id="353" w:name="_Toc13658633"/>
            <w:bookmarkStart w:id="354" w:name="_Toc14257723"/>
            <w:bookmarkStart w:id="355" w:name="_Toc14434363"/>
            <w:bookmarkStart w:id="356" w:name="_Toc14434785"/>
            <w:bookmarkStart w:id="357" w:name="_Toc14435209"/>
            <w:bookmarkStart w:id="358" w:name="_Toc14435630"/>
            <w:bookmarkStart w:id="359" w:name="_Toc14435169"/>
            <w:bookmarkStart w:id="360" w:name="_Toc14685722"/>
            <w:bookmarkStart w:id="361" w:name="_Toc14689564"/>
            <w:bookmarkStart w:id="362" w:name="_Toc32556387"/>
            <w:bookmarkStart w:id="363" w:name="_Toc35326207"/>
            <w:bookmarkStart w:id="364" w:name="_Toc13464118"/>
            <w:bookmarkStart w:id="365" w:name="_Toc13487263"/>
            <w:bookmarkStart w:id="366" w:name="_Toc13658634"/>
            <w:bookmarkStart w:id="367" w:name="_Toc14257724"/>
            <w:bookmarkStart w:id="368" w:name="_Toc14434364"/>
            <w:bookmarkStart w:id="369" w:name="_Toc14434786"/>
            <w:bookmarkStart w:id="370" w:name="_Toc14435210"/>
            <w:bookmarkStart w:id="371" w:name="_Toc14435631"/>
            <w:bookmarkStart w:id="372" w:name="_Toc14435170"/>
            <w:bookmarkStart w:id="373" w:name="_Toc14685723"/>
            <w:bookmarkStart w:id="374" w:name="_Toc14689565"/>
            <w:bookmarkStart w:id="375" w:name="_Toc32556388"/>
            <w:bookmarkStart w:id="376" w:name="_Toc35326208"/>
            <w:bookmarkStart w:id="377" w:name="_Toc13464119"/>
            <w:bookmarkStart w:id="378" w:name="_Toc13487264"/>
            <w:bookmarkStart w:id="379" w:name="_Toc13658635"/>
            <w:bookmarkStart w:id="380" w:name="_Toc14257725"/>
            <w:bookmarkStart w:id="381" w:name="_Toc14434365"/>
            <w:bookmarkStart w:id="382" w:name="_Toc14434787"/>
            <w:bookmarkStart w:id="383" w:name="_Toc14435211"/>
            <w:bookmarkStart w:id="384" w:name="_Toc14435632"/>
            <w:bookmarkStart w:id="385" w:name="_Toc14435171"/>
            <w:bookmarkStart w:id="386" w:name="_Toc14685724"/>
            <w:bookmarkStart w:id="387" w:name="_Toc14689566"/>
            <w:bookmarkStart w:id="388" w:name="_Toc32556389"/>
            <w:bookmarkStart w:id="389" w:name="_Toc35326209"/>
            <w:bookmarkStart w:id="390" w:name="_Toc13464120"/>
            <w:bookmarkStart w:id="391" w:name="_Toc13487265"/>
            <w:bookmarkStart w:id="392" w:name="_Toc13658636"/>
            <w:bookmarkStart w:id="393" w:name="_Toc14257726"/>
            <w:bookmarkStart w:id="394" w:name="_Toc14434366"/>
            <w:bookmarkStart w:id="395" w:name="_Toc14434788"/>
            <w:bookmarkStart w:id="396" w:name="_Toc14435212"/>
            <w:bookmarkStart w:id="397" w:name="_Toc14435633"/>
            <w:bookmarkStart w:id="398" w:name="_Toc14435172"/>
            <w:bookmarkStart w:id="399" w:name="_Toc14685725"/>
            <w:bookmarkStart w:id="400" w:name="_Toc14689567"/>
            <w:bookmarkStart w:id="401" w:name="_Toc32556390"/>
            <w:bookmarkStart w:id="402" w:name="_Toc35326210"/>
            <w:bookmarkStart w:id="403" w:name="_Toc13464121"/>
            <w:bookmarkStart w:id="404" w:name="_Toc13487266"/>
            <w:bookmarkStart w:id="405" w:name="_Toc13658637"/>
            <w:bookmarkStart w:id="406" w:name="_Toc14257727"/>
            <w:bookmarkStart w:id="407" w:name="_Toc14434367"/>
            <w:bookmarkStart w:id="408" w:name="_Toc14434789"/>
            <w:bookmarkStart w:id="409" w:name="_Toc14435213"/>
            <w:bookmarkStart w:id="410" w:name="_Toc14435634"/>
            <w:bookmarkStart w:id="411" w:name="_Toc14435173"/>
            <w:bookmarkStart w:id="412" w:name="_Toc14685726"/>
            <w:bookmarkStart w:id="413" w:name="_Toc14689568"/>
            <w:bookmarkStart w:id="414" w:name="_Toc32556391"/>
            <w:bookmarkStart w:id="415" w:name="_Toc35326211"/>
            <w:bookmarkStart w:id="416" w:name="_Toc13464122"/>
            <w:bookmarkStart w:id="417" w:name="_Toc13487267"/>
            <w:bookmarkStart w:id="418" w:name="_Toc13658638"/>
            <w:bookmarkStart w:id="419" w:name="_Toc14257728"/>
            <w:bookmarkStart w:id="420" w:name="_Toc14434368"/>
            <w:bookmarkStart w:id="421" w:name="_Toc14434790"/>
            <w:bookmarkStart w:id="422" w:name="_Toc14435214"/>
            <w:bookmarkStart w:id="423" w:name="_Toc14435635"/>
            <w:bookmarkStart w:id="424" w:name="_Toc14435174"/>
            <w:bookmarkStart w:id="425" w:name="_Toc14685727"/>
            <w:bookmarkStart w:id="426" w:name="_Toc14689569"/>
            <w:bookmarkStart w:id="427" w:name="_Toc32556392"/>
            <w:bookmarkStart w:id="428" w:name="_Toc35326212"/>
            <w:bookmarkStart w:id="429" w:name="_Toc13464123"/>
            <w:bookmarkStart w:id="430" w:name="_Toc13487268"/>
            <w:bookmarkStart w:id="431" w:name="_Toc13658639"/>
            <w:bookmarkStart w:id="432" w:name="_Toc14257729"/>
            <w:bookmarkStart w:id="433" w:name="_Toc14434369"/>
            <w:bookmarkStart w:id="434" w:name="_Toc14434791"/>
            <w:bookmarkStart w:id="435" w:name="_Toc14435215"/>
            <w:bookmarkStart w:id="436" w:name="_Toc14435636"/>
            <w:bookmarkStart w:id="437" w:name="_Toc14435175"/>
            <w:bookmarkStart w:id="438" w:name="_Toc14685728"/>
            <w:bookmarkStart w:id="439" w:name="_Toc14689570"/>
            <w:bookmarkStart w:id="440" w:name="_Toc32556393"/>
            <w:bookmarkStart w:id="441" w:name="_Toc35326213"/>
            <w:bookmarkStart w:id="442" w:name="_Toc13464124"/>
            <w:bookmarkStart w:id="443" w:name="_Toc13487269"/>
            <w:bookmarkStart w:id="444" w:name="_Toc13658640"/>
            <w:bookmarkStart w:id="445" w:name="_Toc14257730"/>
            <w:bookmarkStart w:id="446" w:name="_Toc14434370"/>
            <w:bookmarkStart w:id="447" w:name="_Toc14434792"/>
            <w:bookmarkStart w:id="448" w:name="_Toc14435216"/>
            <w:bookmarkStart w:id="449" w:name="_Toc14435637"/>
            <w:bookmarkStart w:id="450" w:name="_Toc14435176"/>
            <w:bookmarkStart w:id="451" w:name="_Toc14685729"/>
            <w:bookmarkStart w:id="452" w:name="_Toc14689571"/>
            <w:bookmarkStart w:id="453" w:name="_Toc32556394"/>
            <w:bookmarkStart w:id="454" w:name="_Toc35326214"/>
            <w:bookmarkStart w:id="455" w:name="_Toc13464125"/>
            <w:bookmarkStart w:id="456" w:name="_Toc13487270"/>
            <w:bookmarkStart w:id="457" w:name="_Toc13658641"/>
            <w:bookmarkStart w:id="458" w:name="_Toc14257731"/>
            <w:bookmarkStart w:id="459" w:name="_Toc14434371"/>
            <w:bookmarkStart w:id="460" w:name="_Toc14434793"/>
            <w:bookmarkStart w:id="461" w:name="_Toc14435217"/>
            <w:bookmarkStart w:id="462" w:name="_Toc14435638"/>
            <w:bookmarkStart w:id="463" w:name="_Toc14435177"/>
            <w:bookmarkStart w:id="464" w:name="_Toc14685730"/>
            <w:bookmarkStart w:id="465" w:name="_Toc14689572"/>
            <w:bookmarkStart w:id="466" w:name="_Toc32556395"/>
            <w:bookmarkStart w:id="467" w:name="_Toc35326215"/>
            <w:bookmarkStart w:id="468" w:name="_Toc13464126"/>
            <w:bookmarkStart w:id="469" w:name="_Toc13487271"/>
            <w:bookmarkStart w:id="470" w:name="_Toc13658642"/>
            <w:bookmarkStart w:id="471" w:name="_Toc14257732"/>
            <w:bookmarkStart w:id="472" w:name="_Toc14434372"/>
            <w:bookmarkStart w:id="473" w:name="_Toc14434794"/>
            <w:bookmarkStart w:id="474" w:name="_Toc14435218"/>
            <w:bookmarkStart w:id="475" w:name="_Toc14435639"/>
            <w:bookmarkStart w:id="476" w:name="_Toc14435178"/>
            <w:bookmarkStart w:id="477" w:name="_Toc14685731"/>
            <w:bookmarkStart w:id="478" w:name="_Toc14689573"/>
            <w:bookmarkStart w:id="479" w:name="_Toc32556396"/>
            <w:bookmarkStart w:id="480" w:name="_Toc35326216"/>
            <w:bookmarkStart w:id="481" w:name="_Toc13464127"/>
            <w:bookmarkStart w:id="482" w:name="_Toc13487272"/>
            <w:bookmarkStart w:id="483" w:name="_Toc13658643"/>
            <w:bookmarkStart w:id="484" w:name="_Toc14257733"/>
            <w:bookmarkStart w:id="485" w:name="_Toc14434373"/>
            <w:bookmarkStart w:id="486" w:name="_Toc14434795"/>
            <w:bookmarkStart w:id="487" w:name="_Toc14435219"/>
            <w:bookmarkStart w:id="488" w:name="_Toc14435640"/>
            <w:bookmarkStart w:id="489" w:name="_Toc14435179"/>
            <w:bookmarkStart w:id="490" w:name="_Toc14685732"/>
            <w:bookmarkStart w:id="491" w:name="_Toc14689574"/>
            <w:bookmarkStart w:id="492" w:name="_Toc32556397"/>
            <w:bookmarkStart w:id="493" w:name="_Toc35326217"/>
            <w:bookmarkStart w:id="494" w:name="_Toc6998758"/>
            <w:bookmarkStart w:id="495" w:name="_Toc13464128"/>
            <w:bookmarkStart w:id="496" w:name="_Toc13487273"/>
            <w:bookmarkStart w:id="497" w:name="_Toc13658644"/>
            <w:bookmarkStart w:id="498" w:name="_Toc14257734"/>
            <w:bookmarkStart w:id="499" w:name="_Toc14434374"/>
            <w:bookmarkStart w:id="500" w:name="_Toc14434796"/>
            <w:bookmarkStart w:id="501" w:name="_Toc14435220"/>
            <w:bookmarkStart w:id="502" w:name="_Toc14435641"/>
            <w:bookmarkStart w:id="503" w:name="_Toc14435180"/>
            <w:bookmarkStart w:id="504" w:name="_Toc14685733"/>
            <w:bookmarkStart w:id="505" w:name="_Toc14689575"/>
            <w:bookmarkStart w:id="506" w:name="_Toc32556398"/>
            <w:bookmarkStart w:id="507" w:name="_Toc35326218"/>
            <w:bookmarkStart w:id="508" w:name="_Toc6998759"/>
            <w:bookmarkStart w:id="509" w:name="_Toc13464129"/>
            <w:bookmarkStart w:id="510" w:name="_Toc13487274"/>
            <w:bookmarkStart w:id="511" w:name="_Toc13658645"/>
            <w:bookmarkStart w:id="512" w:name="_Toc14257735"/>
            <w:bookmarkStart w:id="513" w:name="_Toc14434375"/>
            <w:bookmarkStart w:id="514" w:name="_Toc14434797"/>
            <w:bookmarkStart w:id="515" w:name="_Toc14435221"/>
            <w:bookmarkStart w:id="516" w:name="_Toc14435642"/>
            <w:bookmarkStart w:id="517" w:name="_Toc14435181"/>
            <w:bookmarkStart w:id="518" w:name="_Toc14685734"/>
            <w:bookmarkStart w:id="519" w:name="_Toc14689576"/>
            <w:bookmarkStart w:id="520" w:name="_Toc32556399"/>
            <w:bookmarkStart w:id="521" w:name="_Toc35326219"/>
            <w:bookmarkStart w:id="522" w:name="_Toc6998760"/>
            <w:bookmarkStart w:id="523" w:name="_Toc13464130"/>
            <w:bookmarkStart w:id="524" w:name="_Toc13487275"/>
            <w:bookmarkStart w:id="525" w:name="_Toc13658646"/>
            <w:bookmarkStart w:id="526" w:name="_Toc14257736"/>
            <w:bookmarkStart w:id="527" w:name="_Toc14434376"/>
            <w:bookmarkStart w:id="528" w:name="_Toc14434798"/>
            <w:bookmarkStart w:id="529" w:name="_Toc14435222"/>
            <w:bookmarkStart w:id="530" w:name="_Toc14435643"/>
            <w:bookmarkStart w:id="531" w:name="_Toc14435183"/>
            <w:bookmarkStart w:id="532" w:name="_Toc14685735"/>
            <w:bookmarkStart w:id="533" w:name="_Toc14689577"/>
            <w:bookmarkStart w:id="534" w:name="_Toc32556400"/>
            <w:bookmarkStart w:id="535" w:name="_Toc35326220"/>
            <w:bookmarkStart w:id="536" w:name="_Toc6998761"/>
            <w:bookmarkStart w:id="537" w:name="_Toc13464131"/>
            <w:bookmarkStart w:id="538" w:name="_Toc13487276"/>
            <w:bookmarkStart w:id="539" w:name="_Toc13658647"/>
            <w:bookmarkStart w:id="540" w:name="_Toc14257737"/>
            <w:bookmarkStart w:id="541" w:name="_Toc14434377"/>
            <w:bookmarkStart w:id="542" w:name="_Toc14434799"/>
            <w:bookmarkStart w:id="543" w:name="_Toc14435223"/>
            <w:bookmarkStart w:id="544" w:name="_Toc14435644"/>
            <w:bookmarkStart w:id="545" w:name="_Toc14435184"/>
            <w:bookmarkStart w:id="546" w:name="_Toc14685736"/>
            <w:bookmarkStart w:id="547" w:name="_Toc14689578"/>
            <w:bookmarkStart w:id="548" w:name="_Toc32556401"/>
            <w:bookmarkStart w:id="549" w:name="_Toc35326221"/>
            <w:bookmarkStart w:id="550" w:name="_Toc6998762"/>
            <w:bookmarkStart w:id="551" w:name="_Toc13464132"/>
            <w:bookmarkStart w:id="552" w:name="_Toc13487277"/>
            <w:bookmarkStart w:id="553" w:name="_Toc13658648"/>
            <w:bookmarkStart w:id="554" w:name="_Toc14257738"/>
            <w:bookmarkStart w:id="555" w:name="_Toc14434378"/>
            <w:bookmarkStart w:id="556" w:name="_Toc14434800"/>
            <w:bookmarkStart w:id="557" w:name="_Toc14435224"/>
            <w:bookmarkStart w:id="558" w:name="_Toc14435645"/>
            <w:bookmarkStart w:id="559" w:name="_Toc14435185"/>
            <w:bookmarkStart w:id="560" w:name="_Toc14685737"/>
            <w:bookmarkStart w:id="561" w:name="_Toc14689579"/>
            <w:bookmarkStart w:id="562" w:name="_Toc32556402"/>
            <w:bookmarkStart w:id="563" w:name="_Toc35326222"/>
            <w:bookmarkStart w:id="564" w:name="_Toc6998763"/>
            <w:bookmarkStart w:id="565" w:name="_Toc13464133"/>
            <w:bookmarkStart w:id="566" w:name="_Toc13487278"/>
            <w:bookmarkStart w:id="567" w:name="_Toc13658649"/>
            <w:bookmarkStart w:id="568" w:name="_Toc14257739"/>
            <w:bookmarkStart w:id="569" w:name="_Toc14434379"/>
            <w:bookmarkStart w:id="570" w:name="_Toc14434801"/>
            <w:bookmarkStart w:id="571" w:name="_Toc14435225"/>
            <w:bookmarkStart w:id="572" w:name="_Toc14435646"/>
            <w:bookmarkStart w:id="573" w:name="_Toc14435186"/>
            <w:bookmarkStart w:id="574" w:name="_Toc14685738"/>
            <w:bookmarkStart w:id="575" w:name="_Toc14689580"/>
            <w:bookmarkStart w:id="576" w:name="_Toc32556403"/>
            <w:bookmarkStart w:id="577" w:name="_Toc35326223"/>
            <w:bookmarkStart w:id="578" w:name="_Toc6998764"/>
            <w:bookmarkStart w:id="579" w:name="_Toc13464134"/>
            <w:bookmarkStart w:id="580" w:name="_Toc13487279"/>
            <w:bookmarkStart w:id="581" w:name="_Toc13658650"/>
            <w:bookmarkStart w:id="582" w:name="_Toc14257740"/>
            <w:bookmarkStart w:id="583" w:name="_Toc14434380"/>
            <w:bookmarkStart w:id="584" w:name="_Toc14434802"/>
            <w:bookmarkStart w:id="585" w:name="_Toc14435226"/>
            <w:bookmarkStart w:id="586" w:name="_Toc14435647"/>
            <w:bookmarkStart w:id="587" w:name="_Toc14435187"/>
            <w:bookmarkStart w:id="588" w:name="_Toc14685739"/>
            <w:bookmarkStart w:id="589" w:name="_Toc14689581"/>
            <w:bookmarkStart w:id="590" w:name="_Toc32556404"/>
            <w:bookmarkStart w:id="591" w:name="_Toc35326224"/>
            <w:bookmarkStart w:id="592" w:name="_Toc6998765"/>
            <w:bookmarkStart w:id="593" w:name="_Toc13464135"/>
            <w:bookmarkStart w:id="594" w:name="_Toc13487280"/>
            <w:bookmarkStart w:id="595" w:name="_Toc13658651"/>
            <w:bookmarkStart w:id="596" w:name="_Toc14257741"/>
            <w:bookmarkStart w:id="597" w:name="_Toc14434381"/>
            <w:bookmarkStart w:id="598" w:name="_Toc14434803"/>
            <w:bookmarkStart w:id="599" w:name="_Toc14435227"/>
            <w:bookmarkStart w:id="600" w:name="_Toc14435648"/>
            <w:bookmarkStart w:id="601" w:name="_Toc14435188"/>
            <w:bookmarkStart w:id="602" w:name="_Toc14685740"/>
            <w:bookmarkStart w:id="603" w:name="_Toc14689582"/>
            <w:bookmarkStart w:id="604" w:name="_Toc32556405"/>
            <w:bookmarkStart w:id="605" w:name="_Toc35326225"/>
            <w:bookmarkStart w:id="606" w:name="_Toc6998766"/>
            <w:bookmarkStart w:id="607" w:name="_Toc13464136"/>
            <w:bookmarkStart w:id="608" w:name="_Toc13487281"/>
            <w:bookmarkStart w:id="609" w:name="_Toc13658652"/>
            <w:bookmarkStart w:id="610" w:name="_Toc14257742"/>
            <w:bookmarkStart w:id="611" w:name="_Toc14434382"/>
            <w:bookmarkStart w:id="612" w:name="_Toc14434804"/>
            <w:bookmarkStart w:id="613" w:name="_Toc14435228"/>
            <w:bookmarkStart w:id="614" w:name="_Toc14435649"/>
            <w:bookmarkStart w:id="615" w:name="_Toc14435189"/>
            <w:bookmarkStart w:id="616" w:name="_Toc14685741"/>
            <w:bookmarkStart w:id="617" w:name="_Toc14689583"/>
            <w:bookmarkStart w:id="618" w:name="_Toc32556406"/>
            <w:bookmarkStart w:id="619" w:name="_Toc35326226"/>
            <w:bookmarkStart w:id="620" w:name="_Toc6998767"/>
            <w:bookmarkStart w:id="621" w:name="_Toc13464137"/>
            <w:bookmarkStart w:id="622" w:name="_Toc13487282"/>
            <w:bookmarkStart w:id="623" w:name="_Toc13658653"/>
            <w:bookmarkStart w:id="624" w:name="_Toc14257743"/>
            <w:bookmarkStart w:id="625" w:name="_Toc14434383"/>
            <w:bookmarkStart w:id="626" w:name="_Toc14434805"/>
            <w:bookmarkStart w:id="627" w:name="_Toc14435229"/>
            <w:bookmarkStart w:id="628" w:name="_Toc14435650"/>
            <w:bookmarkStart w:id="629" w:name="_Toc14435190"/>
            <w:bookmarkStart w:id="630" w:name="_Toc14685742"/>
            <w:bookmarkStart w:id="631" w:name="_Toc14689584"/>
            <w:bookmarkStart w:id="632" w:name="_Toc32556407"/>
            <w:bookmarkStart w:id="633" w:name="_Toc35326227"/>
            <w:bookmarkStart w:id="634" w:name="_Toc6998768"/>
            <w:bookmarkStart w:id="635" w:name="_Toc13464138"/>
            <w:bookmarkStart w:id="636" w:name="_Toc13487283"/>
            <w:bookmarkStart w:id="637" w:name="_Toc13658654"/>
            <w:bookmarkStart w:id="638" w:name="_Toc14257744"/>
            <w:bookmarkStart w:id="639" w:name="_Toc14434384"/>
            <w:bookmarkStart w:id="640" w:name="_Toc14434806"/>
            <w:bookmarkStart w:id="641" w:name="_Toc14435230"/>
            <w:bookmarkStart w:id="642" w:name="_Toc14435651"/>
            <w:bookmarkStart w:id="643" w:name="_Toc14435197"/>
            <w:bookmarkStart w:id="644" w:name="_Toc14685743"/>
            <w:bookmarkStart w:id="645" w:name="_Toc14689585"/>
            <w:bookmarkStart w:id="646" w:name="_Toc32556408"/>
            <w:bookmarkStart w:id="647" w:name="_Toc35326228"/>
            <w:bookmarkStart w:id="648" w:name="_Toc6998769"/>
            <w:bookmarkStart w:id="649" w:name="_Toc13464139"/>
            <w:bookmarkStart w:id="650" w:name="_Toc13487284"/>
            <w:bookmarkStart w:id="651" w:name="_Toc13658655"/>
            <w:bookmarkStart w:id="652" w:name="_Toc14257745"/>
            <w:bookmarkStart w:id="653" w:name="_Toc14434385"/>
            <w:bookmarkStart w:id="654" w:name="_Toc14434807"/>
            <w:bookmarkStart w:id="655" w:name="_Toc14435231"/>
            <w:bookmarkStart w:id="656" w:name="_Toc14435652"/>
            <w:bookmarkStart w:id="657" w:name="_Toc14435198"/>
            <w:bookmarkStart w:id="658" w:name="_Toc14685744"/>
            <w:bookmarkStart w:id="659" w:name="_Toc14689586"/>
            <w:bookmarkStart w:id="660" w:name="_Toc32556409"/>
            <w:bookmarkStart w:id="661" w:name="_Toc35326229"/>
            <w:bookmarkStart w:id="662" w:name="_Toc6998770"/>
            <w:bookmarkStart w:id="663" w:name="_Toc13464140"/>
            <w:bookmarkStart w:id="664" w:name="_Toc13487285"/>
            <w:bookmarkStart w:id="665" w:name="_Toc13658656"/>
            <w:bookmarkStart w:id="666" w:name="_Toc14257746"/>
            <w:bookmarkStart w:id="667" w:name="_Toc14434386"/>
            <w:bookmarkStart w:id="668" w:name="_Toc14434808"/>
            <w:bookmarkStart w:id="669" w:name="_Toc14435232"/>
            <w:bookmarkStart w:id="670" w:name="_Toc14435653"/>
            <w:bookmarkStart w:id="671" w:name="_Toc14435200"/>
            <w:bookmarkStart w:id="672" w:name="_Toc14685745"/>
            <w:bookmarkStart w:id="673" w:name="_Toc14689587"/>
            <w:bookmarkStart w:id="674" w:name="_Toc32556410"/>
            <w:bookmarkStart w:id="675" w:name="_Toc35326230"/>
            <w:bookmarkStart w:id="676" w:name="_Toc6998771"/>
            <w:bookmarkStart w:id="677" w:name="_Toc13464141"/>
            <w:bookmarkStart w:id="678" w:name="_Toc13487286"/>
            <w:bookmarkStart w:id="679" w:name="_Toc13658657"/>
            <w:bookmarkStart w:id="680" w:name="_Toc14257747"/>
            <w:bookmarkStart w:id="681" w:name="_Toc14434387"/>
            <w:bookmarkStart w:id="682" w:name="_Toc14434809"/>
            <w:bookmarkStart w:id="683" w:name="_Toc14435233"/>
            <w:bookmarkStart w:id="684" w:name="_Toc14435654"/>
            <w:bookmarkStart w:id="685" w:name="_Toc14435201"/>
            <w:bookmarkStart w:id="686" w:name="_Toc14685746"/>
            <w:bookmarkStart w:id="687" w:name="_Toc14689588"/>
            <w:bookmarkStart w:id="688" w:name="_Toc32556411"/>
            <w:bookmarkStart w:id="689" w:name="_Toc35326231"/>
            <w:bookmarkStart w:id="690" w:name="_Toc6998772"/>
            <w:bookmarkStart w:id="691" w:name="_Toc13464142"/>
            <w:bookmarkStart w:id="692" w:name="_Toc13487287"/>
            <w:bookmarkStart w:id="693" w:name="_Toc13658658"/>
            <w:bookmarkStart w:id="694" w:name="_Toc14257748"/>
            <w:bookmarkStart w:id="695" w:name="_Toc14434388"/>
            <w:bookmarkStart w:id="696" w:name="_Toc14434810"/>
            <w:bookmarkStart w:id="697" w:name="_Toc14435234"/>
            <w:bookmarkStart w:id="698" w:name="_Toc14435655"/>
            <w:bookmarkStart w:id="699" w:name="_Toc14435202"/>
            <w:bookmarkStart w:id="700" w:name="_Toc14685747"/>
            <w:bookmarkStart w:id="701" w:name="_Toc14689589"/>
            <w:bookmarkStart w:id="702" w:name="_Toc32556412"/>
            <w:bookmarkStart w:id="703" w:name="_Toc35326232"/>
            <w:bookmarkStart w:id="704" w:name="_Toc6998773"/>
            <w:bookmarkStart w:id="705" w:name="_Toc13464143"/>
            <w:bookmarkStart w:id="706" w:name="_Toc13487288"/>
            <w:bookmarkStart w:id="707" w:name="_Toc13658659"/>
            <w:bookmarkStart w:id="708" w:name="_Toc14257749"/>
            <w:bookmarkStart w:id="709" w:name="_Toc14434389"/>
            <w:bookmarkStart w:id="710" w:name="_Toc14434811"/>
            <w:bookmarkStart w:id="711" w:name="_Toc14435235"/>
            <w:bookmarkStart w:id="712" w:name="_Toc14435656"/>
            <w:bookmarkStart w:id="713" w:name="_Toc14435203"/>
            <w:bookmarkStart w:id="714" w:name="_Toc14685748"/>
            <w:bookmarkStart w:id="715" w:name="_Toc14689590"/>
            <w:bookmarkStart w:id="716" w:name="_Toc32556413"/>
            <w:bookmarkStart w:id="717" w:name="_Toc35326233"/>
            <w:bookmarkStart w:id="718" w:name="_Toc6998774"/>
            <w:bookmarkStart w:id="719" w:name="_Toc13464144"/>
            <w:bookmarkStart w:id="720" w:name="_Toc13487289"/>
            <w:bookmarkStart w:id="721" w:name="_Toc13658660"/>
            <w:bookmarkStart w:id="722" w:name="_Toc14257750"/>
            <w:bookmarkStart w:id="723" w:name="_Toc14434390"/>
            <w:bookmarkStart w:id="724" w:name="_Toc14434812"/>
            <w:bookmarkStart w:id="725" w:name="_Toc14435236"/>
            <w:bookmarkStart w:id="726" w:name="_Toc14435657"/>
            <w:bookmarkStart w:id="727" w:name="_Toc14435241"/>
            <w:bookmarkStart w:id="728" w:name="_Toc14685749"/>
            <w:bookmarkStart w:id="729" w:name="_Toc14689591"/>
            <w:bookmarkStart w:id="730" w:name="_Toc32556414"/>
            <w:bookmarkStart w:id="731" w:name="_Toc35326234"/>
            <w:bookmarkStart w:id="732" w:name="_Toc6998775"/>
            <w:bookmarkStart w:id="733" w:name="_Toc13464145"/>
            <w:bookmarkStart w:id="734" w:name="_Toc13487290"/>
            <w:bookmarkStart w:id="735" w:name="_Toc13658661"/>
            <w:bookmarkStart w:id="736" w:name="_Toc14257751"/>
            <w:bookmarkStart w:id="737" w:name="_Toc14434391"/>
            <w:bookmarkStart w:id="738" w:name="_Toc14434813"/>
            <w:bookmarkStart w:id="739" w:name="_Toc14435237"/>
            <w:bookmarkStart w:id="740" w:name="_Toc14435658"/>
            <w:bookmarkStart w:id="741" w:name="_Toc14435268"/>
            <w:bookmarkStart w:id="742" w:name="_Toc14685750"/>
            <w:bookmarkStart w:id="743" w:name="_Toc14689592"/>
            <w:bookmarkStart w:id="744" w:name="_Toc32556415"/>
            <w:bookmarkStart w:id="745" w:name="_Toc35326235"/>
            <w:bookmarkStart w:id="746" w:name="_Toc6998776"/>
            <w:bookmarkStart w:id="747" w:name="_Toc13464146"/>
            <w:bookmarkStart w:id="748" w:name="_Toc13487291"/>
            <w:bookmarkStart w:id="749" w:name="_Toc13658662"/>
            <w:bookmarkStart w:id="750" w:name="_Toc14257752"/>
            <w:bookmarkStart w:id="751" w:name="_Toc14434392"/>
            <w:bookmarkStart w:id="752" w:name="_Toc14434814"/>
            <w:bookmarkStart w:id="753" w:name="_Toc14435238"/>
            <w:bookmarkStart w:id="754" w:name="_Toc14435659"/>
            <w:bookmarkStart w:id="755" w:name="_Toc14435269"/>
            <w:bookmarkStart w:id="756" w:name="_Toc14685751"/>
            <w:bookmarkStart w:id="757" w:name="_Toc14689593"/>
            <w:bookmarkStart w:id="758" w:name="_Toc32556416"/>
            <w:bookmarkStart w:id="759" w:name="_Toc35326236"/>
            <w:bookmarkStart w:id="760" w:name="_Toc6998777"/>
            <w:bookmarkStart w:id="761" w:name="_Toc13464147"/>
            <w:bookmarkStart w:id="762" w:name="_Toc13487292"/>
            <w:bookmarkStart w:id="763" w:name="_Toc13658663"/>
            <w:bookmarkStart w:id="764" w:name="_Toc14257753"/>
            <w:bookmarkStart w:id="765" w:name="_Toc14434393"/>
            <w:bookmarkStart w:id="766" w:name="_Toc14434815"/>
            <w:bookmarkStart w:id="767" w:name="_Toc14435239"/>
            <w:bookmarkStart w:id="768" w:name="_Toc14435660"/>
            <w:bookmarkStart w:id="769" w:name="_Toc14435310"/>
            <w:bookmarkStart w:id="770" w:name="_Toc14685752"/>
            <w:bookmarkStart w:id="771" w:name="_Toc14689594"/>
            <w:bookmarkStart w:id="772" w:name="_Toc32556417"/>
            <w:bookmarkStart w:id="773" w:name="_Toc35326237"/>
            <w:bookmarkStart w:id="774" w:name="_Toc6998778"/>
            <w:bookmarkStart w:id="775" w:name="_Toc13464148"/>
            <w:bookmarkStart w:id="776" w:name="_Toc13487293"/>
            <w:bookmarkStart w:id="777" w:name="_Toc13658664"/>
            <w:bookmarkStart w:id="778" w:name="_Toc14257754"/>
            <w:bookmarkStart w:id="779" w:name="_Toc14434394"/>
            <w:bookmarkStart w:id="780" w:name="_Toc14434816"/>
            <w:bookmarkStart w:id="781" w:name="_Toc14435240"/>
            <w:bookmarkStart w:id="782" w:name="_Toc14435661"/>
            <w:bookmarkStart w:id="783" w:name="_Toc14435327"/>
            <w:bookmarkStart w:id="784" w:name="_Toc14685753"/>
            <w:bookmarkStart w:id="785" w:name="_Toc14689595"/>
            <w:bookmarkStart w:id="786" w:name="_Toc32556418"/>
            <w:bookmarkStart w:id="787" w:name="_Toc35326238"/>
            <w:bookmarkStart w:id="788" w:name="_Toc38877168"/>
            <w:bookmarkStart w:id="789" w:name="_Ref80085344"/>
            <w:bookmarkStart w:id="790" w:name="_Ref99261592"/>
            <w:bookmarkStart w:id="791" w:name="_Toc234298825"/>
            <w:bookmarkStart w:id="792" w:name="_Ref245720298"/>
            <w:bookmarkStart w:id="793" w:name="_Ref249185643"/>
            <w:bookmarkStart w:id="794" w:name="_Ref283045119"/>
            <w:bookmarkStart w:id="795" w:name="_Toc250376758"/>
            <w:bookmarkStart w:id="796" w:name="_Toc296357492"/>
            <w:bookmarkStart w:id="797" w:name="_Ref308034882"/>
            <w:bookmarkStart w:id="798" w:name="_Ref308037893"/>
            <w:bookmarkStart w:id="799" w:name="_Toc308718780"/>
            <w:bookmarkStart w:id="800" w:name="_Ref322624815"/>
            <w:bookmarkStart w:id="801" w:name="_Ref322699930"/>
            <w:bookmarkStart w:id="802" w:name="_Ref5968339"/>
            <w:bookmarkStart w:id="803" w:name="_Ref5970648"/>
            <w:bookmarkStart w:id="804" w:name="_Ref5970760"/>
            <w:bookmarkStart w:id="805" w:name="_Ref5973518"/>
            <w:bookmarkStart w:id="806" w:name="_Ref5974367"/>
            <w:bookmarkStart w:id="807" w:name="_Ref13229429"/>
            <w:bookmarkStart w:id="808" w:name="_Ref172549434"/>
            <w:bookmarkStart w:id="809" w:name="_Ref300581019"/>
            <w:bookmarkStart w:id="810" w:name="_Toc300913874"/>
            <w:bookmarkEnd w:id="234"/>
            <w:bookmarkEnd w:id="235"/>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t xml:space="preserve">Option: </w:t>
            </w:r>
            <w:r w:rsidRPr="00794A90">
              <w:t xml:space="preserve">For when the Commonwealth mandates </w:t>
            </w:r>
            <w:r>
              <w:t xml:space="preserve">the use of </w:t>
            </w:r>
            <w:r w:rsidRPr="00794A90">
              <w:t>GFS</w:t>
            </w:r>
            <w:r>
              <w:t xml:space="preserve"> (eg, required use of Defence information systems)</w:t>
            </w:r>
            <w:r w:rsidRPr="00794A90">
              <w:t>.</w:t>
            </w:r>
          </w:p>
          <w:p w14:paraId="7BFE5756" w14:textId="6B98D7AB" w:rsidR="00AA44AC" w:rsidRPr="00794A90" w:rsidRDefault="00AA44AC" w:rsidP="00AA44AC">
            <w:pPr>
              <w:pStyle w:val="COTCOCLV3-ASDEFCON"/>
            </w:pPr>
            <w:r w:rsidRPr="00794A90">
              <w:t>The Commonwealth shall ensure that the Commonwealth Mandated GFS is fit for its intended purpose (being the purpose specified in re</w:t>
            </w:r>
            <w:r w:rsidR="00973794">
              <w:t>spect of the GFS in Attachment G</w:t>
            </w:r>
            <w:r w:rsidRPr="00794A90">
              <w:t xml:space="preserve"> or the GFS section of an S&amp;Q Order) except to the extent that the failure of GFS to be fit for the relevant purpose results from:</w:t>
            </w:r>
          </w:p>
          <w:p w14:paraId="67698423" w14:textId="77777777" w:rsidR="00AA44AC" w:rsidRPr="00794A90" w:rsidRDefault="00AA44AC" w:rsidP="00AA44AC">
            <w:pPr>
              <w:pStyle w:val="COTCOCLV4-ASDEFCON"/>
            </w:pPr>
            <w:r w:rsidRPr="00794A90">
              <w:t>any deficiency or other non-compliance in the GFS when it was provided to the Commonwealth, by the Contractor or a Related Body Corporate of the Contractor (whether under the Contract or another contract); or</w:t>
            </w:r>
          </w:p>
          <w:p w14:paraId="55FF2355" w14:textId="77777777" w:rsidR="00AA44AC" w:rsidRPr="00794A90" w:rsidRDefault="00AA44AC" w:rsidP="00AA44AC">
            <w:pPr>
              <w:pStyle w:val="COTCOCLV4-ASDEFCON"/>
            </w:pPr>
            <w:r w:rsidRPr="00794A90">
              <w:t>a Contractor Default.</w:t>
            </w:r>
          </w:p>
          <w:p w14:paraId="363ED3D3" w14:textId="7A4BE7F4" w:rsidR="00AA44AC" w:rsidRDefault="00AA44AC" w:rsidP="008F56D9">
            <w:pPr>
              <w:pStyle w:val="COTCOCLV3-ASDEFCON"/>
            </w:pPr>
            <w:r w:rsidRPr="00794A90">
              <w:rPr>
                <w:rFonts w:cs="Arial"/>
              </w:rPr>
              <w:t>If the Contractor becomes aware of a deficiency or other issue that may result in the GFS not being fit for its intended purpose, the Contractor shall, as soon as reasonably practicable, notify the Commonwealth of the deficiency or issue.</w:t>
            </w:r>
          </w:p>
        </w:tc>
      </w:tr>
    </w:tbl>
    <w:p w14:paraId="08452A41" w14:textId="77777777" w:rsidR="00AA44AC" w:rsidRDefault="00AA44AC" w:rsidP="00CD5439">
      <w:pPr>
        <w:pStyle w:val="ASDEFCONOptionSpace"/>
      </w:pPr>
    </w:p>
    <w:p w14:paraId="1A3F7927" w14:textId="592417CD" w:rsidR="00C554BF" w:rsidRPr="00A3113C" w:rsidRDefault="00C554BF">
      <w:pPr>
        <w:pStyle w:val="COTCOCLV2-ASDEFCON"/>
      </w:pPr>
      <w:bookmarkStart w:id="811" w:name="_Ref203466587"/>
      <w:bookmarkStart w:id="812" w:name="_Toc226018865"/>
      <w:r w:rsidRPr="00A3113C">
        <w:t>Key Persons</w:t>
      </w:r>
      <w:r>
        <w:t xml:space="preserve"> and Personnel</w:t>
      </w:r>
      <w:r w:rsidRPr="00A3113C">
        <w:t xml:space="preserve"> (</w:t>
      </w:r>
      <w:r w:rsidR="00450EB1">
        <w:t>Core</w:t>
      </w:r>
      <w:r w:rsidRPr="00A3113C">
        <w: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p>
    <w:p w14:paraId="10178358" w14:textId="7696401A" w:rsidR="00C554BF" w:rsidRPr="00A3113C" w:rsidRDefault="00C554BF" w:rsidP="00C554BF">
      <w:pPr>
        <w:pStyle w:val="NoteToDrafters-ASDEFCON"/>
      </w:pPr>
      <w:r w:rsidRPr="00A3113C">
        <w:t>Note to drafters:  Key Persons are those individuals named in the Approved SSMP for the corresponding Key Staff Position.</w:t>
      </w:r>
      <w:r w:rsidR="003246BE">
        <w:t xml:space="preserve"> </w:t>
      </w:r>
      <w:r w:rsidRPr="00A3113C">
        <w:t xml:space="preserve"> </w:t>
      </w:r>
      <w:r w:rsidR="00523833">
        <w:t>If</w:t>
      </w:r>
      <w:r w:rsidRPr="00A3113C">
        <w:t xml:space="preserve"> Key Persons are not required, </w:t>
      </w:r>
      <w:r w:rsidR="00523833">
        <w:t>amend the title of this clause to ‘Contractor Personnel’</w:t>
      </w:r>
      <w:r w:rsidR="006F107C">
        <w:t xml:space="preserve">, and use </w:t>
      </w:r>
      <w:r w:rsidR="001A3D14">
        <w:t>Option B</w:t>
      </w:r>
      <w:r w:rsidR="006F107C">
        <w:t xml:space="preserve"> below</w:t>
      </w:r>
      <w:r w:rsidRPr="00A3113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F107C" w14:paraId="671CF269" w14:textId="77777777" w:rsidTr="006F107C">
        <w:tc>
          <w:tcPr>
            <w:tcW w:w="9071" w:type="dxa"/>
            <w:shd w:val="clear" w:color="auto" w:fill="auto"/>
          </w:tcPr>
          <w:p w14:paraId="1A3E1CDC" w14:textId="6616E007" w:rsidR="006F107C" w:rsidRDefault="006F107C" w:rsidP="00B535F0">
            <w:pPr>
              <w:pStyle w:val="ASDEFCONOption"/>
              <w:keepNext w:val="0"/>
            </w:pPr>
            <w:bookmarkStart w:id="813" w:name="_Ref95292917"/>
            <w:r>
              <w:t>Option A:  For use when the Contract identifies Key Persons.</w:t>
            </w:r>
          </w:p>
          <w:p w14:paraId="5BE5F18C" w14:textId="2D2350F5" w:rsidR="006F107C" w:rsidRPr="00A3113C" w:rsidRDefault="006F107C" w:rsidP="006F107C">
            <w:pPr>
              <w:pStyle w:val="COTCOCLV3-ASDEFCON"/>
            </w:pPr>
            <w:r w:rsidRPr="00A3113C">
              <w:t>The Contractor shall ensure that each person named in the Approved SSMP is appointed to the Key Staff Position nominated for th</w:t>
            </w:r>
            <w:r>
              <w:t>e</w:t>
            </w:r>
            <w:r w:rsidRPr="00A3113C">
              <w:t xml:space="preserve"> person</w:t>
            </w:r>
            <w:r>
              <w:t>, and that each vacancy is filled as soon as practicable by a person accepted under this clause</w:t>
            </w:r>
            <w:r w:rsidR="00973794">
              <w:t xml:space="preserve"> </w:t>
            </w:r>
            <w:r w:rsidR="00973794">
              <w:fldChar w:fldCharType="begin"/>
            </w:r>
            <w:r w:rsidR="00973794">
              <w:instrText xml:space="preserve"> REF _Ref203466587 \r \h </w:instrText>
            </w:r>
            <w:r w:rsidR="00973794">
              <w:fldChar w:fldCharType="separate"/>
            </w:r>
            <w:r w:rsidR="00902F31">
              <w:t>3.9</w:t>
            </w:r>
            <w:r w:rsidR="00973794">
              <w:fldChar w:fldCharType="end"/>
            </w:r>
            <w:r w:rsidRPr="00A3113C">
              <w:t>.</w:t>
            </w:r>
            <w:bookmarkEnd w:id="813"/>
          </w:p>
          <w:p w14:paraId="1F706898" w14:textId="77777777" w:rsidR="006F107C" w:rsidRPr="00A3113C" w:rsidRDefault="006F107C" w:rsidP="006F107C">
            <w:pPr>
              <w:pStyle w:val="COTCOCLV3-ASDEFCON"/>
            </w:pPr>
            <w:bookmarkStart w:id="814" w:name="_Ref80085700"/>
            <w:bookmarkStart w:id="815" w:name="_Ref342347914"/>
            <w:r w:rsidRPr="00A3113C">
              <w:t xml:space="preserve">If the Contractor becomes aware that a Key Person will or may become unavailable </w:t>
            </w:r>
            <w:r>
              <w:t xml:space="preserve">to fill the relevant Key Staff Position </w:t>
            </w:r>
            <w:r w:rsidRPr="00A3113C">
              <w:t>for a period of four consecutive weeks or more, the Contractor shall</w:t>
            </w:r>
            <w:bookmarkEnd w:id="814"/>
            <w:r w:rsidRPr="00A3113C">
              <w:t>:</w:t>
            </w:r>
            <w:bookmarkEnd w:id="815"/>
          </w:p>
          <w:p w14:paraId="366955CD" w14:textId="77777777" w:rsidR="006F107C" w:rsidRPr="00A3113C" w:rsidRDefault="006F107C" w:rsidP="006F107C">
            <w:pPr>
              <w:pStyle w:val="COTCOCLV4-ASDEFCON"/>
            </w:pPr>
            <w:r w:rsidRPr="00A3113C">
              <w:t>promptly notify the Commonwealth of the impending unavailability; and</w:t>
            </w:r>
          </w:p>
          <w:p w14:paraId="020D775D" w14:textId="77777777" w:rsidR="006F107C" w:rsidRDefault="006F107C" w:rsidP="006F107C">
            <w:pPr>
              <w:pStyle w:val="COTCOCLV4-ASDEFCON"/>
            </w:pPr>
            <w:bookmarkStart w:id="816" w:name="_Ref30231134"/>
            <w:r w:rsidRPr="00A3113C">
              <w:lastRenderedPageBreak/>
              <w:t xml:space="preserve">as soon as </w:t>
            </w:r>
            <w:r>
              <w:t>practicable</w:t>
            </w:r>
            <w:r w:rsidRPr="00A3113C">
              <w:t>, nominate a replacement</w:t>
            </w:r>
            <w:r>
              <w:t xml:space="preserve"> with appropriate experience, skills and expertise</w:t>
            </w:r>
            <w:r w:rsidRPr="00A3113C">
              <w:t>.</w:t>
            </w:r>
            <w:bookmarkEnd w:id="816"/>
          </w:p>
          <w:p w14:paraId="59A8CEC0" w14:textId="77777777" w:rsidR="006F107C" w:rsidRDefault="006F107C" w:rsidP="006F107C">
            <w:pPr>
              <w:pStyle w:val="COTCOCLV3-ASDEFCON"/>
            </w:pPr>
            <w:bookmarkStart w:id="817" w:name="_Ref529951470"/>
            <w:bookmarkStart w:id="818" w:name="_Ref95292799"/>
            <w:bookmarkStart w:id="819" w:name="_Ref530405209"/>
            <w:r>
              <w:t>The Commonwealth may give a notice, including reasons, directing the Contractor to remove specified Contractor Personnel from work in respect of the Services, if in the Commonwealth Representative's opinion that the person specified in the notice is:</w:t>
            </w:r>
            <w:bookmarkEnd w:id="817"/>
            <w:bookmarkEnd w:id="818"/>
            <w:r>
              <w:t xml:space="preserve"> </w:t>
            </w:r>
          </w:p>
          <w:p w14:paraId="3C107CC9" w14:textId="77777777" w:rsidR="006F107C" w:rsidRDefault="006F107C" w:rsidP="006F107C">
            <w:pPr>
              <w:pStyle w:val="COTCOCLV4-ASDEFCON"/>
            </w:pPr>
            <w:bookmarkStart w:id="820" w:name="_Ref88830163"/>
            <w:r>
              <w:t>a Key Person who is unable to perform the work required of them under the Contract for reasons of incapacity or incompetence; or</w:t>
            </w:r>
            <w:bookmarkEnd w:id="820"/>
            <w:r>
              <w:t xml:space="preserve"> </w:t>
            </w:r>
          </w:p>
          <w:p w14:paraId="5F8FFE1D" w14:textId="77777777" w:rsidR="006F107C" w:rsidRDefault="006F107C" w:rsidP="006F107C">
            <w:pPr>
              <w:pStyle w:val="COTCOCLV4-ASDEFCON"/>
              <w:jc w:val="left"/>
            </w:pPr>
            <w:bookmarkStart w:id="821" w:name="_Ref88830161"/>
            <w:r>
              <w:t>acting inappropriately to undertake the work required of them under the Contract for reasons relating to WHS, security, equity and diversity, workplace gender equality, probity, or the relationship between the Commonwealth and the Contractor.</w:t>
            </w:r>
            <w:bookmarkEnd w:id="821"/>
          </w:p>
          <w:p w14:paraId="3214893C" w14:textId="6E79976F" w:rsidR="006F107C" w:rsidRDefault="006F107C" w:rsidP="006F107C">
            <w:pPr>
              <w:pStyle w:val="COTCOCLV3-ASDEFCON"/>
            </w:pPr>
            <w:bookmarkStart w:id="822" w:name="_Ref95292733"/>
            <w:r>
              <w:t xml:space="preserve">If the Commonwealth gives the Contractor a notice under clause </w:t>
            </w:r>
            <w:r w:rsidRPr="000A2A14">
              <w:fldChar w:fldCharType="begin"/>
            </w:r>
            <w:r w:rsidRPr="008B1BB8">
              <w:instrText xml:space="preserve"> REF _Ref529951470 \r \h  \* MERGEFORMAT </w:instrText>
            </w:r>
            <w:r w:rsidRPr="000A2A14">
              <w:fldChar w:fldCharType="separate"/>
            </w:r>
            <w:r w:rsidR="00902F31">
              <w:t>3.9.3</w:t>
            </w:r>
            <w:r w:rsidRPr="000A2A14">
              <w:fldChar w:fldCharType="end"/>
            </w:r>
            <w:r>
              <w:t xml:space="preserve"> the Contractor shall (or shall ensure that the relevant Subcontractor shall):</w:t>
            </w:r>
            <w:bookmarkEnd w:id="819"/>
            <w:bookmarkEnd w:id="822"/>
          </w:p>
          <w:p w14:paraId="58E18F73" w14:textId="77777777" w:rsidR="006F107C" w:rsidRDefault="006F107C" w:rsidP="006F107C">
            <w:pPr>
              <w:pStyle w:val="COTCOCLV4-ASDEFCON"/>
            </w:pPr>
            <w:r>
              <w:t>within the period specified in the notice, remove the person from the work in respect of the Services; and</w:t>
            </w:r>
          </w:p>
          <w:p w14:paraId="604901A5" w14:textId="77777777" w:rsidR="006F107C" w:rsidRDefault="006F107C" w:rsidP="006F107C">
            <w:pPr>
              <w:pStyle w:val="COTCOCLV4-ASDEFCON"/>
            </w:pPr>
            <w:r>
              <w:t>as soon as practicable, nominate a replacement with appropriate experience, skills and expertise.</w:t>
            </w:r>
          </w:p>
          <w:p w14:paraId="6BD11318" w14:textId="77777777" w:rsidR="006F107C" w:rsidRPr="00A3113C" w:rsidRDefault="006F107C" w:rsidP="006F107C">
            <w:pPr>
              <w:pStyle w:val="COTCOCLV3-ASDEFCON"/>
            </w:pPr>
            <w:bookmarkStart w:id="823" w:name="_Ref5971187"/>
            <w:r w:rsidRPr="00A3113C">
              <w:t>For any person nominated as a Key Person or to replace a Key Person, the Contractor shall give the Commonwealth supporting documentation that:</w:t>
            </w:r>
            <w:bookmarkEnd w:id="823"/>
          </w:p>
          <w:p w14:paraId="4ED67F19" w14:textId="77777777" w:rsidR="006F107C" w:rsidRPr="00A3113C" w:rsidRDefault="006F107C" w:rsidP="006F107C">
            <w:pPr>
              <w:pStyle w:val="COTCOCLV4-ASDEFCON"/>
            </w:pPr>
            <w:r w:rsidRPr="00A3113C">
              <w:t>demonstrates how the nominated person satisfies the requirements for the relevant Key Staff Position;</w:t>
            </w:r>
          </w:p>
          <w:p w14:paraId="15D6B3D5" w14:textId="77777777" w:rsidR="006F107C" w:rsidRPr="00A3113C" w:rsidRDefault="006F107C" w:rsidP="006F107C">
            <w:pPr>
              <w:pStyle w:val="COTCOCLV4-ASDEFCON"/>
            </w:pPr>
            <w:r w:rsidRPr="00A3113C">
              <w:t>demonstrates how any capability shortfalls of the nominated person will be addressed; and</w:t>
            </w:r>
          </w:p>
          <w:p w14:paraId="68BDAC5F" w14:textId="77777777" w:rsidR="006F107C" w:rsidRPr="00A3113C" w:rsidRDefault="006F107C" w:rsidP="006F107C">
            <w:pPr>
              <w:pStyle w:val="COTCOCLV4-ASDEFCON"/>
            </w:pPr>
            <w:r w:rsidRPr="00A3113C">
              <w:t>includes an update to position/person specifications for affected Key Staff Positions to reflect any changes in duties and responsibilities that result from the replacement of a Key Person.</w:t>
            </w:r>
          </w:p>
          <w:p w14:paraId="4F8AA8FA" w14:textId="7C9DBE6E" w:rsidR="006F107C" w:rsidRPr="00A3113C" w:rsidRDefault="006F107C" w:rsidP="006F107C">
            <w:pPr>
              <w:pStyle w:val="COTCOCLV3-ASDEFCON"/>
            </w:pPr>
            <w:r>
              <w:t>T</w:t>
            </w:r>
            <w:r w:rsidRPr="00A3113C">
              <w:t xml:space="preserve">he Commonwealth shall notify the Contractor </w:t>
            </w:r>
            <w:r>
              <w:t xml:space="preserve">within 10 Working Days after receiving the documentation referred to in clause </w:t>
            </w:r>
            <w:r>
              <w:fldChar w:fldCharType="begin"/>
            </w:r>
            <w:r>
              <w:instrText xml:space="preserve"> REF _Ref5971187 \r \h </w:instrText>
            </w:r>
            <w:r>
              <w:fldChar w:fldCharType="separate"/>
            </w:r>
            <w:r w:rsidR="00902F31">
              <w:t>3.9.5</w:t>
            </w:r>
            <w:r>
              <w:fldChar w:fldCharType="end"/>
            </w:r>
            <w:r>
              <w:t xml:space="preserve"> </w:t>
            </w:r>
            <w:r w:rsidRPr="00A3113C">
              <w:t xml:space="preserve">whether or not </w:t>
            </w:r>
            <w:r>
              <w:t>a</w:t>
            </w:r>
            <w:r w:rsidRPr="00A3113C">
              <w:t xml:space="preserve"> nomination has been accepted</w:t>
            </w:r>
            <w:r>
              <w:t xml:space="preserve"> </w:t>
            </w:r>
            <w:r w:rsidRPr="00A3113C">
              <w:t>(</w:t>
            </w:r>
            <w:r w:rsidRPr="00A3113C">
              <w:rPr>
                <w:rFonts w:cs="Arial"/>
                <w:szCs w:val="20"/>
              </w:rPr>
              <w:t xml:space="preserve">including reasons if </w:t>
            </w:r>
            <w:r>
              <w:rPr>
                <w:rFonts w:cs="Arial"/>
                <w:szCs w:val="20"/>
              </w:rPr>
              <w:t>the nomination is rejected</w:t>
            </w:r>
            <w:r w:rsidRPr="00A3113C">
              <w:rPr>
                <w:rFonts w:cs="Arial"/>
                <w:szCs w:val="20"/>
              </w:rPr>
              <w:t>)</w:t>
            </w:r>
            <w:r w:rsidRPr="00A3113C">
              <w:t xml:space="preserve">. </w:t>
            </w:r>
            <w:r w:rsidR="003246BE">
              <w:t xml:space="preserve"> </w:t>
            </w:r>
            <w:r>
              <w:t>The Commonwealth shall act reasonably in determining whether to accept or reject the nomination.</w:t>
            </w:r>
            <w:r w:rsidR="003246BE">
              <w:t xml:space="preserve"> </w:t>
            </w:r>
            <w:r>
              <w:t xml:space="preserve"> </w:t>
            </w:r>
            <w:r w:rsidRPr="00A3113C">
              <w:t xml:space="preserve">If the Commonwealth notifies the Contractor that a nomination is </w:t>
            </w:r>
            <w:r>
              <w:t>rejected</w:t>
            </w:r>
            <w:r w:rsidRPr="00A3113C">
              <w:t xml:space="preserve">, the Contractor shall promptly nominate another person to replace the </w:t>
            </w:r>
            <w:r>
              <w:t>person</w:t>
            </w:r>
            <w:r w:rsidRPr="00A3113C">
              <w:t xml:space="preserve">. </w:t>
            </w:r>
          </w:p>
          <w:p w14:paraId="23FE1FF6" w14:textId="60CE29E9" w:rsidR="006F107C" w:rsidRDefault="006F107C" w:rsidP="006F107C">
            <w:pPr>
              <w:pStyle w:val="COTCOCLV3-ASDEFCON"/>
            </w:pPr>
            <w:r w:rsidRPr="00A3113C">
              <w:t>If the Contractor is required to replace a</w:t>
            </w:r>
            <w:r>
              <w:t>ny</w:t>
            </w:r>
            <w:r w:rsidRPr="00A3113C">
              <w:t xml:space="preserve"> Key Person under this clause </w:t>
            </w:r>
            <w:r w:rsidR="00973794">
              <w:fldChar w:fldCharType="begin"/>
            </w:r>
            <w:r w:rsidR="00973794">
              <w:instrText xml:space="preserve"> REF _Ref203466587 \r \h </w:instrText>
            </w:r>
            <w:r w:rsidR="00973794">
              <w:fldChar w:fldCharType="separate"/>
            </w:r>
            <w:r w:rsidR="00902F31">
              <w:t>3.9</w:t>
            </w:r>
            <w:r w:rsidR="00973794">
              <w:fldChar w:fldCharType="end"/>
            </w:r>
            <w:r w:rsidRPr="00A3113C">
              <w:t xml:space="preserve">, and a replacement person satisfactory to the Commonwealth is not accepted within three months </w:t>
            </w:r>
            <w:r>
              <w:t>after</w:t>
            </w:r>
            <w:r w:rsidRPr="00A3113C">
              <w:t xml:space="preserve"> the Commonwealth first </w:t>
            </w:r>
            <w:r>
              <w:t>receives or provides</w:t>
            </w:r>
            <w:r w:rsidRPr="00A3113C">
              <w:t xml:space="preserve"> notice under clause</w:t>
            </w:r>
            <w:r>
              <w:t xml:space="preserve"> </w:t>
            </w:r>
            <w:r w:rsidRPr="00124861">
              <w:fldChar w:fldCharType="begin"/>
            </w:r>
            <w:r w:rsidRPr="00124861">
              <w:instrText xml:space="preserve"> REF _Ref342347914 \r \h  \* MERGEFORMAT </w:instrText>
            </w:r>
            <w:r w:rsidRPr="00124861">
              <w:fldChar w:fldCharType="separate"/>
            </w:r>
            <w:r w:rsidR="00902F31">
              <w:t>3.9.2</w:t>
            </w:r>
            <w:r w:rsidRPr="00124861">
              <w:fldChar w:fldCharType="end"/>
            </w:r>
            <w:r>
              <w:t xml:space="preserve"> or </w:t>
            </w:r>
            <w:r w:rsidRPr="00124861">
              <w:fldChar w:fldCharType="begin"/>
            </w:r>
            <w:r w:rsidRPr="009624E4">
              <w:instrText xml:space="preserve"> REF _Ref529951470 \r \h  \* MERGEFORMAT </w:instrText>
            </w:r>
            <w:r w:rsidRPr="00124861">
              <w:fldChar w:fldCharType="separate"/>
            </w:r>
            <w:r w:rsidR="00902F31">
              <w:t>3.9.3</w:t>
            </w:r>
            <w:r w:rsidRPr="00124861">
              <w:fldChar w:fldCharType="end"/>
            </w:r>
            <w:r w:rsidRPr="00A3113C">
              <w:t xml:space="preserve">, the Commonwealth may exercise its rights to terminate the Contract under clause </w:t>
            </w:r>
            <w:r w:rsidRPr="00124861">
              <w:fldChar w:fldCharType="begin"/>
            </w:r>
            <w:r w:rsidRPr="009624E4">
              <w:instrText xml:space="preserve"> REF _Ref322624034 \r \h  \* MERGEFORMAT </w:instrText>
            </w:r>
            <w:r w:rsidRPr="00124861">
              <w:fldChar w:fldCharType="separate"/>
            </w:r>
            <w:r w:rsidR="00902F31">
              <w:t>13.2.1k</w:t>
            </w:r>
            <w:r w:rsidRPr="00124861">
              <w:fldChar w:fldCharType="end"/>
            </w:r>
            <w:r w:rsidRPr="00A3113C">
              <w:t>.</w:t>
            </w:r>
          </w:p>
        </w:tc>
      </w:tr>
    </w:tbl>
    <w:p w14:paraId="67E054B8" w14:textId="101DD380" w:rsidR="006F107C" w:rsidRDefault="006F107C" w:rsidP="006F107C">
      <w:pPr>
        <w:pStyle w:val="ASDEFCONOptionSpace"/>
      </w:pPr>
      <w:r>
        <w:lastRenderedPageBreak/>
        <w:t>j</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F107C" w14:paraId="795EDB23" w14:textId="77777777" w:rsidTr="006F107C">
        <w:tc>
          <w:tcPr>
            <w:tcW w:w="9071" w:type="dxa"/>
            <w:shd w:val="clear" w:color="auto" w:fill="auto"/>
          </w:tcPr>
          <w:p w14:paraId="5DF6E480" w14:textId="4033B4BC" w:rsidR="006F107C" w:rsidRDefault="001A3D14" w:rsidP="006F107C">
            <w:pPr>
              <w:pStyle w:val="ASDEFCONOption"/>
            </w:pPr>
            <w:r>
              <w:t xml:space="preserve">Option B: </w:t>
            </w:r>
            <w:r w:rsidR="003246BE">
              <w:t xml:space="preserve"> </w:t>
            </w:r>
            <w:r w:rsidR="006F107C">
              <w:t>For use when the Contract does not identify Key Persons.</w:t>
            </w:r>
          </w:p>
          <w:p w14:paraId="41EC8999" w14:textId="08F6E45B" w:rsidR="006F107C" w:rsidRDefault="006F107C" w:rsidP="001A3D14">
            <w:pPr>
              <w:pStyle w:val="COTCOCLV3-ASDEFCON"/>
              <w:jc w:val="left"/>
            </w:pPr>
            <w:bookmarkStart w:id="824" w:name="_Ref95298722"/>
            <w:r>
              <w:t>The Commonwealth may give a notice, including reasons, directing the Contractor to remove specified Contractor Personnel from work in respect of the Services, if in the Commonwealth Representative's opinion the person specified in the notice is acting inappropriately to undertake the work required of them under the Contract</w:t>
            </w:r>
            <w:r w:rsidR="0090319D">
              <w:t xml:space="preserve">, </w:t>
            </w:r>
            <w:r>
              <w:t>for reasons relating to WHS, security, equity and diversity, workplace gender equality, probity, or the relationship between the Commonwealth and the Contractor.</w:t>
            </w:r>
            <w:bookmarkEnd w:id="824"/>
          </w:p>
          <w:p w14:paraId="60DA4BCA" w14:textId="72548686" w:rsidR="001A3D14" w:rsidRDefault="001A3D14" w:rsidP="001A3D14">
            <w:pPr>
              <w:pStyle w:val="COTCOCLV3-ASDEFCON"/>
            </w:pPr>
            <w:r>
              <w:t xml:space="preserve">If the Commonwealth gives the Contractor a notice under clause </w:t>
            </w:r>
            <w:r>
              <w:fldChar w:fldCharType="begin"/>
            </w:r>
            <w:r>
              <w:instrText xml:space="preserve"> REF _Ref95298722 \r \h </w:instrText>
            </w:r>
            <w:r>
              <w:fldChar w:fldCharType="separate"/>
            </w:r>
            <w:r w:rsidR="00902F31">
              <w:t>3.9.8</w:t>
            </w:r>
            <w:r>
              <w:fldChar w:fldCharType="end"/>
            </w:r>
            <w:r>
              <w:t xml:space="preserve"> the Contractor shall (or shall ensure that the relevant Subcontractor shall):</w:t>
            </w:r>
          </w:p>
          <w:p w14:paraId="319A7D05" w14:textId="77777777" w:rsidR="001A3D14" w:rsidRDefault="001A3D14" w:rsidP="001A3D14">
            <w:pPr>
              <w:pStyle w:val="COTCOCLV4-ASDEFCON"/>
            </w:pPr>
            <w:r>
              <w:t>within the period specified in the notice, remove the person from the work in respect of the Services; and</w:t>
            </w:r>
          </w:p>
          <w:p w14:paraId="08066BB6" w14:textId="0EBAED3B" w:rsidR="001A3D14" w:rsidRDefault="001A3D14" w:rsidP="001A3D14">
            <w:pPr>
              <w:pStyle w:val="COTCOCLV4-ASDEFCON"/>
            </w:pPr>
            <w:r>
              <w:t>as soon as practicable, nominate a replacement with appropriate experience, skills and expertise.</w:t>
            </w:r>
          </w:p>
        </w:tc>
      </w:tr>
    </w:tbl>
    <w:p w14:paraId="036C5123" w14:textId="77777777" w:rsidR="006F107C" w:rsidRPr="00A3113C" w:rsidRDefault="006F107C" w:rsidP="006F107C">
      <w:pPr>
        <w:pStyle w:val="ASDEFCONOptionSpace"/>
      </w:pPr>
    </w:p>
    <w:p w14:paraId="67C19C36" w14:textId="77777777" w:rsidR="00C554BF" w:rsidRPr="00A3113C" w:rsidRDefault="00C554BF">
      <w:pPr>
        <w:pStyle w:val="COTCOCLV2-ASDEFCON"/>
      </w:pPr>
      <w:bookmarkStart w:id="825" w:name="_Toc13464150"/>
      <w:bookmarkStart w:id="826" w:name="_Toc13487295"/>
      <w:bookmarkStart w:id="827" w:name="_Toc13658666"/>
      <w:bookmarkStart w:id="828" w:name="_Toc14257756"/>
      <w:bookmarkStart w:id="829" w:name="_Toc14434396"/>
      <w:bookmarkStart w:id="830" w:name="_Toc14434818"/>
      <w:bookmarkStart w:id="831" w:name="_Toc14435242"/>
      <w:bookmarkStart w:id="832" w:name="_Toc14435663"/>
      <w:bookmarkStart w:id="833" w:name="_Toc14435329"/>
      <w:bookmarkStart w:id="834" w:name="_Toc14685755"/>
      <w:bookmarkStart w:id="835" w:name="_Toc14689597"/>
      <w:bookmarkStart w:id="836" w:name="_Toc32556420"/>
      <w:bookmarkStart w:id="837" w:name="_Toc35326240"/>
      <w:bookmarkStart w:id="838" w:name="_Toc13464151"/>
      <w:bookmarkStart w:id="839" w:name="_Toc13487296"/>
      <w:bookmarkStart w:id="840" w:name="_Toc13658667"/>
      <w:bookmarkStart w:id="841" w:name="_Toc14257757"/>
      <w:bookmarkStart w:id="842" w:name="_Toc14434397"/>
      <w:bookmarkStart w:id="843" w:name="_Toc14434819"/>
      <w:bookmarkStart w:id="844" w:name="_Toc14435243"/>
      <w:bookmarkStart w:id="845" w:name="_Toc14435664"/>
      <w:bookmarkStart w:id="846" w:name="_Toc14435330"/>
      <w:bookmarkStart w:id="847" w:name="_Toc14685756"/>
      <w:bookmarkStart w:id="848" w:name="_Toc14689598"/>
      <w:bookmarkStart w:id="849" w:name="_Toc32556421"/>
      <w:bookmarkStart w:id="850" w:name="_Toc35326241"/>
      <w:bookmarkStart w:id="851" w:name="_Toc13464152"/>
      <w:bookmarkStart w:id="852" w:name="_Toc13487297"/>
      <w:bookmarkStart w:id="853" w:name="_Toc13658668"/>
      <w:bookmarkStart w:id="854" w:name="_Toc14257758"/>
      <w:bookmarkStart w:id="855" w:name="_Toc14434398"/>
      <w:bookmarkStart w:id="856" w:name="_Toc14434820"/>
      <w:bookmarkStart w:id="857" w:name="_Toc14435244"/>
      <w:bookmarkStart w:id="858" w:name="_Toc14435665"/>
      <w:bookmarkStart w:id="859" w:name="_Toc14435331"/>
      <w:bookmarkStart w:id="860" w:name="_Toc14685757"/>
      <w:bookmarkStart w:id="861" w:name="_Toc14689599"/>
      <w:bookmarkStart w:id="862" w:name="_Toc32556422"/>
      <w:bookmarkStart w:id="863" w:name="_Toc35326242"/>
      <w:bookmarkStart w:id="864" w:name="_Toc13464153"/>
      <w:bookmarkStart w:id="865" w:name="_Toc13487298"/>
      <w:bookmarkStart w:id="866" w:name="_Toc13658669"/>
      <w:bookmarkStart w:id="867" w:name="_Toc14257759"/>
      <w:bookmarkStart w:id="868" w:name="_Toc14434399"/>
      <w:bookmarkStart w:id="869" w:name="_Toc14434821"/>
      <w:bookmarkStart w:id="870" w:name="_Toc14435245"/>
      <w:bookmarkStart w:id="871" w:name="_Toc14435666"/>
      <w:bookmarkStart w:id="872" w:name="_Toc14435333"/>
      <w:bookmarkStart w:id="873" w:name="_Toc14685758"/>
      <w:bookmarkStart w:id="874" w:name="_Toc14689600"/>
      <w:bookmarkStart w:id="875" w:name="_Toc32556423"/>
      <w:bookmarkStart w:id="876" w:name="_Toc35326243"/>
      <w:bookmarkStart w:id="877" w:name="_Toc13464154"/>
      <w:bookmarkStart w:id="878" w:name="_Toc13487299"/>
      <w:bookmarkStart w:id="879" w:name="_Toc13658670"/>
      <w:bookmarkStart w:id="880" w:name="_Toc14257760"/>
      <w:bookmarkStart w:id="881" w:name="_Toc14434400"/>
      <w:bookmarkStart w:id="882" w:name="_Toc14434822"/>
      <w:bookmarkStart w:id="883" w:name="_Toc14435246"/>
      <w:bookmarkStart w:id="884" w:name="_Toc14435667"/>
      <w:bookmarkStart w:id="885" w:name="_Toc14435334"/>
      <w:bookmarkStart w:id="886" w:name="_Toc14685759"/>
      <w:bookmarkStart w:id="887" w:name="_Toc14689601"/>
      <w:bookmarkStart w:id="888" w:name="_Toc32556424"/>
      <w:bookmarkStart w:id="889" w:name="_Toc35326244"/>
      <w:bookmarkStart w:id="890" w:name="_Toc13464155"/>
      <w:bookmarkStart w:id="891" w:name="_Toc13487300"/>
      <w:bookmarkStart w:id="892" w:name="_Toc13658671"/>
      <w:bookmarkStart w:id="893" w:name="_Toc14257761"/>
      <w:bookmarkStart w:id="894" w:name="_Toc14434401"/>
      <w:bookmarkStart w:id="895" w:name="_Toc14434823"/>
      <w:bookmarkStart w:id="896" w:name="_Toc14435247"/>
      <w:bookmarkStart w:id="897" w:name="_Toc14435668"/>
      <w:bookmarkStart w:id="898" w:name="_Toc14435335"/>
      <w:bookmarkStart w:id="899" w:name="_Toc14685760"/>
      <w:bookmarkStart w:id="900" w:name="_Toc14689602"/>
      <w:bookmarkStart w:id="901" w:name="_Toc32556425"/>
      <w:bookmarkStart w:id="902" w:name="_Toc35326245"/>
      <w:bookmarkStart w:id="903" w:name="_Toc13464156"/>
      <w:bookmarkStart w:id="904" w:name="_Toc13487301"/>
      <w:bookmarkStart w:id="905" w:name="_Toc13658672"/>
      <w:bookmarkStart w:id="906" w:name="_Toc14257762"/>
      <w:bookmarkStart w:id="907" w:name="_Toc14434402"/>
      <w:bookmarkStart w:id="908" w:name="_Toc14434824"/>
      <w:bookmarkStart w:id="909" w:name="_Toc14435248"/>
      <w:bookmarkStart w:id="910" w:name="_Toc14435669"/>
      <w:bookmarkStart w:id="911" w:name="_Toc14435343"/>
      <w:bookmarkStart w:id="912" w:name="_Toc14685761"/>
      <w:bookmarkStart w:id="913" w:name="_Toc14689603"/>
      <w:bookmarkStart w:id="914" w:name="_Toc32556426"/>
      <w:bookmarkStart w:id="915" w:name="_Toc35326246"/>
      <w:bookmarkStart w:id="916" w:name="_Toc13464157"/>
      <w:bookmarkStart w:id="917" w:name="_Toc13487302"/>
      <w:bookmarkStart w:id="918" w:name="_Toc13658673"/>
      <w:bookmarkStart w:id="919" w:name="_Toc14257763"/>
      <w:bookmarkStart w:id="920" w:name="_Toc14434403"/>
      <w:bookmarkStart w:id="921" w:name="_Toc14434825"/>
      <w:bookmarkStart w:id="922" w:name="_Toc14435249"/>
      <w:bookmarkStart w:id="923" w:name="_Toc14435670"/>
      <w:bookmarkStart w:id="924" w:name="_Toc14435344"/>
      <w:bookmarkStart w:id="925" w:name="_Toc14685762"/>
      <w:bookmarkStart w:id="926" w:name="_Toc14689604"/>
      <w:bookmarkStart w:id="927" w:name="_Toc32556427"/>
      <w:bookmarkStart w:id="928" w:name="_Toc35326247"/>
      <w:bookmarkStart w:id="929" w:name="_Toc13464158"/>
      <w:bookmarkStart w:id="930" w:name="_Toc13487303"/>
      <w:bookmarkStart w:id="931" w:name="_Toc13658674"/>
      <w:bookmarkStart w:id="932" w:name="_Toc14257764"/>
      <w:bookmarkStart w:id="933" w:name="_Toc14434404"/>
      <w:bookmarkStart w:id="934" w:name="_Toc14434826"/>
      <w:bookmarkStart w:id="935" w:name="_Toc14435250"/>
      <w:bookmarkStart w:id="936" w:name="_Toc14435671"/>
      <w:bookmarkStart w:id="937" w:name="_Toc14435345"/>
      <w:bookmarkStart w:id="938" w:name="_Toc14685763"/>
      <w:bookmarkStart w:id="939" w:name="_Toc14689605"/>
      <w:bookmarkStart w:id="940" w:name="_Toc32556428"/>
      <w:bookmarkStart w:id="941" w:name="_Toc35326248"/>
      <w:bookmarkStart w:id="942" w:name="_Toc13464159"/>
      <w:bookmarkStart w:id="943" w:name="_Toc13487304"/>
      <w:bookmarkStart w:id="944" w:name="_Toc13658675"/>
      <w:bookmarkStart w:id="945" w:name="_Toc14257765"/>
      <w:bookmarkStart w:id="946" w:name="_Toc14434405"/>
      <w:bookmarkStart w:id="947" w:name="_Toc14434827"/>
      <w:bookmarkStart w:id="948" w:name="_Toc14435251"/>
      <w:bookmarkStart w:id="949" w:name="_Toc14435672"/>
      <w:bookmarkStart w:id="950" w:name="_Toc14435348"/>
      <w:bookmarkStart w:id="951" w:name="_Toc14685764"/>
      <w:bookmarkStart w:id="952" w:name="_Toc14689606"/>
      <w:bookmarkStart w:id="953" w:name="_Toc32556429"/>
      <w:bookmarkStart w:id="954" w:name="_Toc35326249"/>
      <w:bookmarkStart w:id="955" w:name="_Toc13464160"/>
      <w:bookmarkStart w:id="956" w:name="_Toc13487305"/>
      <w:bookmarkStart w:id="957" w:name="_Toc13658676"/>
      <w:bookmarkStart w:id="958" w:name="_Toc14257766"/>
      <w:bookmarkStart w:id="959" w:name="_Toc14434406"/>
      <w:bookmarkStart w:id="960" w:name="_Toc14434828"/>
      <w:bookmarkStart w:id="961" w:name="_Toc14435252"/>
      <w:bookmarkStart w:id="962" w:name="_Toc14435673"/>
      <w:bookmarkStart w:id="963" w:name="_Toc14435349"/>
      <w:bookmarkStart w:id="964" w:name="_Toc14685765"/>
      <w:bookmarkStart w:id="965" w:name="_Toc14689607"/>
      <w:bookmarkStart w:id="966" w:name="_Toc32556430"/>
      <w:bookmarkStart w:id="967" w:name="_Toc35326250"/>
      <w:bookmarkStart w:id="968" w:name="_Toc13464161"/>
      <w:bookmarkStart w:id="969" w:name="_Toc13487306"/>
      <w:bookmarkStart w:id="970" w:name="_Toc13658677"/>
      <w:bookmarkStart w:id="971" w:name="_Toc14257767"/>
      <w:bookmarkStart w:id="972" w:name="_Toc14434407"/>
      <w:bookmarkStart w:id="973" w:name="_Toc14434829"/>
      <w:bookmarkStart w:id="974" w:name="_Toc14435253"/>
      <w:bookmarkStart w:id="975" w:name="_Toc14435674"/>
      <w:bookmarkStart w:id="976" w:name="_Toc14435350"/>
      <w:bookmarkStart w:id="977" w:name="_Toc14685766"/>
      <w:bookmarkStart w:id="978" w:name="_Toc14689608"/>
      <w:bookmarkStart w:id="979" w:name="_Toc32556431"/>
      <w:bookmarkStart w:id="980" w:name="_Toc35326251"/>
      <w:bookmarkStart w:id="981" w:name="_Toc13464162"/>
      <w:bookmarkStart w:id="982" w:name="_Toc13487307"/>
      <w:bookmarkStart w:id="983" w:name="_Toc13658678"/>
      <w:bookmarkStart w:id="984" w:name="_Toc14257768"/>
      <w:bookmarkStart w:id="985" w:name="_Toc14434408"/>
      <w:bookmarkStart w:id="986" w:name="_Toc14434830"/>
      <w:bookmarkStart w:id="987" w:name="_Toc14435254"/>
      <w:bookmarkStart w:id="988" w:name="_Toc14435675"/>
      <w:bookmarkStart w:id="989" w:name="_Toc14435351"/>
      <w:bookmarkStart w:id="990" w:name="_Toc14685767"/>
      <w:bookmarkStart w:id="991" w:name="_Toc14689609"/>
      <w:bookmarkStart w:id="992" w:name="_Toc32556432"/>
      <w:bookmarkStart w:id="993" w:name="_Toc35326252"/>
      <w:bookmarkStart w:id="994" w:name="_Toc13464163"/>
      <w:bookmarkStart w:id="995" w:name="_Toc13487308"/>
      <w:bookmarkStart w:id="996" w:name="_Toc13658679"/>
      <w:bookmarkStart w:id="997" w:name="_Toc14257769"/>
      <w:bookmarkStart w:id="998" w:name="_Toc14434409"/>
      <w:bookmarkStart w:id="999" w:name="_Toc14434831"/>
      <w:bookmarkStart w:id="1000" w:name="_Toc14435255"/>
      <w:bookmarkStart w:id="1001" w:name="_Toc14435676"/>
      <w:bookmarkStart w:id="1002" w:name="_Toc14435352"/>
      <w:bookmarkStart w:id="1003" w:name="_Toc14685768"/>
      <w:bookmarkStart w:id="1004" w:name="_Toc14689610"/>
      <w:bookmarkStart w:id="1005" w:name="_Toc32556433"/>
      <w:bookmarkStart w:id="1006" w:name="_Toc35326253"/>
      <w:bookmarkStart w:id="1007" w:name="_Toc13464164"/>
      <w:bookmarkStart w:id="1008" w:name="_Toc13487309"/>
      <w:bookmarkStart w:id="1009" w:name="_Toc13658680"/>
      <w:bookmarkStart w:id="1010" w:name="_Toc14257770"/>
      <w:bookmarkStart w:id="1011" w:name="_Toc14434410"/>
      <w:bookmarkStart w:id="1012" w:name="_Toc14434832"/>
      <w:bookmarkStart w:id="1013" w:name="_Toc14435256"/>
      <w:bookmarkStart w:id="1014" w:name="_Toc14435677"/>
      <w:bookmarkStart w:id="1015" w:name="_Toc14435353"/>
      <w:bookmarkStart w:id="1016" w:name="_Toc14685769"/>
      <w:bookmarkStart w:id="1017" w:name="_Toc14689611"/>
      <w:bookmarkStart w:id="1018" w:name="_Toc32556434"/>
      <w:bookmarkStart w:id="1019" w:name="_Toc35326254"/>
      <w:bookmarkStart w:id="1020" w:name="_Toc13464165"/>
      <w:bookmarkStart w:id="1021" w:name="_Toc13487310"/>
      <w:bookmarkStart w:id="1022" w:name="_Toc13658681"/>
      <w:bookmarkStart w:id="1023" w:name="_Toc14257771"/>
      <w:bookmarkStart w:id="1024" w:name="_Toc14434411"/>
      <w:bookmarkStart w:id="1025" w:name="_Toc14434833"/>
      <w:bookmarkStart w:id="1026" w:name="_Toc14435257"/>
      <w:bookmarkStart w:id="1027" w:name="_Toc14435678"/>
      <w:bookmarkStart w:id="1028" w:name="_Toc14435354"/>
      <w:bookmarkStart w:id="1029" w:name="_Toc14685770"/>
      <w:bookmarkStart w:id="1030" w:name="_Toc14689612"/>
      <w:bookmarkStart w:id="1031" w:name="_Toc32556435"/>
      <w:bookmarkStart w:id="1032" w:name="_Toc35326255"/>
      <w:bookmarkStart w:id="1033" w:name="_Toc13464166"/>
      <w:bookmarkStart w:id="1034" w:name="_Toc13487311"/>
      <w:bookmarkStart w:id="1035" w:name="_Toc13658682"/>
      <w:bookmarkStart w:id="1036" w:name="_Toc14257772"/>
      <w:bookmarkStart w:id="1037" w:name="_Toc14434412"/>
      <w:bookmarkStart w:id="1038" w:name="_Toc14434834"/>
      <w:bookmarkStart w:id="1039" w:name="_Toc14435258"/>
      <w:bookmarkStart w:id="1040" w:name="_Toc14435679"/>
      <w:bookmarkStart w:id="1041" w:name="_Toc14435355"/>
      <w:bookmarkStart w:id="1042" w:name="_Toc14685771"/>
      <w:bookmarkStart w:id="1043" w:name="_Toc14689613"/>
      <w:bookmarkStart w:id="1044" w:name="_Toc32556436"/>
      <w:bookmarkStart w:id="1045" w:name="_Toc35326256"/>
      <w:bookmarkStart w:id="1046" w:name="_Toc13464167"/>
      <w:bookmarkStart w:id="1047" w:name="_Toc13487312"/>
      <w:bookmarkStart w:id="1048" w:name="_Toc13658683"/>
      <w:bookmarkStart w:id="1049" w:name="_Toc14257773"/>
      <w:bookmarkStart w:id="1050" w:name="_Toc14434413"/>
      <w:bookmarkStart w:id="1051" w:name="_Toc14434835"/>
      <w:bookmarkStart w:id="1052" w:name="_Toc14435259"/>
      <w:bookmarkStart w:id="1053" w:name="_Toc14435680"/>
      <w:bookmarkStart w:id="1054" w:name="_Toc14435356"/>
      <w:bookmarkStart w:id="1055" w:name="_Toc14685772"/>
      <w:bookmarkStart w:id="1056" w:name="_Toc14689614"/>
      <w:bookmarkStart w:id="1057" w:name="_Toc32556437"/>
      <w:bookmarkStart w:id="1058" w:name="_Toc35326257"/>
      <w:bookmarkStart w:id="1059" w:name="_Toc13464168"/>
      <w:bookmarkStart w:id="1060" w:name="_Toc13487313"/>
      <w:bookmarkStart w:id="1061" w:name="_Toc13658684"/>
      <w:bookmarkStart w:id="1062" w:name="_Toc14257774"/>
      <w:bookmarkStart w:id="1063" w:name="_Toc14434414"/>
      <w:bookmarkStart w:id="1064" w:name="_Toc14434836"/>
      <w:bookmarkStart w:id="1065" w:name="_Toc14435260"/>
      <w:bookmarkStart w:id="1066" w:name="_Toc14435681"/>
      <w:bookmarkStart w:id="1067" w:name="_Toc14435357"/>
      <w:bookmarkStart w:id="1068" w:name="_Toc14685773"/>
      <w:bookmarkStart w:id="1069" w:name="_Toc14689615"/>
      <w:bookmarkStart w:id="1070" w:name="_Toc32556438"/>
      <w:bookmarkStart w:id="1071" w:name="_Toc35326258"/>
      <w:bookmarkStart w:id="1072" w:name="_Toc13464169"/>
      <w:bookmarkStart w:id="1073" w:name="_Toc13487314"/>
      <w:bookmarkStart w:id="1074" w:name="_Toc13658685"/>
      <w:bookmarkStart w:id="1075" w:name="_Toc14257775"/>
      <w:bookmarkStart w:id="1076" w:name="_Toc14434415"/>
      <w:bookmarkStart w:id="1077" w:name="_Toc14434837"/>
      <w:bookmarkStart w:id="1078" w:name="_Toc14435261"/>
      <w:bookmarkStart w:id="1079" w:name="_Toc14435682"/>
      <w:bookmarkStart w:id="1080" w:name="_Toc14435358"/>
      <w:bookmarkStart w:id="1081" w:name="_Toc14685774"/>
      <w:bookmarkStart w:id="1082" w:name="_Toc14689616"/>
      <w:bookmarkStart w:id="1083" w:name="_Toc32556439"/>
      <w:bookmarkStart w:id="1084" w:name="_Toc35326259"/>
      <w:bookmarkStart w:id="1085" w:name="_Toc13464170"/>
      <w:bookmarkStart w:id="1086" w:name="_Toc13487315"/>
      <w:bookmarkStart w:id="1087" w:name="_Toc13658686"/>
      <w:bookmarkStart w:id="1088" w:name="_Toc14257776"/>
      <w:bookmarkStart w:id="1089" w:name="_Toc14434416"/>
      <w:bookmarkStart w:id="1090" w:name="_Toc14434838"/>
      <w:bookmarkStart w:id="1091" w:name="_Toc14435262"/>
      <w:bookmarkStart w:id="1092" w:name="_Toc14435683"/>
      <w:bookmarkStart w:id="1093" w:name="_Toc14435359"/>
      <w:bookmarkStart w:id="1094" w:name="_Toc14685775"/>
      <w:bookmarkStart w:id="1095" w:name="_Toc14689617"/>
      <w:bookmarkStart w:id="1096" w:name="_Toc32556440"/>
      <w:bookmarkStart w:id="1097" w:name="_Toc35326260"/>
      <w:bookmarkStart w:id="1098" w:name="_Toc13464171"/>
      <w:bookmarkStart w:id="1099" w:name="_Toc13487316"/>
      <w:bookmarkStart w:id="1100" w:name="_Toc13658687"/>
      <w:bookmarkStart w:id="1101" w:name="_Toc14257777"/>
      <w:bookmarkStart w:id="1102" w:name="_Toc14434417"/>
      <w:bookmarkStart w:id="1103" w:name="_Toc14434839"/>
      <w:bookmarkStart w:id="1104" w:name="_Toc14435263"/>
      <w:bookmarkStart w:id="1105" w:name="_Toc14435684"/>
      <w:bookmarkStart w:id="1106" w:name="_Toc14435370"/>
      <w:bookmarkStart w:id="1107" w:name="_Toc14685776"/>
      <w:bookmarkStart w:id="1108" w:name="_Toc14689618"/>
      <w:bookmarkStart w:id="1109" w:name="_Toc32556441"/>
      <w:bookmarkStart w:id="1110" w:name="_Toc35326261"/>
      <w:bookmarkStart w:id="1111" w:name="_Toc13464172"/>
      <w:bookmarkStart w:id="1112" w:name="_Toc13487317"/>
      <w:bookmarkStart w:id="1113" w:name="_Toc13658688"/>
      <w:bookmarkStart w:id="1114" w:name="_Toc14257778"/>
      <w:bookmarkStart w:id="1115" w:name="_Toc14434418"/>
      <w:bookmarkStart w:id="1116" w:name="_Toc14434840"/>
      <w:bookmarkStart w:id="1117" w:name="_Toc14435264"/>
      <w:bookmarkStart w:id="1118" w:name="_Toc14435685"/>
      <w:bookmarkStart w:id="1119" w:name="_Toc14435371"/>
      <w:bookmarkStart w:id="1120" w:name="_Toc14685777"/>
      <w:bookmarkStart w:id="1121" w:name="_Toc14689619"/>
      <w:bookmarkStart w:id="1122" w:name="_Toc32556442"/>
      <w:bookmarkStart w:id="1123" w:name="_Toc35326262"/>
      <w:bookmarkStart w:id="1124" w:name="_Toc13464173"/>
      <w:bookmarkStart w:id="1125" w:name="_Toc13487318"/>
      <w:bookmarkStart w:id="1126" w:name="_Toc13658689"/>
      <w:bookmarkStart w:id="1127" w:name="_Toc14257779"/>
      <w:bookmarkStart w:id="1128" w:name="_Toc14434419"/>
      <w:bookmarkStart w:id="1129" w:name="_Toc14434841"/>
      <w:bookmarkStart w:id="1130" w:name="_Toc14435265"/>
      <w:bookmarkStart w:id="1131" w:name="_Toc14435686"/>
      <w:bookmarkStart w:id="1132" w:name="_Toc14435372"/>
      <w:bookmarkStart w:id="1133" w:name="_Toc14685778"/>
      <w:bookmarkStart w:id="1134" w:name="_Toc14689620"/>
      <w:bookmarkStart w:id="1135" w:name="_Toc32556443"/>
      <w:bookmarkStart w:id="1136" w:name="_Toc35326263"/>
      <w:bookmarkStart w:id="1137" w:name="_Toc427246098"/>
      <w:bookmarkStart w:id="1138" w:name="_Toc440628936"/>
      <w:bookmarkStart w:id="1139" w:name="_Toc442865131"/>
      <w:bookmarkStart w:id="1140" w:name="_Toc442865214"/>
      <w:bookmarkStart w:id="1141" w:name="_Toc308718781"/>
      <w:bookmarkStart w:id="1142" w:name="_Toc226018866"/>
      <w:bookmarkStart w:id="1143" w:name="_Toc300913876"/>
      <w:bookmarkStart w:id="1144" w:name="_Ref303599343"/>
      <w:bookmarkEnd w:id="809"/>
      <w:bookmarkEnd w:id="810"/>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r w:rsidRPr="00A3113C">
        <w:lastRenderedPageBreak/>
        <w:t>Task-Priced Services (Core)</w:t>
      </w:r>
      <w:bookmarkEnd w:id="1141"/>
      <w:bookmarkEnd w:id="1142"/>
    </w:p>
    <w:p w14:paraId="0992BD61" w14:textId="77777777" w:rsidR="00C554BF" w:rsidRPr="00A3113C" w:rsidRDefault="00C554BF" w:rsidP="00C554BF">
      <w:pPr>
        <w:pStyle w:val="NoteToDrafters-ASDEFCON"/>
      </w:pPr>
      <w:bookmarkStart w:id="1145" w:name="_Ref307300299"/>
      <w:r w:rsidRPr="00A3113C">
        <w:t xml:space="preserve">Note to drafters:  Task-Priced Services enable part of the Contract to function similar to a standing-offer for Services (including Item purchases) that are listed as Task-Priced Services in </w:t>
      </w:r>
      <w:r w:rsidRPr="000A2A14">
        <w:t>Attachment B</w:t>
      </w:r>
      <w:r w:rsidRPr="00A3113C">
        <w:t xml:space="preserve"> (if any).  </w:t>
      </w:r>
    </w:p>
    <w:p w14:paraId="5D77EC15" w14:textId="77777777" w:rsidR="00C554BF" w:rsidRPr="00A3113C" w:rsidRDefault="00C554BF" w:rsidP="00C554BF">
      <w:pPr>
        <w:pStyle w:val="COTCOCLV3-ASDEFCON"/>
        <w:rPr>
          <w:lang w:eastAsia="zh-CN"/>
        </w:rPr>
      </w:pPr>
      <w:bookmarkStart w:id="1146" w:name="_Ref322623090"/>
      <w:r w:rsidRPr="00A3113C">
        <w:rPr>
          <w:lang w:eastAsia="zh-CN"/>
        </w:rPr>
        <w:t>The Commonwealth Representative may by notice authorise the Contractor to provide a Task-Priced Service described in the notice.</w:t>
      </w:r>
      <w:bookmarkEnd w:id="1145"/>
      <w:bookmarkEnd w:id="1146"/>
    </w:p>
    <w:p w14:paraId="5CA8C428" w14:textId="2EDAB2E0" w:rsidR="00C554BF" w:rsidRPr="00A3113C" w:rsidRDefault="00C554BF" w:rsidP="00C554BF">
      <w:pPr>
        <w:pStyle w:val="COTCOCLV3-ASDEFCON"/>
      </w:pPr>
      <w:r w:rsidRPr="00A3113C">
        <w:rPr>
          <w:lang w:eastAsia="zh-CN"/>
        </w:rPr>
        <w:t xml:space="preserve">If the Commonwealth Representative gives the Contractor a notice under clause </w:t>
      </w:r>
      <w:r w:rsidRPr="00124861">
        <w:rPr>
          <w:lang w:eastAsia="zh-CN"/>
        </w:rPr>
        <w:fldChar w:fldCharType="begin"/>
      </w:r>
      <w:r w:rsidRPr="009624E4">
        <w:rPr>
          <w:lang w:eastAsia="zh-CN"/>
        </w:rPr>
        <w:instrText xml:space="preserve"> REF _Ref322623090 \r \h  \* MERGEFORMAT </w:instrText>
      </w:r>
      <w:r w:rsidRPr="00124861">
        <w:rPr>
          <w:lang w:eastAsia="zh-CN"/>
        </w:rPr>
      </w:r>
      <w:r w:rsidRPr="00124861">
        <w:rPr>
          <w:lang w:eastAsia="zh-CN"/>
        </w:rPr>
        <w:fldChar w:fldCharType="separate"/>
      </w:r>
      <w:r w:rsidR="00902F31">
        <w:rPr>
          <w:lang w:eastAsia="zh-CN"/>
        </w:rPr>
        <w:t>3.10.1</w:t>
      </w:r>
      <w:r w:rsidRPr="00124861">
        <w:rPr>
          <w:lang w:eastAsia="zh-CN"/>
        </w:rPr>
        <w:fldChar w:fldCharType="end"/>
      </w:r>
      <w:r w:rsidRPr="00A3113C">
        <w:rPr>
          <w:lang w:eastAsia="zh-CN"/>
        </w:rPr>
        <w:t xml:space="preserve">, the Contractor shall: </w:t>
      </w:r>
    </w:p>
    <w:p w14:paraId="517A2D43" w14:textId="509EEB48" w:rsidR="00C554BF" w:rsidRPr="00A3113C" w:rsidRDefault="00C554BF" w:rsidP="00C554BF">
      <w:pPr>
        <w:pStyle w:val="COTCOCLV4-ASDEFCON"/>
      </w:pPr>
      <w:r w:rsidRPr="00A3113C">
        <w:t xml:space="preserve">commence </w:t>
      </w:r>
      <w:r w:rsidRPr="00A3113C">
        <w:rPr>
          <w:lang w:eastAsia="zh-CN"/>
        </w:rPr>
        <w:t xml:space="preserve">the Task-Priced Service within </w:t>
      </w:r>
      <w:r w:rsidR="00731D66">
        <w:rPr>
          <w:lang w:eastAsia="zh-CN"/>
        </w:rPr>
        <w:t>2</w:t>
      </w:r>
      <w:r w:rsidR="00731D66" w:rsidRPr="00A3113C">
        <w:rPr>
          <w:lang w:eastAsia="zh-CN"/>
        </w:rPr>
        <w:t xml:space="preserve"> </w:t>
      </w:r>
      <w:r w:rsidRPr="00A3113C">
        <w:rPr>
          <w:lang w:eastAsia="zh-CN"/>
        </w:rPr>
        <w:t xml:space="preserve">Working Days of the notice (or within a longer period (if any) specified in the Contract or by the Commonwealth in the notice); </w:t>
      </w:r>
    </w:p>
    <w:p w14:paraId="57275169" w14:textId="77777777" w:rsidR="00C554BF" w:rsidRPr="00A3113C" w:rsidRDefault="00C554BF" w:rsidP="00C554BF">
      <w:pPr>
        <w:pStyle w:val="COTCOCLV4-ASDEFCON"/>
      </w:pPr>
      <w:r w:rsidRPr="00A3113C">
        <w:t>provide the Task-Priced Service in accordance with the Contract; and</w:t>
      </w:r>
    </w:p>
    <w:p w14:paraId="1A6AFC78" w14:textId="77777777" w:rsidR="00C554BF" w:rsidRPr="00A3113C" w:rsidRDefault="00C554BF" w:rsidP="00C554BF">
      <w:pPr>
        <w:pStyle w:val="COTCOCLV4-ASDEFCON"/>
      </w:pPr>
      <w:r w:rsidRPr="00A3113C">
        <w:rPr>
          <w:lang w:eastAsia="zh-CN"/>
        </w:rPr>
        <w:t>complete the Task-Priced Service (and achieve Acceptance of any relevant Deliverables) within the period specified for that Task-Priced Service in the Contract (or within the longer period (if any) specified by the Commonwealth in the notice).</w:t>
      </w:r>
    </w:p>
    <w:p w14:paraId="15643A79" w14:textId="77777777" w:rsidR="00C554BF" w:rsidRPr="00A3113C" w:rsidRDefault="00C554BF">
      <w:pPr>
        <w:pStyle w:val="COTCOCLV2-ASDEFCON"/>
      </w:pPr>
      <w:bookmarkStart w:id="1147" w:name="_Toc332622161"/>
      <w:bookmarkStart w:id="1148" w:name="_Ref335696050"/>
      <w:bookmarkStart w:id="1149" w:name="_Toc226018867"/>
      <w:bookmarkEnd w:id="1147"/>
      <w:r w:rsidRPr="00A3113C">
        <w:t>Survey and Quote Services (Core)</w:t>
      </w:r>
      <w:bookmarkEnd w:id="1143"/>
      <w:bookmarkEnd w:id="1144"/>
      <w:bookmarkEnd w:id="1148"/>
      <w:bookmarkEnd w:id="1149"/>
    </w:p>
    <w:p w14:paraId="4123F43F" w14:textId="57C1DDEF" w:rsidR="00C554BF" w:rsidRPr="00A3113C" w:rsidRDefault="00C554BF" w:rsidP="00C554BF">
      <w:pPr>
        <w:pStyle w:val="COTCOCLV3-ASDEFCON"/>
        <w:rPr>
          <w:lang w:eastAsia="zh-CN"/>
        </w:rPr>
      </w:pPr>
      <w:bookmarkStart w:id="1150" w:name="_Ref300816671"/>
      <w:r w:rsidRPr="00A3113C">
        <w:rPr>
          <w:lang w:eastAsia="zh-CN"/>
        </w:rPr>
        <w:t>The Commonwealth Representative may request the Contractor to provide a quote for the provision of an S&amp;Q Service described in the request.</w:t>
      </w:r>
      <w:r w:rsidR="003246BE">
        <w:rPr>
          <w:lang w:eastAsia="zh-CN"/>
        </w:rPr>
        <w:t xml:space="preserve"> </w:t>
      </w:r>
      <w:r w:rsidRPr="00A3113C">
        <w:rPr>
          <w:lang w:eastAsia="zh-CN"/>
        </w:rPr>
        <w:t xml:space="preserve"> The request shall be in the form of </w:t>
      </w:r>
      <w:r w:rsidRPr="00A3113C">
        <w:t>Part 1 of Annex A to DID-S</w:t>
      </w:r>
      <w:r w:rsidR="00307CB0">
        <w:t>PTS</w:t>
      </w:r>
      <w:r w:rsidRPr="00A3113C">
        <w:t>-S&amp;Q</w:t>
      </w:r>
      <w:r w:rsidRPr="00A3113C">
        <w:rPr>
          <w:lang w:eastAsia="zh-CN"/>
        </w:rPr>
        <w:t>.</w:t>
      </w:r>
      <w:bookmarkEnd w:id="1150"/>
    </w:p>
    <w:p w14:paraId="1B5DE8E2" w14:textId="160C2A31" w:rsidR="00C554BF" w:rsidRPr="00A3113C" w:rsidRDefault="00C554BF" w:rsidP="00C554BF">
      <w:pPr>
        <w:pStyle w:val="COTCOCLV3-ASDEFCON"/>
        <w:rPr>
          <w:lang w:eastAsia="zh-CN"/>
        </w:rPr>
      </w:pPr>
      <w:r w:rsidRPr="00A3113C">
        <w:rPr>
          <w:lang w:eastAsia="zh-CN"/>
        </w:rPr>
        <w:t>The Contractor shall, before the due date specified by the Commonwealth in the request, conduct a survey of the S&amp;Q Service and submit a quote for the S&amp;Q Service (</w:t>
      </w:r>
      <w:r w:rsidRPr="00A3113C">
        <w:rPr>
          <w:b/>
          <w:bCs/>
          <w:lang w:eastAsia="zh-CN"/>
        </w:rPr>
        <w:t>S&amp;Q Quote</w:t>
      </w:r>
      <w:r w:rsidRPr="00A3113C">
        <w:rPr>
          <w:lang w:eastAsia="zh-CN"/>
        </w:rPr>
        <w:t>) by completing</w:t>
      </w:r>
      <w:r w:rsidRPr="00A3113C">
        <w:t xml:space="preserve"> Part 2 of Annex A to DID-S</w:t>
      </w:r>
      <w:r w:rsidR="00307CB0">
        <w:t>PTS</w:t>
      </w:r>
      <w:r w:rsidRPr="00A3113C">
        <w:t>-S&amp;Q</w:t>
      </w:r>
      <w:r w:rsidRPr="00A3113C">
        <w:rPr>
          <w:lang w:eastAsia="zh-CN"/>
        </w:rPr>
        <w:t>.</w:t>
      </w:r>
      <w:r w:rsidR="003246BE">
        <w:rPr>
          <w:lang w:eastAsia="zh-CN"/>
        </w:rPr>
        <w:t xml:space="preserve"> </w:t>
      </w:r>
      <w:r w:rsidRPr="00A3113C">
        <w:rPr>
          <w:lang w:eastAsia="zh-CN"/>
        </w:rPr>
        <w:t xml:space="preserve"> The S&amp;Q Quote shall include a price for the provision of the requested S&amp;Q Service:</w:t>
      </w:r>
    </w:p>
    <w:p w14:paraId="7CBBF154" w14:textId="77777777" w:rsidR="00C554BF" w:rsidRPr="00A3113C" w:rsidRDefault="00C554BF" w:rsidP="00C554BF">
      <w:pPr>
        <w:pStyle w:val="COTCOCLV4-ASDEFCON"/>
        <w:rPr>
          <w:lang w:eastAsia="zh-CN"/>
        </w:rPr>
      </w:pPr>
      <w:r w:rsidRPr="00A3113C">
        <w:rPr>
          <w:lang w:eastAsia="zh-CN"/>
        </w:rPr>
        <w:t>prepared on the price basis specified by the Commonwealth in the request; and</w:t>
      </w:r>
    </w:p>
    <w:p w14:paraId="51260B71" w14:textId="77777777" w:rsidR="00C554BF" w:rsidRPr="00A3113C" w:rsidRDefault="00C554BF" w:rsidP="00C554BF">
      <w:pPr>
        <w:pStyle w:val="COTCOCLV4-ASDEFCON"/>
        <w:rPr>
          <w:lang w:eastAsia="zh-CN"/>
        </w:rPr>
      </w:pPr>
      <w:r w:rsidRPr="00A3113C">
        <w:rPr>
          <w:lang w:eastAsia="zh-CN"/>
        </w:rPr>
        <w:t xml:space="preserve">calculated in accordance with </w:t>
      </w:r>
      <w:r w:rsidRPr="00124861">
        <w:rPr>
          <w:lang w:eastAsia="zh-CN"/>
        </w:rPr>
        <w:t>Attachment B</w:t>
      </w:r>
      <w:r w:rsidRPr="00A3113C">
        <w:rPr>
          <w:lang w:eastAsia="zh-CN"/>
        </w:rPr>
        <w:t>.</w:t>
      </w:r>
    </w:p>
    <w:p w14:paraId="3B91C57E" w14:textId="169E99AA" w:rsidR="00C554BF" w:rsidRPr="00A3113C" w:rsidRDefault="00C554BF" w:rsidP="00C554BF">
      <w:pPr>
        <w:pStyle w:val="COTCOCLV3-ASDEFCON"/>
        <w:rPr>
          <w:lang w:eastAsia="zh-CN"/>
        </w:rPr>
      </w:pPr>
      <w:bookmarkStart w:id="1151" w:name="_Ref333511417"/>
      <w:r>
        <w:rPr>
          <w:lang w:eastAsia="zh-CN"/>
        </w:rPr>
        <w:t>The obligation to provide the S&amp;Q Service in accordance with the</w:t>
      </w:r>
      <w:r w:rsidRPr="00A3113C">
        <w:rPr>
          <w:lang w:eastAsia="zh-CN"/>
        </w:rPr>
        <w:t xml:space="preserve"> S&amp;Q Quote shall take effect when an S&amp;Q Order in the form of </w:t>
      </w:r>
      <w:r w:rsidRPr="00A3113C">
        <w:t>Part 3 of</w:t>
      </w:r>
      <w:r w:rsidRPr="00A3113C">
        <w:rPr>
          <w:lang w:eastAsia="zh-CN"/>
        </w:rPr>
        <w:t xml:space="preserve"> Annex A to </w:t>
      </w:r>
      <w:r w:rsidRPr="00A3113C">
        <w:t>DID-S</w:t>
      </w:r>
      <w:r w:rsidR="00307CB0">
        <w:t>PTS</w:t>
      </w:r>
      <w:r w:rsidRPr="00A3113C">
        <w:t>-S&amp;Q</w:t>
      </w:r>
      <w:r w:rsidRPr="00A3113C">
        <w:rPr>
          <w:lang w:eastAsia="zh-CN"/>
        </w:rPr>
        <w:t xml:space="preserve"> is executed by the Commonwealth (</w:t>
      </w:r>
      <w:r>
        <w:rPr>
          <w:lang w:eastAsia="zh-CN"/>
        </w:rPr>
        <w:t>‘</w:t>
      </w:r>
      <w:r w:rsidRPr="00A3113C">
        <w:rPr>
          <w:b/>
          <w:bCs/>
          <w:lang w:eastAsia="zh-CN"/>
        </w:rPr>
        <w:t>S&amp;Q Order</w:t>
      </w:r>
      <w:r>
        <w:rPr>
          <w:b/>
          <w:bCs/>
          <w:lang w:eastAsia="zh-CN"/>
        </w:rPr>
        <w:t>’</w:t>
      </w:r>
      <w:r w:rsidRPr="00A3113C">
        <w:rPr>
          <w:bCs/>
          <w:lang w:eastAsia="zh-CN"/>
        </w:rPr>
        <w:t>)</w:t>
      </w:r>
      <w:r w:rsidRPr="00A3113C">
        <w:rPr>
          <w:lang w:eastAsia="zh-CN"/>
        </w:rPr>
        <w:t>.</w:t>
      </w:r>
      <w:bookmarkEnd w:id="1151"/>
    </w:p>
    <w:p w14:paraId="62524BA3" w14:textId="77777777" w:rsidR="00C554BF" w:rsidRPr="00A3113C" w:rsidRDefault="00C554BF" w:rsidP="00C554BF">
      <w:pPr>
        <w:pStyle w:val="COTCOCLV3-ASDEFCON"/>
        <w:rPr>
          <w:lang w:eastAsia="zh-CN"/>
        </w:rPr>
      </w:pPr>
      <w:r w:rsidRPr="00A3113C">
        <w:rPr>
          <w:lang w:eastAsia="zh-CN"/>
        </w:rPr>
        <w:t>The Contractor shall:</w:t>
      </w:r>
    </w:p>
    <w:p w14:paraId="0A2C9664" w14:textId="77777777" w:rsidR="00C554BF" w:rsidRPr="00A3113C" w:rsidRDefault="00C554BF" w:rsidP="00C554BF">
      <w:pPr>
        <w:pStyle w:val="COTCOCLV4-ASDEFCON"/>
        <w:rPr>
          <w:lang w:eastAsia="zh-CN"/>
        </w:rPr>
      </w:pPr>
      <w:r w:rsidRPr="00A3113C">
        <w:rPr>
          <w:lang w:eastAsia="zh-CN"/>
        </w:rPr>
        <w:t>provide the S&amp;Q Service in accordance with the Contract and the S&amp;Q Order; and</w:t>
      </w:r>
    </w:p>
    <w:p w14:paraId="6B923C90" w14:textId="77777777" w:rsidR="00C554BF" w:rsidRPr="00A3113C" w:rsidRDefault="00C554BF" w:rsidP="00C554BF">
      <w:pPr>
        <w:pStyle w:val="COTCOCLV4-ASDEFCON"/>
        <w:rPr>
          <w:lang w:eastAsia="zh-CN"/>
        </w:rPr>
      </w:pPr>
      <w:r w:rsidRPr="00A3113C">
        <w:rPr>
          <w:lang w:eastAsia="zh-CN"/>
        </w:rPr>
        <w:t>complete the S&amp;Q Service within the periods specified in the S&amp;Q Order.</w:t>
      </w:r>
    </w:p>
    <w:p w14:paraId="642A5007" w14:textId="77777777" w:rsidR="00C554BF" w:rsidRPr="00A3113C" w:rsidRDefault="00C554BF">
      <w:pPr>
        <w:pStyle w:val="COTCOCLV2-ASDEFCON"/>
      </w:pPr>
      <w:bookmarkStart w:id="1152" w:name="_Toc332622163"/>
      <w:bookmarkStart w:id="1153" w:name="_Toc336606431"/>
      <w:bookmarkStart w:id="1154" w:name="_Toc338402232"/>
      <w:bookmarkStart w:id="1155" w:name="_Toc336606433"/>
      <w:bookmarkStart w:id="1156" w:name="_Toc338402234"/>
      <w:bookmarkStart w:id="1157" w:name="_Toc13464178"/>
      <w:bookmarkStart w:id="1158" w:name="_Toc13487323"/>
      <w:bookmarkStart w:id="1159" w:name="_Toc13658694"/>
      <w:bookmarkStart w:id="1160" w:name="_Toc14257784"/>
      <w:bookmarkStart w:id="1161" w:name="_Toc14434424"/>
      <w:bookmarkStart w:id="1162" w:name="_Toc14434846"/>
      <w:bookmarkStart w:id="1163" w:name="_Toc14435270"/>
      <w:bookmarkStart w:id="1164" w:name="_Toc14435691"/>
      <w:bookmarkStart w:id="1165" w:name="_Toc14435381"/>
      <w:bookmarkStart w:id="1166" w:name="_Toc14685783"/>
      <w:bookmarkStart w:id="1167" w:name="_Toc14689625"/>
      <w:bookmarkStart w:id="1168" w:name="_Toc32556448"/>
      <w:bookmarkStart w:id="1169" w:name="_Toc35326268"/>
      <w:bookmarkStart w:id="1170" w:name="_Toc13464179"/>
      <w:bookmarkStart w:id="1171" w:name="_Toc13487324"/>
      <w:bookmarkStart w:id="1172" w:name="_Toc13658695"/>
      <w:bookmarkStart w:id="1173" w:name="_Toc14257785"/>
      <w:bookmarkStart w:id="1174" w:name="_Toc14434425"/>
      <w:bookmarkStart w:id="1175" w:name="_Toc14434847"/>
      <w:bookmarkStart w:id="1176" w:name="_Toc14435271"/>
      <w:bookmarkStart w:id="1177" w:name="_Toc14435692"/>
      <w:bookmarkStart w:id="1178" w:name="_Toc14435382"/>
      <w:bookmarkStart w:id="1179" w:name="_Toc14685784"/>
      <w:bookmarkStart w:id="1180" w:name="_Toc14689626"/>
      <w:bookmarkStart w:id="1181" w:name="_Toc32556449"/>
      <w:bookmarkStart w:id="1182" w:name="_Toc35326269"/>
      <w:bookmarkStart w:id="1183" w:name="_Toc13464180"/>
      <w:bookmarkStart w:id="1184" w:name="_Toc13487325"/>
      <w:bookmarkStart w:id="1185" w:name="_Toc13658696"/>
      <w:bookmarkStart w:id="1186" w:name="_Toc14257786"/>
      <w:bookmarkStart w:id="1187" w:name="_Toc14434426"/>
      <w:bookmarkStart w:id="1188" w:name="_Toc14434848"/>
      <w:bookmarkStart w:id="1189" w:name="_Toc14435272"/>
      <w:bookmarkStart w:id="1190" w:name="_Toc14435693"/>
      <w:bookmarkStart w:id="1191" w:name="_Toc14435383"/>
      <w:bookmarkStart w:id="1192" w:name="_Toc14685785"/>
      <w:bookmarkStart w:id="1193" w:name="_Toc14689627"/>
      <w:bookmarkStart w:id="1194" w:name="_Toc32556450"/>
      <w:bookmarkStart w:id="1195" w:name="_Toc35326270"/>
      <w:bookmarkStart w:id="1196" w:name="_Toc13464181"/>
      <w:bookmarkStart w:id="1197" w:name="_Toc13487326"/>
      <w:bookmarkStart w:id="1198" w:name="_Toc13658697"/>
      <w:bookmarkStart w:id="1199" w:name="_Toc14257787"/>
      <w:bookmarkStart w:id="1200" w:name="_Toc14434427"/>
      <w:bookmarkStart w:id="1201" w:name="_Toc14434849"/>
      <w:bookmarkStart w:id="1202" w:name="_Toc14435273"/>
      <w:bookmarkStart w:id="1203" w:name="_Toc14435694"/>
      <w:bookmarkStart w:id="1204" w:name="_Toc14435384"/>
      <w:bookmarkStart w:id="1205" w:name="_Toc14685786"/>
      <w:bookmarkStart w:id="1206" w:name="_Toc14689628"/>
      <w:bookmarkStart w:id="1207" w:name="_Toc32556451"/>
      <w:bookmarkStart w:id="1208" w:name="_Toc35326271"/>
      <w:bookmarkStart w:id="1209" w:name="_Toc13464182"/>
      <w:bookmarkStart w:id="1210" w:name="_Toc13487327"/>
      <w:bookmarkStart w:id="1211" w:name="_Toc13658698"/>
      <w:bookmarkStart w:id="1212" w:name="_Toc14257788"/>
      <w:bookmarkStart w:id="1213" w:name="_Toc14434428"/>
      <w:bookmarkStart w:id="1214" w:name="_Toc14434850"/>
      <w:bookmarkStart w:id="1215" w:name="_Toc14435274"/>
      <w:bookmarkStart w:id="1216" w:name="_Toc14435695"/>
      <w:bookmarkStart w:id="1217" w:name="_Toc14435385"/>
      <w:bookmarkStart w:id="1218" w:name="_Toc14685787"/>
      <w:bookmarkStart w:id="1219" w:name="_Toc14689629"/>
      <w:bookmarkStart w:id="1220" w:name="_Toc32556452"/>
      <w:bookmarkStart w:id="1221" w:name="_Toc35326272"/>
      <w:bookmarkStart w:id="1222" w:name="_Toc13464183"/>
      <w:bookmarkStart w:id="1223" w:name="_Toc13487328"/>
      <w:bookmarkStart w:id="1224" w:name="_Toc13658699"/>
      <w:bookmarkStart w:id="1225" w:name="_Toc14257789"/>
      <w:bookmarkStart w:id="1226" w:name="_Toc14434429"/>
      <w:bookmarkStart w:id="1227" w:name="_Toc14434851"/>
      <w:bookmarkStart w:id="1228" w:name="_Toc14435275"/>
      <w:bookmarkStart w:id="1229" w:name="_Toc14435696"/>
      <w:bookmarkStart w:id="1230" w:name="_Toc14435386"/>
      <w:bookmarkStart w:id="1231" w:name="_Toc14685788"/>
      <w:bookmarkStart w:id="1232" w:name="_Toc14689630"/>
      <w:bookmarkStart w:id="1233" w:name="_Toc32556453"/>
      <w:bookmarkStart w:id="1234" w:name="_Toc35326273"/>
      <w:bookmarkStart w:id="1235" w:name="_Toc13464184"/>
      <w:bookmarkStart w:id="1236" w:name="_Toc13487329"/>
      <w:bookmarkStart w:id="1237" w:name="_Toc13658700"/>
      <w:bookmarkStart w:id="1238" w:name="_Toc14257790"/>
      <w:bookmarkStart w:id="1239" w:name="_Toc14434430"/>
      <w:bookmarkStart w:id="1240" w:name="_Toc14434852"/>
      <w:bookmarkStart w:id="1241" w:name="_Toc14435276"/>
      <w:bookmarkStart w:id="1242" w:name="_Toc14435697"/>
      <w:bookmarkStart w:id="1243" w:name="_Toc14435387"/>
      <w:bookmarkStart w:id="1244" w:name="_Toc14685789"/>
      <w:bookmarkStart w:id="1245" w:name="_Toc14689631"/>
      <w:bookmarkStart w:id="1246" w:name="_Toc32556454"/>
      <w:bookmarkStart w:id="1247" w:name="_Toc35326274"/>
      <w:bookmarkStart w:id="1248" w:name="_Toc13464185"/>
      <w:bookmarkStart w:id="1249" w:name="_Toc13487330"/>
      <w:bookmarkStart w:id="1250" w:name="_Toc13658701"/>
      <w:bookmarkStart w:id="1251" w:name="_Toc14257791"/>
      <w:bookmarkStart w:id="1252" w:name="_Toc14434431"/>
      <w:bookmarkStart w:id="1253" w:name="_Toc14434853"/>
      <w:bookmarkStart w:id="1254" w:name="_Toc14435277"/>
      <w:bookmarkStart w:id="1255" w:name="_Toc14435698"/>
      <w:bookmarkStart w:id="1256" w:name="_Toc14435388"/>
      <w:bookmarkStart w:id="1257" w:name="_Toc14685790"/>
      <w:bookmarkStart w:id="1258" w:name="_Toc14689632"/>
      <w:bookmarkStart w:id="1259" w:name="_Toc32556455"/>
      <w:bookmarkStart w:id="1260" w:name="_Toc35326275"/>
      <w:bookmarkStart w:id="1261" w:name="_Toc6998785"/>
      <w:bookmarkStart w:id="1262" w:name="_Toc13464186"/>
      <w:bookmarkStart w:id="1263" w:name="_Toc13487331"/>
      <w:bookmarkStart w:id="1264" w:name="_Toc13658702"/>
      <w:bookmarkStart w:id="1265" w:name="_Toc14257792"/>
      <w:bookmarkStart w:id="1266" w:name="_Toc14434432"/>
      <w:bookmarkStart w:id="1267" w:name="_Toc14434854"/>
      <w:bookmarkStart w:id="1268" w:name="_Toc14435278"/>
      <w:bookmarkStart w:id="1269" w:name="_Toc14435699"/>
      <w:bookmarkStart w:id="1270" w:name="_Toc14435389"/>
      <w:bookmarkStart w:id="1271" w:name="_Toc14685791"/>
      <w:bookmarkStart w:id="1272" w:name="_Toc14689633"/>
      <w:bookmarkStart w:id="1273" w:name="_Toc32556456"/>
      <w:bookmarkStart w:id="1274" w:name="_Toc35326276"/>
      <w:bookmarkStart w:id="1275" w:name="_Toc6998786"/>
      <w:bookmarkStart w:id="1276" w:name="_Toc13464187"/>
      <w:bookmarkStart w:id="1277" w:name="_Toc13487332"/>
      <w:bookmarkStart w:id="1278" w:name="_Toc13658703"/>
      <w:bookmarkStart w:id="1279" w:name="_Toc14257793"/>
      <w:bookmarkStart w:id="1280" w:name="_Toc14434433"/>
      <w:bookmarkStart w:id="1281" w:name="_Toc14434855"/>
      <w:bookmarkStart w:id="1282" w:name="_Toc14435279"/>
      <w:bookmarkStart w:id="1283" w:name="_Toc14435700"/>
      <w:bookmarkStart w:id="1284" w:name="_Toc14435390"/>
      <w:bookmarkStart w:id="1285" w:name="_Toc14685792"/>
      <w:bookmarkStart w:id="1286" w:name="_Toc14689634"/>
      <w:bookmarkStart w:id="1287" w:name="_Toc32556457"/>
      <w:bookmarkStart w:id="1288" w:name="_Toc35326277"/>
      <w:bookmarkStart w:id="1289" w:name="_Toc6998787"/>
      <w:bookmarkStart w:id="1290" w:name="_Toc13464188"/>
      <w:bookmarkStart w:id="1291" w:name="_Toc13487333"/>
      <w:bookmarkStart w:id="1292" w:name="_Toc13658704"/>
      <w:bookmarkStart w:id="1293" w:name="_Toc14257794"/>
      <w:bookmarkStart w:id="1294" w:name="_Toc14434434"/>
      <w:bookmarkStart w:id="1295" w:name="_Toc14434856"/>
      <w:bookmarkStart w:id="1296" w:name="_Toc14435280"/>
      <w:bookmarkStart w:id="1297" w:name="_Toc14435701"/>
      <w:bookmarkStart w:id="1298" w:name="_Toc14435393"/>
      <w:bookmarkStart w:id="1299" w:name="_Toc14685793"/>
      <w:bookmarkStart w:id="1300" w:name="_Toc14689635"/>
      <w:bookmarkStart w:id="1301" w:name="_Toc32556458"/>
      <w:bookmarkStart w:id="1302" w:name="_Toc35326278"/>
      <w:bookmarkStart w:id="1303" w:name="_Toc6998788"/>
      <w:bookmarkStart w:id="1304" w:name="_Toc13464189"/>
      <w:bookmarkStart w:id="1305" w:name="_Toc13487334"/>
      <w:bookmarkStart w:id="1306" w:name="_Toc13658705"/>
      <w:bookmarkStart w:id="1307" w:name="_Toc14257795"/>
      <w:bookmarkStart w:id="1308" w:name="_Toc14434435"/>
      <w:bookmarkStart w:id="1309" w:name="_Toc14434857"/>
      <w:bookmarkStart w:id="1310" w:name="_Toc14435281"/>
      <w:bookmarkStart w:id="1311" w:name="_Toc14435702"/>
      <w:bookmarkStart w:id="1312" w:name="_Toc14435394"/>
      <w:bookmarkStart w:id="1313" w:name="_Toc14685794"/>
      <w:bookmarkStart w:id="1314" w:name="_Toc14689636"/>
      <w:bookmarkStart w:id="1315" w:name="_Toc32556459"/>
      <w:bookmarkStart w:id="1316" w:name="_Toc35326279"/>
      <w:bookmarkStart w:id="1317" w:name="_Toc6998789"/>
      <w:bookmarkStart w:id="1318" w:name="_Toc13464190"/>
      <w:bookmarkStart w:id="1319" w:name="_Toc13487335"/>
      <w:bookmarkStart w:id="1320" w:name="_Toc13658706"/>
      <w:bookmarkStart w:id="1321" w:name="_Toc14257796"/>
      <w:bookmarkStart w:id="1322" w:name="_Toc14434436"/>
      <w:bookmarkStart w:id="1323" w:name="_Toc14434858"/>
      <w:bookmarkStart w:id="1324" w:name="_Toc14435282"/>
      <w:bookmarkStart w:id="1325" w:name="_Toc14435703"/>
      <w:bookmarkStart w:id="1326" w:name="_Toc14435396"/>
      <w:bookmarkStart w:id="1327" w:name="_Toc14685795"/>
      <w:bookmarkStart w:id="1328" w:name="_Toc14689637"/>
      <w:bookmarkStart w:id="1329" w:name="_Toc32556460"/>
      <w:bookmarkStart w:id="1330" w:name="_Toc35326280"/>
      <w:bookmarkStart w:id="1331" w:name="_Toc6998790"/>
      <w:bookmarkStart w:id="1332" w:name="_Toc13464191"/>
      <w:bookmarkStart w:id="1333" w:name="_Toc13487336"/>
      <w:bookmarkStart w:id="1334" w:name="_Toc13658707"/>
      <w:bookmarkStart w:id="1335" w:name="_Toc14257797"/>
      <w:bookmarkStart w:id="1336" w:name="_Toc14434437"/>
      <w:bookmarkStart w:id="1337" w:name="_Toc14434859"/>
      <w:bookmarkStart w:id="1338" w:name="_Toc14435283"/>
      <w:bookmarkStart w:id="1339" w:name="_Toc14435704"/>
      <w:bookmarkStart w:id="1340" w:name="_Toc14435397"/>
      <w:bookmarkStart w:id="1341" w:name="_Toc14685796"/>
      <w:bookmarkStart w:id="1342" w:name="_Toc14689638"/>
      <w:bookmarkStart w:id="1343" w:name="_Toc32556461"/>
      <w:bookmarkStart w:id="1344" w:name="_Toc35326281"/>
      <w:bookmarkStart w:id="1345" w:name="_Toc336606441"/>
      <w:bookmarkStart w:id="1346" w:name="_Toc341267587"/>
      <w:bookmarkStart w:id="1347" w:name="_Toc336606442"/>
      <w:bookmarkStart w:id="1348" w:name="_Toc338402241"/>
      <w:bookmarkStart w:id="1349" w:name="_Toc336606443"/>
      <w:bookmarkStart w:id="1350" w:name="_Toc338402242"/>
      <w:bookmarkStart w:id="1351" w:name="_Toc338402243"/>
      <w:bookmarkStart w:id="1352" w:name="_Toc336606444"/>
      <w:bookmarkStart w:id="1353" w:name="_Toc338402244"/>
      <w:bookmarkStart w:id="1354" w:name="_Toc336606445"/>
      <w:bookmarkStart w:id="1355" w:name="_Toc338402245"/>
      <w:bookmarkStart w:id="1356" w:name="_Toc336606448"/>
      <w:bookmarkStart w:id="1357" w:name="_Toc338402248"/>
      <w:bookmarkStart w:id="1358" w:name="_Toc336606455"/>
      <w:bookmarkStart w:id="1359" w:name="_Toc338402255"/>
      <w:bookmarkStart w:id="1360" w:name="_Toc307301578"/>
      <w:bookmarkStart w:id="1361" w:name="_Toc336606465"/>
      <w:bookmarkStart w:id="1362" w:name="_Toc338402265"/>
      <w:bookmarkStart w:id="1363" w:name="_Toc336606466"/>
      <w:bookmarkStart w:id="1364" w:name="_Toc338402266"/>
      <w:bookmarkStart w:id="1365" w:name="_Toc336606467"/>
      <w:bookmarkStart w:id="1366" w:name="_Toc338402267"/>
      <w:bookmarkStart w:id="1367" w:name="_Toc336606468"/>
      <w:bookmarkStart w:id="1368" w:name="_Toc338402268"/>
      <w:bookmarkStart w:id="1369" w:name="_Toc336606469"/>
      <w:bookmarkStart w:id="1370" w:name="_Toc338402269"/>
      <w:bookmarkStart w:id="1371" w:name="_Toc336606470"/>
      <w:bookmarkStart w:id="1372" w:name="_Toc338402270"/>
      <w:bookmarkStart w:id="1373" w:name="_Toc336606471"/>
      <w:bookmarkStart w:id="1374" w:name="_Toc338402271"/>
      <w:bookmarkStart w:id="1375" w:name="_Toc307301580"/>
      <w:bookmarkStart w:id="1376" w:name="_Toc307301595"/>
      <w:bookmarkStart w:id="1377" w:name="_Toc332622171"/>
      <w:bookmarkStart w:id="1378" w:name="_Toc332622172"/>
      <w:bookmarkStart w:id="1379" w:name="_Toc332622174"/>
      <w:bookmarkStart w:id="1380" w:name="_Toc323026223"/>
      <w:bookmarkStart w:id="1381" w:name="_Toc323026387"/>
      <w:bookmarkStart w:id="1382" w:name="_Toc323028558"/>
      <w:bookmarkStart w:id="1383" w:name="_Toc323033427"/>
      <w:bookmarkStart w:id="1384" w:name="_Toc323026227"/>
      <w:bookmarkStart w:id="1385" w:name="_Toc323026391"/>
      <w:bookmarkStart w:id="1386" w:name="_Toc323028562"/>
      <w:bookmarkStart w:id="1387" w:name="_Toc323033431"/>
      <w:bookmarkStart w:id="1388" w:name="_Toc13464192"/>
      <w:bookmarkStart w:id="1389" w:name="_Toc13487337"/>
      <w:bookmarkStart w:id="1390" w:name="_Toc13658708"/>
      <w:bookmarkStart w:id="1391" w:name="_Toc14257798"/>
      <w:bookmarkStart w:id="1392" w:name="_Toc14434438"/>
      <w:bookmarkStart w:id="1393" w:name="_Toc14434860"/>
      <w:bookmarkStart w:id="1394" w:name="_Toc14435284"/>
      <w:bookmarkStart w:id="1395" w:name="_Toc14435705"/>
      <w:bookmarkStart w:id="1396" w:name="_Toc14435398"/>
      <w:bookmarkStart w:id="1397" w:name="_Toc14685797"/>
      <w:bookmarkStart w:id="1398" w:name="_Toc14689639"/>
      <w:bookmarkStart w:id="1399" w:name="_Toc32556462"/>
      <w:bookmarkStart w:id="1400" w:name="_Toc35326282"/>
      <w:bookmarkStart w:id="1401" w:name="_Toc13464193"/>
      <w:bookmarkStart w:id="1402" w:name="_Toc13487338"/>
      <w:bookmarkStart w:id="1403" w:name="_Toc13658709"/>
      <w:bookmarkStart w:id="1404" w:name="_Toc14257799"/>
      <w:bookmarkStart w:id="1405" w:name="_Toc14434439"/>
      <w:bookmarkStart w:id="1406" w:name="_Toc14434861"/>
      <w:bookmarkStart w:id="1407" w:name="_Toc14435285"/>
      <w:bookmarkStart w:id="1408" w:name="_Toc14435706"/>
      <w:bookmarkStart w:id="1409" w:name="_Toc14435399"/>
      <w:bookmarkStart w:id="1410" w:name="_Toc14685798"/>
      <w:bookmarkStart w:id="1411" w:name="_Toc14689640"/>
      <w:bookmarkStart w:id="1412" w:name="_Toc32556463"/>
      <w:bookmarkStart w:id="1413" w:name="_Toc35326283"/>
      <w:bookmarkStart w:id="1414" w:name="_Toc13464194"/>
      <w:bookmarkStart w:id="1415" w:name="_Toc13487339"/>
      <w:bookmarkStart w:id="1416" w:name="_Toc13658710"/>
      <w:bookmarkStart w:id="1417" w:name="_Toc14257800"/>
      <w:bookmarkStart w:id="1418" w:name="_Toc14434440"/>
      <w:bookmarkStart w:id="1419" w:name="_Toc14434862"/>
      <w:bookmarkStart w:id="1420" w:name="_Toc14435286"/>
      <w:bookmarkStart w:id="1421" w:name="_Toc14435707"/>
      <w:bookmarkStart w:id="1422" w:name="_Toc14435400"/>
      <w:bookmarkStart w:id="1423" w:name="_Toc14685799"/>
      <w:bookmarkStart w:id="1424" w:name="_Toc14689641"/>
      <w:bookmarkStart w:id="1425" w:name="_Toc32556464"/>
      <w:bookmarkStart w:id="1426" w:name="_Toc35326284"/>
      <w:bookmarkStart w:id="1427" w:name="_Toc13464195"/>
      <w:bookmarkStart w:id="1428" w:name="_Toc13487340"/>
      <w:bookmarkStart w:id="1429" w:name="_Toc13658711"/>
      <w:bookmarkStart w:id="1430" w:name="_Toc14257801"/>
      <w:bookmarkStart w:id="1431" w:name="_Toc14434441"/>
      <w:bookmarkStart w:id="1432" w:name="_Toc14434863"/>
      <w:bookmarkStart w:id="1433" w:name="_Toc14435287"/>
      <w:bookmarkStart w:id="1434" w:name="_Toc14435708"/>
      <w:bookmarkStart w:id="1435" w:name="_Toc14435401"/>
      <w:bookmarkStart w:id="1436" w:name="_Toc14685800"/>
      <w:bookmarkStart w:id="1437" w:name="_Toc14689642"/>
      <w:bookmarkStart w:id="1438" w:name="_Toc32556465"/>
      <w:bookmarkStart w:id="1439" w:name="_Toc35326285"/>
      <w:bookmarkStart w:id="1440" w:name="_Toc13464196"/>
      <w:bookmarkStart w:id="1441" w:name="_Toc13487341"/>
      <w:bookmarkStart w:id="1442" w:name="_Toc13658712"/>
      <w:bookmarkStart w:id="1443" w:name="_Toc14257802"/>
      <w:bookmarkStart w:id="1444" w:name="_Toc14434442"/>
      <w:bookmarkStart w:id="1445" w:name="_Toc14434864"/>
      <w:bookmarkStart w:id="1446" w:name="_Toc14435288"/>
      <w:bookmarkStart w:id="1447" w:name="_Toc14435709"/>
      <w:bookmarkStart w:id="1448" w:name="_Toc14435427"/>
      <w:bookmarkStart w:id="1449" w:name="_Toc14685801"/>
      <w:bookmarkStart w:id="1450" w:name="_Toc14689643"/>
      <w:bookmarkStart w:id="1451" w:name="_Toc32556466"/>
      <w:bookmarkStart w:id="1452" w:name="_Toc35326286"/>
      <w:bookmarkStart w:id="1453" w:name="_Toc13464197"/>
      <w:bookmarkStart w:id="1454" w:name="_Toc13487342"/>
      <w:bookmarkStart w:id="1455" w:name="_Toc13658713"/>
      <w:bookmarkStart w:id="1456" w:name="_Toc14257803"/>
      <w:bookmarkStart w:id="1457" w:name="_Toc14434443"/>
      <w:bookmarkStart w:id="1458" w:name="_Toc14434865"/>
      <w:bookmarkStart w:id="1459" w:name="_Toc14435289"/>
      <w:bookmarkStart w:id="1460" w:name="_Toc14435710"/>
      <w:bookmarkStart w:id="1461" w:name="_Toc14435436"/>
      <w:bookmarkStart w:id="1462" w:name="_Toc14685802"/>
      <w:bookmarkStart w:id="1463" w:name="_Toc14689644"/>
      <w:bookmarkStart w:id="1464" w:name="_Toc32556467"/>
      <w:bookmarkStart w:id="1465" w:name="_Toc35326287"/>
      <w:bookmarkStart w:id="1466" w:name="_Toc13464198"/>
      <w:bookmarkStart w:id="1467" w:name="_Toc13487343"/>
      <w:bookmarkStart w:id="1468" w:name="_Toc13658714"/>
      <w:bookmarkStart w:id="1469" w:name="_Toc14257804"/>
      <w:bookmarkStart w:id="1470" w:name="_Toc14434444"/>
      <w:bookmarkStart w:id="1471" w:name="_Toc14434866"/>
      <w:bookmarkStart w:id="1472" w:name="_Toc14435290"/>
      <w:bookmarkStart w:id="1473" w:name="_Toc14435711"/>
      <w:bookmarkStart w:id="1474" w:name="_Toc14435437"/>
      <w:bookmarkStart w:id="1475" w:name="_Toc14685803"/>
      <w:bookmarkStart w:id="1476" w:name="_Toc14689645"/>
      <w:bookmarkStart w:id="1477" w:name="_Toc32556468"/>
      <w:bookmarkStart w:id="1478" w:name="_Toc35326288"/>
      <w:bookmarkStart w:id="1479" w:name="_Toc13464205"/>
      <w:bookmarkStart w:id="1480" w:name="_Toc13487350"/>
      <w:bookmarkStart w:id="1481" w:name="_Toc13658721"/>
      <w:bookmarkStart w:id="1482" w:name="_Toc14257811"/>
      <w:bookmarkStart w:id="1483" w:name="_Toc14434451"/>
      <w:bookmarkStart w:id="1484" w:name="_Toc14434873"/>
      <w:bookmarkStart w:id="1485" w:name="_Toc14435297"/>
      <w:bookmarkStart w:id="1486" w:name="_Toc14435718"/>
      <w:bookmarkStart w:id="1487" w:name="_Toc14435457"/>
      <w:bookmarkStart w:id="1488" w:name="_Toc14685810"/>
      <w:bookmarkStart w:id="1489" w:name="_Toc14689652"/>
      <w:bookmarkStart w:id="1490" w:name="_Toc32556475"/>
      <w:bookmarkStart w:id="1491" w:name="_Toc35326295"/>
      <w:bookmarkStart w:id="1492" w:name="_Toc226018868"/>
      <w:bookmarkStart w:id="1493" w:name="_Toc300913882"/>
      <w:bookmarkStart w:id="1494" w:name="_Ref322698686"/>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r w:rsidRPr="00A3113C">
        <w:t>Coordination and Cooperation with other Commonwealth Contractors (Core)</w:t>
      </w:r>
      <w:bookmarkEnd w:id="1492"/>
    </w:p>
    <w:p w14:paraId="464D1627" w14:textId="77777777" w:rsidR="00C554BF" w:rsidRPr="00A3113C" w:rsidRDefault="00C554BF" w:rsidP="00C554BF">
      <w:pPr>
        <w:pStyle w:val="COTCOCLV3-ASDEFCON"/>
        <w:rPr>
          <w:lang w:eastAsia="zh-CN"/>
        </w:rPr>
      </w:pPr>
      <w:r w:rsidRPr="00A3113C">
        <w:rPr>
          <w:lang w:eastAsia="zh-CN"/>
        </w:rPr>
        <w:t>The Contractor shall coordinate and cooperate with Associated Parties in accordance with clause 3.8 of the SOW at no additional cost to the Commonwealth.</w:t>
      </w:r>
    </w:p>
    <w:p w14:paraId="1657A871" w14:textId="43361EFE" w:rsidR="00C554BF" w:rsidRDefault="00C554BF" w:rsidP="00C554BF">
      <w:pPr>
        <w:pStyle w:val="COTCOCLV1-ASDEFCON"/>
      </w:pPr>
      <w:bookmarkStart w:id="1495" w:name="_Toc13464219"/>
      <w:bookmarkStart w:id="1496" w:name="_Toc13487364"/>
      <w:bookmarkStart w:id="1497" w:name="_Toc13658735"/>
      <w:bookmarkStart w:id="1498" w:name="_Toc14257825"/>
      <w:bookmarkStart w:id="1499" w:name="_Toc14434465"/>
      <w:bookmarkStart w:id="1500" w:name="_Toc14434887"/>
      <w:bookmarkStart w:id="1501" w:name="_Toc14435311"/>
      <w:bookmarkStart w:id="1502" w:name="_Toc14435732"/>
      <w:bookmarkStart w:id="1503" w:name="_Toc14435590"/>
      <w:bookmarkStart w:id="1504" w:name="_Toc14685824"/>
      <w:bookmarkStart w:id="1505" w:name="_Toc14689666"/>
      <w:bookmarkStart w:id="1506" w:name="_Toc32556489"/>
      <w:bookmarkStart w:id="1507" w:name="_Toc35326309"/>
      <w:bookmarkStart w:id="1508" w:name="_Toc13464220"/>
      <w:bookmarkStart w:id="1509" w:name="_Toc13487365"/>
      <w:bookmarkStart w:id="1510" w:name="_Toc13658736"/>
      <w:bookmarkStart w:id="1511" w:name="_Toc14257826"/>
      <w:bookmarkStart w:id="1512" w:name="_Toc14434466"/>
      <w:bookmarkStart w:id="1513" w:name="_Toc14434888"/>
      <w:bookmarkStart w:id="1514" w:name="_Toc14435312"/>
      <w:bookmarkStart w:id="1515" w:name="_Toc14435733"/>
      <w:bookmarkStart w:id="1516" w:name="_Toc14435591"/>
      <w:bookmarkStart w:id="1517" w:name="_Toc14685825"/>
      <w:bookmarkStart w:id="1518" w:name="_Toc14689667"/>
      <w:bookmarkStart w:id="1519" w:name="_Toc32556490"/>
      <w:bookmarkStart w:id="1520" w:name="_Toc35326310"/>
      <w:bookmarkStart w:id="1521" w:name="_Toc13464221"/>
      <w:bookmarkStart w:id="1522" w:name="_Toc13487366"/>
      <w:bookmarkStart w:id="1523" w:name="_Toc13658737"/>
      <w:bookmarkStart w:id="1524" w:name="_Toc14257827"/>
      <w:bookmarkStart w:id="1525" w:name="_Toc14434467"/>
      <w:bookmarkStart w:id="1526" w:name="_Toc14434889"/>
      <w:bookmarkStart w:id="1527" w:name="_Toc14435313"/>
      <w:bookmarkStart w:id="1528" w:name="_Toc14435734"/>
      <w:bookmarkStart w:id="1529" w:name="_Toc14435592"/>
      <w:bookmarkStart w:id="1530" w:name="_Toc14685826"/>
      <w:bookmarkStart w:id="1531" w:name="_Toc14689668"/>
      <w:bookmarkStart w:id="1532" w:name="_Toc32556491"/>
      <w:bookmarkStart w:id="1533" w:name="_Toc35326311"/>
      <w:bookmarkStart w:id="1534" w:name="_Toc13464222"/>
      <w:bookmarkStart w:id="1535" w:name="_Toc13487367"/>
      <w:bookmarkStart w:id="1536" w:name="_Toc13658738"/>
      <w:bookmarkStart w:id="1537" w:name="_Toc14257828"/>
      <w:bookmarkStart w:id="1538" w:name="_Toc14434468"/>
      <w:bookmarkStart w:id="1539" w:name="_Toc14434890"/>
      <w:bookmarkStart w:id="1540" w:name="_Toc14435314"/>
      <w:bookmarkStart w:id="1541" w:name="_Toc14435735"/>
      <w:bookmarkStart w:id="1542" w:name="_Toc14435593"/>
      <w:bookmarkStart w:id="1543" w:name="_Toc14685827"/>
      <w:bookmarkStart w:id="1544" w:name="_Toc14689669"/>
      <w:bookmarkStart w:id="1545" w:name="_Toc32556492"/>
      <w:bookmarkStart w:id="1546" w:name="_Toc35326312"/>
      <w:bookmarkStart w:id="1547" w:name="_Toc13464223"/>
      <w:bookmarkStart w:id="1548" w:name="_Toc13487368"/>
      <w:bookmarkStart w:id="1549" w:name="_Toc13658739"/>
      <w:bookmarkStart w:id="1550" w:name="_Toc14257829"/>
      <w:bookmarkStart w:id="1551" w:name="_Toc14434469"/>
      <w:bookmarkStart w:id="1552" w:name="_Toc14434891"/>
      <w:bookmarkStart w:id="1553" w:name="_Toc14435315"/>
      <w:bookmarkStart w:id="1554" w:name="_Toc14435736"/>
      <w:bookmarkStart w:id="1555" w:name="_Toc14435594"/>
      <w:bookmarkStart w:id="1556" w:name="_Toc14685828"/>
      <w:bookmarkStart w:id="1557" w:name="_Toc14689670"/>
      <w:bookmarkStart w:id="1558" w:name="_Toc32556493"/>
      <w:bookmarkStart w:id="1559" w:name="_Toc35326313"/>
      <w:bookmarkStart w:id="1560" w:name="_Toc13464224"/>
      <w:bookmarkStart w:id="1561" w:name="_Toc13487369"/>
      <w:bookmarkStart w:id="1562" w:name="_Toc13658740"/>
      <w:bookmarkStart w:id="1563" w:name="_Toc14257830"/>
      <w:bookmarkStart w:id="1564" w:name="_Toc14434470"/>
      <w:bookmarkStart w:id="1565" w:name="_Toc14434892"/>
      <w:bookmarkStart w:id="1566" w:name="_Toc14435316"/>
      <w:bookmarkStart w:id="1567" w:name="_Toc14435737"/>
      <w:bookmarkStart w:id="1568" w:name="_Toc14435595"/>
      <w:bookmarkStart w:id="1569" w:name="_Toc14685829"/>
      <w:bookmarkStart w:id="1570" w:name="_Toc14689671"/>
      <w:bookmarkStart w:id="1571" w:name="_Toc32556494"/>
      <w:bookmarkStart w:id="1572" w:name="_Toc35326314"/>
      <w:bookmarkStart w:id="1573" w:name="_Toc13464225"/>
      <w:bookmarkStart w:id="1574" w:name="_Toc13487370"/>
      <w:bookmarkStart w:id="1575" w:name="_Toc13658741"/>
      <w:bookmarkStart w:id="1576" w:name="_Toc14257831"/>
      <w:bookmarkStart w:id="1577" w:name="_Toc14434471"/>
      <w:bookmarkStart w:id="1578" w:name="_Toc14434893"/>
      <w:bookmarkStart w:id="1579" w:name="_Toc14435317"/>
      <w:bookmarkStart w:id="1580" w:name="_Toc14435738"/>
      <w:bookmarkStart w:id="1581" w:name="_Toc14435596"/>
      <w:bookmarkStart w:id="1582" w:name="_Toc14685830"/>
      <w:bookmarkStart w:id="1583" w:name="_Toc14689672"/>
      <w:bookmarkStart w:id="1584" w:name="_Toc32556495"/>
      <w:bookmarkStart w:id="1585" w:name="_Toc35326315"/>
      <w:bookmarkStart w:id="1586" w:name="_Toc13464226"/>
      <w:bookmarkStart w:id="1587" w:name="_Toc13487371"/>
      <w:bookmarkStart w:id="1588" w:name="_Toc13658742"/>
      <w:bookmarkStart w:id="1589" w:name="_Toc14257832"/>
      <w:bookmarkStart w:id="1590" w:name="_Toc14434472"/>
      <w:bookmarkStart w:id="1591" w:name="_Toc14434894"/>
      <w:bookmarkStart w:id="1592" w:name="_Toc14435318"/>
      <w:bookmarkStart w:id="1593" w:name="_Toc14435739"/>
      <w:bookmarkStart w:id="1594" w:name="_Toc14435597"/>
      <w:bookmarkStart w:id="1595" w:name="_Toc14685831"/>
      <w:bookmarkStart w:id="1596" w:name="_Toc14689673"/>
      <w:bookmarkStart w:id="1597" w:name="_Toc32556496"/>
      <w:bookmarkStart w:id="1598" w:name="_Toc35326316"/>
      <w:bookmarkStart w:id="1599" w:name="_Toc13464227"/>
      <w:bookmarkStart w:id="1600" w:name="_Toc13487372"/>
      <w:bookmarkStart w:id="1601" w:name="_Toc13658743"/>
      <w:bookmarkStart w:id="1602" w:name="_Toc14257833"/>
      <w:bookmarkStart w:id="1603" w:name="_Toc14434473"/>
      <w:bookmarkStart w:id="1604" w:name="_Toc14434895"/>
      <w:bookmarkStart w:id="1605" w:name="_Toc14435319"/>
      <w:bookmarkStart w:id="1606" w:name="_Toc14435740"/>
      <w:bookmarkStart w:id="1607" w:name="_Toc14436018"/>
      <w:bookmarkStart w:id="1608" w:name="_Toc14685832"/>
      <w:bookmarkStart w:id="1609" w:name="_Toc14689674"/>
      <w:bookmarkStart w:id="1610" w:name="_Toc32556497"/>
      <w:bookmarkStart w:id="1611" w:name="_Toc35326317"/>
      <w:bookmarkStart w:id="1612" w:name="_Toc13464228"/>
      <w:bookmarkStart w:id="1613" w:name="_Toc13487373"/>
      <w:bookmarkStart w:id="1614" w:name="_Toc13658744"/>
      <w:bookmarkStart w:id="1615" w:name="_Toc14257834"/>
      <w:bookmarkStart w:id="1616" w:name="_Toc14434474"/>
      <w:bookmarkStart w:id="1617" w:name="_Toc14434896"/>
      <w:bookmarkStart w:id="1618" w:name="_Toc14435320"/>
      <w:bookmarkStart w:id="1619" w:name="_Toc14435741"/>
      <w:bookmarkStart w:id="1620" w:name="_Toc14436019"/>
      <w:bookmarkStart w:id="1621" w:name="_Toc14685833"/>
      <w:bookmarkStart w:id="1622" w:name="_Toc14689675"/>
      <w:bookmarkStart w:id="1623" w:name="_Toc32556498"/>
      <w:bookmarkStart w:id="1624" w:name="_Toc35326318"/>
      <w:bookmarkStart w:id="1625" w:name="_Toc13464229"/>
      <w:bookmarkStart w:id="1626" w:name="_Toc13487374"/>
      <w:bookmarkStart w:id="1627" w:name="_Toc13658745"/>
      <w:bookmarkStart w:id="1628" w:name="_Toc14257835"/>
      <w:bookmarkStart w:id="1629" w:name="_Toc14434475"/>
      <w:bookmarkStart w:id="1630" w:name="_Toc14434897"/>
      <w:bookmarkStart w:id="1631" w:name="_Toc14435321"/>
      <w:bookmarkStart w:id="1632" w:name="_Toc14435742"/>
      <w:bookmarkStart w:id="1633" w:name="_Toc14436020"/>
      <w:bookmarkStart w:id="1634" w:name="_Toc14685834"/>
      <w:bookmarkStart w:id="1635" w:name="_Toc14689676"/>
      <w:bookmarkStart w:id="1636" w:name="_Toc32556499"/>
      <w:bookmarkStart w:id="1637" w:name="_Toc35326319"/>
      <w:bookmarkStart w:id="1638" w:name="_Toc13464230"/>
      <w:bookmarkStart w:id="1639" w:name="_Toc13487375"/>
      <w:bookmarkStart w:id="1640" w:name="_Toc13658746"/>
      <w:bookmarkStart w:id="1641" w:name="_Toc14257836"/>
      <w:bookmarkStart w:id="1642" w:name="_Toc14434476"/>
      <w:bookmarkStart w:id="1643" w:name="_Toc14434898"/>
      <w:bookmarkStart w:id="1644" w:name="_Toc14435322"/>
      <w:bookmarkStart w:id="1645" w:name="_Toc14435743"/>
      <w:bookmarkStart w:id="1646" w:name="_Toc14436021"/>
      <w:bookmarkStart w:id="1647" w:name="_Toc14685835"/>
      <w:bookmarkStart w:id="1648" w:name="_Toc14689677"/>
      <w:bookmarkStart w:id="1649" w:name="_Toc32556500"/>
      <w:bookmarkStart w:id="1650" w:name="_Toc35326320"/>
      <w:bookmarkStart w:id="1651" w:name="_Toc13464231"/>
      <w:bookmarkStart w:id="1652" w:name="_Toc13487376"/>
      <w:bookmarkStart w:id="1653" w:name="_Toc13658747"/>
      <w:bookmarkStart w:id="1654" w:name="_Toc14257837"/>
      <w:bookmarkStart w:id="1655" w:name="_Toc14434477"/>
      <w:bookmarkStart w:id="1656" w:name="_Toc14434899"/>
      <w:bookmarkStart w:id="1657" w:name="_Toc14435323"/>
      <w:bookmarkStart w:id="1658" w:name="_Toc14435744"/>
      <w:bookmarkStart w:id="1659" w:name="_Toc14436022"/>
      <w:bookmarkStart w:id="1660" w:name="_Toc14685836"/>
      <w:bookmarkStart w:id="1661" w:name="_Toc14689678"/>
      <w:bookmarkStart w:id="1662" w:name="_Toc32556501"/>
      <w:bookmarkStart w:id="1663" w:name="_Toc35326321"/>
      <w:bookmarkStart w:id="1664" w:name="_Toc13464232"/>
      <w:bookmarkStart w:id="1665" w:name="_Toc13487377"/>
      <w:bookmarkStart w:id="1666" w:name="_Toc13658748"/>
      <w:bookmarkStart w:id="1667" w:name="_Toc14257838"/>
      <w:bookmarkStart w:id="1668" w:name="_Toc14434478"/>
      <w:bookmarkStart w:id="1669" w:name="_Toc14434900"/>
      <w:bookmarkStart w:id="1670" w:name="_Toc14435324"/>
      <w:bookmarkStart w:id="1671" w:name="_Toc14435745"/>
      <w:bookmarkStart w:id="1672" w:name="_Toc14436023"/>
      <w:bookmarkStart w:id="1673" w:name="_Toc14685837"/>
      <w:bookmarkStart w:id="1674" w:name="_Toc14689679"/>
      <w:bookmarkStart w:id="1675" w:name="_Toc32556502"/>
      <w:bookmarkStart w:id="1676" w:name="_Toc35326322"/>
      <w:bookmarkStart w:id="1677" w:name="_Toc13464233"/>
      <w:bookmarkStart w:id="1678" w:name="_Toc13487378"/>
      <w:bookmarkStart w:id="1679" w:name="_Toc13658749"/>
      <w:bookmarkStart w:id="1680" w:name="_Toc14257839"/>
      <w:bookmarkStart w:id="1681" w:name="_Toc14434479"/>
      <w:bookmarkStart w:id="1682" w:name="_Toc14434901"/>
      <w:bookmarkStart w:id="1683" w:name="_Toc14435325"/>
      <w:bookmarkStart w:id="1684" w:name="_Toc14435746"/>
      <w:bookmarkStart w:id="1685" w:name="_Toc14436024"/>
      <w:bookmarkStart w:id="1686" w:name="_Toc14685838"/>
      <w:bookmarkStart w:id="1687" w:name="_Toc14689680"/>
      <w:bookmarkStart w:id="1688" w:name="_Toc32556503"/>
      <w:bookmarkStart w:id="1689" w:name="_Toc35326323"/>
      <w:bookmarkStart w:id="1690" w:name="_Toc13464234"/>
      <w:bookmarkStart w:id="1691" w:name="_Toc13487379"/>
      <w:bookmarkStart w:id="1692" w:name="_Toc13658750"/>
      <w:bookmarkStart w:id="1693" w:name="_Toc14257840"/>
      <w:bookmarkStart w:id="1694" w:name="_Toc14434480"/>
      <w:bookmarkStart w:id="1695" w:name="_Toc14434902"/>
      <w:bookmarkStart w:id="1696" w:name="_Toc14435326"/>
      <w:bookmarkStart w:id="1697" w:name="_Toc14435747"/>
      <w:bookmarkStart w:id="1698" w:name="_Toc14436025"/>
      <w:bookmarkStart w:id="1699" w:name="_Toc14685839"/>
      <w:bookmarkStart w:id="1700" w:name="_Toc14689681"/>
      <w:bookmarkStart w:id="1701" w:name="_Toc32556504"/>
      <w:bookmarkStart w:id="1702" w:name="_Toc35326324"/>
      <w:bookmarkStart w:id="1703" w:name="_Ref95915896"/>
      <w:bookmarkStart w:id="1704" w:name="_Ref96001708"/>
      <w:bookmarkStart w:id="1705" w:name="_Ref96072757"/>
      <w:bookmarkStart w:id="1706" w:name="_Ref133244767"/>
      <w:bookmarkStart w:id="1707" w:name="_Toc226018869"/>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r>
        <w:t>AUSTRALIAN INDUSTRY CAPABILITY</w:t>
      </w:r>
      <w:bookmarkEnd w:id="1703"/>
      <w:bookmarkEnd w:id="1704"/>
      <w:bookmarkEnd w:id="1705"/>
      <w:r w:rsidR="009E48AF">
        <w:t xml:space="preserve"> (OPTIONAL)</w:t>
      </w:r>
      <w:bookmarkEnd w:id="1706"/>
      <w:bookmarkEnd w:id="1707"/>
    </w:p>
    <w:p w14:paraId="0F479D5B" w14:textId="6CCDF59C" w:rsidR="0052623C" w:rsidRDefault="0071184B" w:rsidP="0071184B">
      <w:pPr>
        <w:pStyle w:val="NoteToDrafters-ASDEFCON"/>
      </w:pPr>
      <w:bookmarkStart w:id="1708" w:name="_Toc6470819"/>
      <w:bookmarkStart w:id="1709" w:name="_Toc456346619"/>
      <w:bookmarkStart w:id="1710" w:name="_Ref434849346"/>
      <w:bookmarkStart w:id="1711" w:name="_Toc229471739"/>
      <w:bookmarkStart w:id="1712" w:name="_Toc96403594"/>
      <w:bookmarkStart w:id="1713" w:name="_Ref95915783"/>
      <w:r>
        <w:rPr>
          <w:lang w:eastAsia="zh-CN"/>
        </w:rPr>
        <w:t xml:space="preserve">Note to drafters:  If the expected value </w:t>
      </w:r>
      <w:r w:rsidR="0052623C">
        <w:rPr>
          <w:lang w:eastAsia="zh-CN"/>
        </w:rPr>
        <w:t xml:space="preserve">of any resultant Contract is less than $4 million (including GST) for the Initial Term, or an exemption from the AIC program applies </w:t>
      </w:r>
      <w:r w:rsidR="0052623C">
        <w:t>(refer to the 2019 Defence Policy for Industry Participation), then an AIC program is not required.</w:t>
      </w:r>
    </w:p>
    <w:p w14:paraId="6F4E8193" w14:textId="1A4F829C" w:rsidR="0052623C" w:rsidRDefault="0052623C" w:rsidP="0071184B">
      <w:pPr>
        <w:pStyle w:val="NoteToDrafters-ASDEFCON"/>
        <w:rPr>
          <w:lang w:eastAsia="zh-CN"/>
        </w:rPr>
      </w:pPr>
      <w:r>
        <w:t>If an AIC program is not required, the heading should be retained and ‘(Not used)’ added at the end of the heading.  Delete all clauses below the heading.  This will preserve the clause numbering and cross references throughout the Contract.</w:t>
      </w:r>
    </w:p>
    <w:p w14:paraId="3F510292" w14:textId="44B65074" w:rsidR="00153D98" w:rsidRDefault="00153D98" w:rsidP="0071184B">
      <w:pPr>
        <w:pStyle w:val="NoteToDrafters-ASDEFCON"/>
        <w:rPr>
          <w:lang w:eastAsia="zh-CN"/>
        </w:rPr>
      </w:pPr>
      <w:r>
        <w:rPr>
          <w:lang w:eastAsia="zh-CN"/>
        </w:rPr>
        <w:t xml:space="preserve">If the expected value of the Recurring Services for any resultant Contract is at or above $4 million and less than $20 million for the Initial Term (including GST), then include this clause </w:t>
      </w:r>
      <w:r>
        <w:rPr>
          <w:lang w:eastAsia="zh-CN"/>
        </w:rPr>
        <w:fldChar w:fldCharType="begin"/>
      </w:r>
      <w:r>
        <w:rPr>
          <w:lang w:eastAsia="zh-CN"/>
        </w:rPr>
        <w:instrText xml:space="preserve"> REF _Ref133244767 \w \h </w:instrText>
      </w:r>
      <w:r>
        <w:rPr>
          <w:lang w:eastAsia="zh-CN"/>
        </w:rPr>
      </w:r>
      <w:r>
        <w:rPr>
          <w:lang w:eastAsia="zh-CN"/>
        </w:rPr>
        <w:fldChar w:fldCharType="separate"/>
      </w:r>
      <w:r w:rsidR="00902F31">
        <w:rPr>
          <w:lang w:eastAsia="zh-CN"/>
        </w:rPr>
        <w:t>4</w:t>
      </w:r>
      <w:r>
        <w:rPr>
          <w:lang w:eastAsia="zh-CN"/>
        </w:rPr>
        <w:fldChar w:fldCharType="end"/>
      </w:r>
      <w:r>
        <w:rPr>
          <w:lang w:eastAsia="zh-CN"/>
        </w:rPr>
        <w:t>.</w:t>
      </w:r>
      <w:r w:rsidR="007A249F">
        <w:rPr>
          <w:lang w:eastAsia="zh-CN"/>
        </w:rPr>
        <w:t xml:space="preserve">  </w:t>
      </w:r>
    </w:p>
    <w:p w14:paraId="1FC9237D" w14:textId="77777777" w:rsidR="007A249F" w:rsidRDefault="00153D98" w:rsidP="0071184B">
      <w:pPr>
        <w:pStyle w:val="NoteToDrafters-ASDEFCON"/>
        <w:rPr>
          <w:lang w:eastAsia="zh-CN"/>
        </w:rPr>
      </w:pPr>
      <w:r>
        <w:rPr>
          <w:lang w:eastAsia="zh-CN"/>
        </w:rPr>
        <w:t>If the expected value of the Recurring Services for any resultant Contract is at or above $20 million for the initial term (including GST)</w:t>
      </w:r>
      <w:r w:rsidR="007A249F">
        <w:rPr>
          <w:lang w:eastAsia="zh-CN"/>
        </w:rPr>
        <w:t xml:space="preserve">, then a more extensive AIC program, including an AIC Plan, will be required.  Drafters will then need to transfer and tailor appropriate provisions from the higher level ASDEFCON templates into the draft Contract, and update the applicable tender </w:t>
      </w:r>
      <w:r w:rsidR="007A249F">
        <w:rPr>
          <w:lang w:eastAsia="zh-CN"/>
        </w:rPr>
        <w:lastRenderedPageBreak/>
        <w:t>data requirements.  Drafters should contact their contracting officer for guidance on how to incorporate these requirements.</w:t>
      </w:r>
    </w:p>
    <w:p w14:paraId="242F5AA2" w14:textId="77777777" w:rsidR="007A249F" w:rsidRDefault="007A249F" w:rsidP="0071184B">
      <w:pPr>
        <w:pStyle w:val="NoteToDrafters-ASDEFCON"/>
        <w:rPr>
          <w:lang w:eastAsia="zh-CN"/>
        </w:rPr>
      </w:pPr>
      <w:r>
        <w:rPr>
          <w:lang w:eastAsia="zh-CN"/>
        </w:rPr>
        <w:t>Drafters can consult with:</w:t>
      </w:r>
    </w:p>
    <w:p w14:paraId="711700F7" w14:textId="75EE7E63" w:rsidR="007A249F" w:rsidRDefault="007A249F" w:rsidP="007A249F">
      <w:pPr>
        <w:pStyle w:val="NoteToDrafters-ASDEFCON"/>
        <w:keepNext w:val="0"/>
        <w:rPr>
          <w:lang w:eastAsia="zh-CN"/>
        </w:rPr>
      </w:pPr>
      <w:r>
        <w:rPr>
          <w:lang w:eastAsia="zh-CN"/>
        </w:rPr>
        <w:t xml:space="preserve">CASG AIC Division at </w:t>
      </w:r>
      <w:hyperlink r:id="rId17" w:history="1">
        <w:r w:rsidRPr="00BF2CAF">
          <w:rPr>
            <w:rStyle w:val="Hyperlink"/>
            <w:lang w:eastAsia="zh-CN"/>
          </w:rPr>
          <w:t>aic.delivery@defence.gov.au</w:t>
        </w:r>
      </w:hyperlink>
    </w:p>
    <w:p w14:paraId="52C8F772" w14:textId="478A74C2" w:rsidR="00DE0643" w:rsidRDefault="007A249F" w:rsidP="0071184B">
      <w:pPr>
        <w:pStyle w:val="NoteToDrafters-ASDEFCON"/>
        <w:rPr>
          <w:lang w:eastAsia="zh-CN"/>
        </w:rPr>
      </w:pPr>
      <w:r>
        <w:rPr>
          <w:lang w:eastAsia="zh-CN"/>
        </w:rPr>
        <w:t>or visit</w:t>
      </w:r>
      <w:r w:rsidR="00DE0643">
        <w:rPr>
          <w:lang w:eastAsia="zh-CN"/>
        </w:rPr>
        <w:t>:</w:t>
      </w:r>
    </w:p>
    <w:p w14:paraId="7B271478" w14:textId="4118C655" w:rsidR="00153D98" w:rsidRDefault="006C0EDA" w:rsidP="00DE0643">
      <w:pPr>
        <w:pStyle w:val="NoteToDraftersBullets-ASDEFCON"/>
      </w:pPr>
      <w:hyperlink r:id="rId18" w:history="1">
        <w:r w:rsidR="00D331A8">
          <w:rPr>
            <w:rStyle w:val="Hyperlink"/>
            <w:lang w:eastAsia="zh-CN"/>
          </w:rPr>
          <w:t>https://dpeintranet-casg.defence.gov.au/organisation/business-units/australian-industry-capability-program-support-assurance</w:t>
        </w:r>
      </w:hyperlink>
      <w:r w:rsidR="007A249F">
        <w:rPr>
          <w:lang w:eastAsia="zh-CN"/>
        </w:rPr>
        <w:t xml:space="preserve">. </w:t>
      </w:r>
    </w:p>
    <w:p w14:paraId="3BE5BB76" w14:textId="558E00BC" w:rsidR="00C554BF" w:rsidRDefault="0008286D" w:rsidP="00C554BF">
      <w:pPr>
        <w:pStyle w:val="COTCOCLV2-ASDEFCON"/>
      </w:pPr>
      <w:bookmarkStart w:id="1714" w:name="_Toc137638003"/>
      <w:bookmarkStart w:id="1715" w:name="_Toc137638004"/>
      <w:bookmarkStart w:id="1716" w:name="_Toc137638005"/>
      <w:bookmarkStart w:id="1717" w:name="_Ref96002061"/>
      <w:bookmarkStart w:id="1718" w:name="_Toc226018870"/>
      <w:bookmarkEnd w:id="1714"/>
      <w:bookmarkEnd w:id="1715"/>
      <w:bookmarkEnd w:id="1716"/>
      <w:r>
        <w:t>General AIC</w:t>
      </w:r>
      <w:r w:rsidR="00C554BF">
        <w:t xml:space="preserve"> </w:t>
      </w:r>
      <w:r w:rsidR="0079072F">
        <w:t xml:space="preserve">Requirements </w:t>
      </w:r>
      <w:r w:rsidR="00C554BF">
        <w:t>(Core)</w:t>
      </w:r>
      <w:bookmarkEnd w:id="1708"/>
      <w:bookmarkEnd w:id="1709"/>
      <w:bookmarkEnd w:id="1710"/>
      <w:bookmarkEnd w:id="1711"/>
      <w:bookmarkEnd w:id="1712"/>
      <w:bookmarkEnd w:id="1713"/>
      <w:bookmarkEnd w:id="1717"/>
      <w:bookmarkEnd w:id="1718"/>
    </w:p>
    <w:p w14:paraId="3986D623" w14:textId="01273236" w:rsidR="00C554BF" w:rsidRDefault="00C554BF" w:rsidP="007A249F">
      <w:pPr>
        <w:pStyle w:val="NoteToTenderers-ASDEFCON"/>
      </w:pPr>
      <w:r>
        <w:t xml:space="preserve">Note to tenderers:  Tenderers should refer </w:t>
      </w:r>
      <w:r w:rsidR="007A249F">
        <w:t>to Annex E (TDR E) to Attachment A to the Conditions of Tender for more details on including an AIC program.</w:t>
      </w:r>
    </w:p>
    <w:p w14:paraId="662BC336" w14:textId="2D7CE5C7" w:rsidR="00623906" w:rsidRDefault="002F54D9" w:rsidP="00A97225">
      <w:pPr>
        <w:pStyle w:val="COTCOCLV3-ASDEFCON"/>
      </w:pPr>
      <w:r>
        <w:t xml:space="preserve">The Contractor acknowledges </w:t>
      </w:r>
      <w:r w:rsidR="003C7C54">
        <w:t xml:space="preserve">the importance to the Commonwealth of </w:t>
      </w:r>
      <w:r w:rsidR="00623906">
        <w:t xml:space="preserve">the </w:t>
      </w:r>
      <w:r w:rsidR="003C7C54">
        <w:t xml:space="preserve">Australian Industry Capability (AIC) </w:t>
      </w:r>
      <w:r w:rsidR="001C37EF">
        <w:t xml:space="preserve">program, as set out in government and Defence policies, and </w:t>
      </w:r>
      <w:r w:rsidR="003C7C54">
        <w:t xml:space="preserve">the </w:t>
      </w:r>
      <w:r w:rsidR="001C37EF">
        <w:t xml:space="preserve">contribution made by the </w:t>
      </w:r>
      <w:r w:rsidR="003C7C54">
        <w:t xml:space="preserve">Contractor </w:t>
      </w:r>
      <w:r w:rsidR="00623906">
        <w:t>towards</w:t>
      </w:r>
      <w:r w:rsidR="001251E3">
        <w:t xml:space="preserve"> achieving</w:t>
      </w:r>
      <w:r w:rsidR="005F5539">
        <w:t xml:space="preserve"> the</w:t>
      </w:r>
      <w:r w:rsidR="001251E3">
        <w:t xml:space="preserve"> objectives </w:t>
      </w:r>
      <w:r w:rsidR="005F5539">
        <w:t>for the AIC program</w:t>
      </w:r>
      <w:r w:rsidR="00446130">
        <w:t>,</w:t>
      </w:r>
      <w:r w:rsidR="005F5539">
        <w:t xml:space="preserve"> to</w:t>
      </w:r>
      <w:r w:rsidR="00623906">
        <w:t>:</w:t>
      </w:r>
    </w:p>
    <w:p w14:paraId="771FD6DC" w14:textId="48CDA7F8" w:rsidR="001251E3" w:rsidRDefault="001251E3" w:rsidP="00623906">
      <w:pPr>
        <w:pStyle w:val="COTCOCLV4-ASDEFCON"/>
      </w:pPr>
      <w:bookmarkStart w:id="1719" w:name="_Ref110338571"/>
      <w:r>
        <w:t>deliver</w:t>
      </w:r>
      <w:r w:rsidR="00A97225" w:rsidRPr="00A97225">
        <w:t xml:space="preserve"> </w:t>
      </w:r>
      <w:r w:rsidR="00A97225">
        <w:t>capability to Defence</w:t>
      </w:r>
      <w:r>
        <w:t xml:space="preserve">, from Australian Industry, </w:t>
      </w:r>
      <w:r w:rsidR="00A97225">
        <w:t>through solutions that provide</w:t>
      </w:r>
      <w:r>
        <w:t xml:space="preserve"> value for money for the Commonwealth; and</w:t>
      </w:r>
      <w:bookmarkEnd w:id="1719"/>
    </w:p>
    <w:p w14:paraId="21178A80" w14:textId="1E2E4064" w:rsidR="002F54D9" w:rsidRDefault="001251E3" w:rsidP="005F5539">
      <w:pPr>
        <w:pStyle w:val="COTCOCLV4-ASDEFCON"/>
      </w:pPr>
      <w:r>
        <w:t>m</w:t>
      </w:r>
      <w:r w:rsidR="00623906">
        <w:t xml:space="preserve">aximise opportunities for </w:t>
      </w:r>
      <w:r w:rsidR="00284D8D">
        <w:t xml:space="preserve">competitive </w:t>
      </w:r>
      <w:r w:rsidR="00623906">
        <w:t xml:space="preserve">Australian Industry </w:t>
      </w:r>
      <w:r w:rsidR="00284D8D">
        <w:t xml:space="preserve">to </w:t>
      </w:r>
      <w:r w:rsidR="00623906">
        <w:t>participat</w:t>
      </w:r>
      <w:r w:rsidR="00284D8D">
        <w:t>e</w:t>
      </w:r>
      <w:r>
        <w:t xml:space="preserve"> in Defence procurements</w:t>
      </w:r>
      <w:r w:rsidR="00623906">
        <w:t>.</w:t>
      </w:r>
    </w:p>
    <w:p w14:paraId="327F20F4" w14:textId="39788744" w:rsidR="00096A90" w:rsidRDefault="001E2A3B" w:rsidP="00130D00">
      <w:pPr>
        <w:pStyle w:val="COTCOCLV3-ASDEFCON"/>
      </w:pPr>
      <w:r>
        <w:t xml:space="preserve">The Contractor acknowledges that the AIC Schedule </w:t>
      </w:r>
      <w:r w:rsidR="00AF203B">
        <w:t>sets out</w:t>
      </w:r>
      <w:r w:rsidR="00096A90">
        <w:t>:</w:t>
      </w:r>
      <w:r>
        <w:t xml:space="preserve"> </w:t>
      </w:r>
    </w:p>
    <w:p w14:paraId="62973919" w14:textId="6FFD03F8" w:rsidR="00096A90" w:rsidRDefault="001E2A3B" w:rsidP="00096A90">
      <w:pPr>
        <w:pStyle w:val="COTCOCLV4-ASDEFCON"/>
      </w:pPr>
      <w:bookmarkStart w:id="1720" w:name="_Ref110338620"/>
      <w:r>
        <w:t>the AIC activities</w:t>
      </w:r>
      <w:r w:rsidR="00096A90">
        <w:t xml:space="preserve"> that it intend</w:t>
      </w:r>
      <w:r w:rsidR="00AF203B">
        <w:t>s will be carried out by Australian Industry (whether by the Contractor or identified Subcontractors) in Australia or New Zealand in performing the Contract; and</w:t>
      </w:r>
      <w:bookmarkEnd w:id="1720"/>
    </w:p>
    <w:p w14:paraId="0B0F74A4" w14:textId="62D2FB43" w:rsidR="001E2A3B" w:rsidRDefault="001E2A3B" w:rsidP="00096A90">
      <w:pPr>
        <w:pStyle w:val="COTCOCLV4-ASDEFCON"/>
      </w:pPr>
      <w:r>
        <w:t xml:space="preserve">the </w:t>
      </w:r>
      <w:r w:rsidR="00A02E47">
        <w:t xml:space="preserve">expected </w:t>
      </w:r>
      <w:r w:rsidR="00AF203B">
        <w:t xml:space="preserve">Australian Contract Expenditure (ACE) of </w:t>
      </w:r>
      <w:r w:rsidR="00A02E47">
        <w:t>its</w:t>
      </w:r>
      <w:r>
        <w:t xml:space="preserve"> Subcontracts </w:t>
      </w:r>
      <w:r w:rsidR="00A02E47">
        <w:t>with the Subcontractors</w:t>
      </w:r>
      <w:r w:rsidR="00AF203B">
        <w:t xml:space="preserve"> referred to in clause </w:t>
      </w:r>
      <w:r w:rsidR="00AF203B">
        <w:fldChar w:fldCharType="begin"/>
      </w:r>
      <w:r w:rsidR="00AF203B">
        <w:instrText xml:space="preserve"> REF _Ref110338620 \w \h </w:instrText>
      </w:r>
      <w:r w:rsidR="00AF203B">
        <w:fldChar w:fldCharType="separate"/>
      </w:r>
      <w:r w:rsidR="00902F31">
        <w:t>4.1.2a</w:t>
      </w:r>
      <w:r w:rsidR="00AF203B">
        <w:fldChar w:fldCharType="end"/>
      </w:r>
      <w:r>
        <w:t>.</w:t>
      </w:r>
    </w:p>
    <w:p w14:paraId="3D94B7C4" w14:textId="77777777" w:rsidR="00AF203B" w:rsidRDefault="00AF203B" w:rsidP="00AF203B">
      <w:pPr>
        <w:pStyle w:val="COTCOCLV3-ASDEFCON"/>
      </w:pPr>
      <w:bookmarkStart w:id="1721" w:name="_Ref110338853"/>
      <w:r>
        <w:t>The Contractor shall use reasonable endeavours to:</w:t>
      </w:r>
      <w:bookmarkEnd w:id="1721"/>
    </w:p>
    <w:p w14:paraId="73738F10" w14:textId="65C016A2" w:rsidR="00AF203B" w:rsidRDefault="00AF203B" w:rsidP="00AF203B">
      <w:pPr>
        <w:pStyle w:val="COTCOCLV4-ASDEFCON"/>
      </w:pPr>
      <w:r>
        <w:t>ensure that the AIC activities specified in the AIC Schedule are performed in Australia or New Zealand by the Contractor or relevant Subcontractors identified in the AIC Schedule; and</w:t>
      </w:r>
    </w:p>
    <w:p w14:paraId="15313193" w14:textId="2BE3BD3E" w:rsidR="00AF203B" w:rsidRDefault="00AF203B" w:rsidP="00AF203B">
      <w:pPr>
        <w:pStyle w:val="COTCOCLV4-ASDEFCON"/>
      </w:pPr>
      <w:r w:rsidRPr="00AF203B">
        <w:t>achieve the value of ACE specified in respect of each AIC activity specified in the AIC Schedule.</w:t>
      </w:r>
    </w:p>
    <w:p w14:paraId="64F0A872" w14:textId="51BA554D" w:rsidR="00B35662" w:rsidRDefault="00955B9B" w:rsidP="00130D00">
      <w:pPr>
        <w:pStyle w:val="COTCOCLV3-ASDEFCON"/>
      </w:pPr>
      <w:r>
        <w:t>If</w:t>
      </w:r>
      <w:r w:rsidR="00B35662" w:rsidRPr="00794A90">
        <w:t xml:space="preserve"> the Contractor is required to calculate</w:t>
      </w:r>
      <w:r w:rsidR="00B35662">
        <w:t xml:space="preserve"> ACE</w:t>
      </w:r>
      <w:r w:rsidR="00B35662" w:rsidRPr="00794A90">
        <w:t xml:space="preserve"> and</w:t>
      </w:r>
      <w:r w:rsidR="00B35662">
        <w:t xml:space="preserve"> Imported Contract Expenditure (ICE) </w:t>
      </w:r>
      <w:r w:rsidR="00B35662" w:rsidRPr="00794A90">
        <w:t xml:space="preserve">under the Contract, </w:t>
      </w:r>
      <w:r w:rsidR="00B35662">
        <w:t>ACE</w:t>
      </w:r>
      <w:r w:rsidR="00B35662" w:rsidRPr="00794A90">
        <w:t xml:space="preserve"> and </w:t>
      </w:r>
      <w:r w:rsidR="00B35662">
        <w:t>ICE</w:t>
      </w:r>
      <w:r w:rsidR="00B35662" w:rsidRPr="00794A90">
        <w:t xml:space="preserve"> shall be calculated in accordance with the ACE Measurement Rules</w:t>
      </w:r>
      <w:r w:rsidR="00B35662">
        <w:t xml:space="preserve"> and any alternate and/or additional deeming rates </w:t>
      </w:r>
      <w:r>
        <w:t>included</w:t>
      </w:r>
      <w:r w:rsidR="00B35662">
        <w:t xml:space="preserve"> in Attachment B</w:t>
      </w:r>
      <w:r w:rsidR="00B35662" w:rsidRPr="00794A90">
        <w:t>.</w:t>
      </w:r>
    </w:p>
    <w:p w14:paraId="1E23B4CD" w14:textId="79F8C8F2" w:rsidR="00E32322" w:rsidRDefault="00E32322" w:rsidP="00E32322">
      <w:pPr>
        <w:pStyle w:val="NoteToDrafters-ASDEFCON"/>
      </w:pPr>
      <w:r>
        <w:t>Note to drafters:  If there are Australian Industry Activities (AIAs) required</w:t>
      </w:r>
      <w:r w:rsidR="00A27754">
        <w:t xml:space="preserve"> at</w:t>
      </w:r>
      <w:r>
        <w:t xml:space="preserve"> Attachment K then optional clause </w:t>
      </w:r>
      <w:r>
        <w:fldChar w:fldCharType="begin"/>
      </w:r>
      <w:r>
        <w:instrText xml:space="preserve"> REF _Ref106861924 \r \h </w:instrText>
      </w:r>
      <w:r>
        <w:fldChar w:fldCharType="separate"/>
      </w:r>
      <w:r w:rsidR="00902F31">
        <w:t>4.1.5</w:t>
      </w:r>
      <w:r>
        <w:fldChar w:fldCharType="end"/>
      </w:r>
      <w:r>
        <w:t xml:space="preserve"> should be included.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0F72D4" w14:paraId="3D3742EE" w14:textId="77777777" w:rsidTr="000F72D4">
        <w:tc>
          <w:tcPr>
            <w:tcW w:w="9071" w:type="dxa"/>
            <w:shd w:val="clear" w:color="auto" w:fill="auto"/>
          </w:tcPr>
          <w:p w14:paraId="45F4E99B" w14:textId="299AF0C5" w:rsidR="000F72D4" w:rsidRDefault="000F72D4" w:rsidP="000F72D4">
            <w:pPr>
              <w:pStyle w:val="ASDEFCONOption"/>
              <w:rPr>
                <w:highlight w:val="green"/>
              </w:rPr>
            </w:pPr>
            <w:bookmarkStart w:id="1722" w:name="_Ref96067974"/>
            <w:r w:rsidRPr="0094498E">
              <w:t>Option:</w:t>
            </w:r>
            <w:r w:rsidR="003246BE">
              <w:t xml:space="preserve"> </w:t>
            </w:r>
            <w:r w:rsidRPr="0094498E">
              <w:t xml:space="preserve"> Include the following clause if there are Australian Industry Activities required under the Contract at Attachment K.</w:t>
            </w:r>
          </w:p>
          <w:p w14:paraId="28C23350" w14:textId="41CF5F8C" w:rsidR="000F72D4" w:rsidRDefault="000F72D4" w:rsidP="001E2A3B">
            <w:pPr>
              <w:pStyle w:val="COTCOCLV3-ASDEFCON"/>
            </w:pPr>
            <w:bookmarkStart w:id="1723" w:name="_Ref106861924"/>
            <w:r w:rsidRPr="00070C5D">
              <w:t xml:space="preserve">The Contractor acknowledges </w:t>
            </w:r>
            <w:r w:rsidR="00070C5D" w:rsidRPr="00070C5D">
              <w:t>th</w:t>
            </w:r>
            <w:r w:rsidR="00070C5D">
              <w:t>at</w:t>
            </w:r>
            <w:r w:rsidR="00070C5D" w:rsidRPr="00070C5D">
              <w:t xml:space="preserve"> the</w:t>
            </w:r>
            <w:r w:rsidRPr="00070C5D">
              <w:t xml:space="preserve"> work </w:t>
            </w:r>
            <w:r w:rsidR="00070C5D">
              <w:t xml:space="preserve">performed </w:t>
            </w:r>
            <w:r w:rsidRPr="00070C5D">
              <w:t xml:space="preserve">under Contract contributes to the achievement of </w:t>
            </w:r>
            <w:r w:rsidR="00070C5D">
              <w:t xml:space="preserve">the </w:t>
            </w:r>
            <w:r w:rsidRPr="00070C5D">
              <w:t xml:space="preserve">Australian Industry Activities </w:t>
            </w:r>
            <w:r w:rsidR="00AE52E8">
              <w:t>(AIAs)</w:t>
            </w:r>
            <w:r w:rsidR="00070C5D">
              <w:t>,</w:t>
            </w:r>
            <w:r w:rsidRPr="00070C5D">
              <w:t xml:space="preserve"> </w:t>
            </w:r>
            <w:r w:rsidR="00070C5D">
              <w:t xml:space="preserve">and that </w:t>
            </w:r>
            <w:r w:rsidR="00AE52E8">
              <w:t xml:space="preserve">the loss or </w:t>
            </w:r>
            <w:r w:rsidR="00E32322">
              <w:t xml:space="preserve">a </w:t>
            </w:r>
            <w:r w:rsidR="00AE52E8">
              <w:t xml:space="preserve">reduction in the specialised skills, resources </w:t>
            </w:r>
            <w:r w:rsidR="00E32322">
              <w:t>and/</w:t>
            </w:r>
            <w:r w:rsidR="00AE52E8">
              <w:t>or work processes</w:t>
            </w:r>
            <w:r w:rsidR="00E32322">
              <w:t xml:space="preserve"> associated with those</w:t>
            </w:r>
            <w:r w:rsidR="00AE52E8">
              <w:t xml:space="preserve"> AIA</w:t>
            </w:r>
            <w:r w:rsidR="00E32322">
              <w:t>s</w:t>
            </w:r>
            <w:r w:rsidR="00AE52E8">
              <w:t xml:space="preserve"> is considered by Defence as detrimental to the </w:t>
            </w:r>
            <w:r w:rsidR="00E32322">
              <w:t xml:space="preserve">AIC program and to the </w:t>
            </w:r>
            <w:r w:rsidR="00AE52E8">
              <w:t xml:space="preserve">support of </w:t>
            </w:r>
            <w:r w:rsidR="00E32322">
              <w:t>the Capability.</w:t>
            </w:r>
            <w:bookmarkEnd w:id="1723"/>
            <w:r w:rsidR="00AE52E8">
              <w:t xml:space="preserve"> </w:t>
            </w:r>
          </w:p>
        </w:tc>
      </w:tr>
    </w:tbl>
    <w:p w14:paraId="12EC7423" w14:textId="77777777" w:rsidR="009C6941" w:rsidRDefault="009C6941" w:rsidP="009C6941">
      <w:pPr>
        <w:pStyle w:val="ASDEFCONOptionSpace"/>
      </w:pPr>
    </w:p>
    <w:p w14:paraId="0230DF4C" w14:textId="75CB4A40" w:rsidR="00E308C6" w:rsidRDefault="0079072F" w:rsidP="0079072F">
      <w:pPr>
        <w:pStyle w:val="COTCOCLV2-ASDEFCON"/>
      </w:pPr>
      <w:bookmarkStart w:id="1724" w:name="_Toc226018871"/>
      <w:r>
        <w:t>AIC Obligations (Core)</w:t>
      </w:r>
      <w:bookmarkEnd w:id="1722"/>
      <w:bookmarkEnd w:id="1724"/>
    </w:p>
    <w:p w14:paraId="3BE37C29" w14:textId="38040A35" w:rsidR="0008286D" w:rsidRDefault="0008286D" w:rsidP="0008286D">
      <w:pPr>
        <w:pStyle w:val="COTCOCLV3-ASDEFCON"/>
      </w:pPr>
      <w:bookmarkStart w:id="1725" w:name="_Ref107929927"/>
      <w:r>
        <w:t xml:space="preserve">The Contractor shall maintain the accuracy, completeness and currency of </w:t>
      </w:r>
      <w:r w:rsidR="0020765B">
        <w:t>the AIC Schedule</w:t>
      </w:r>
      <w:r>
        <w:t>.</w:t>
      </w:r>
      <w:bookmarkEnd w:id="1725"/>
    </w:p>
    <w:p w14:paraId="211EFF59" w14:textId="74230B9C" w:rsidR="0008286D" w:rsidRDefault="0008286D" w:rsidP="0008286D">
      <w:pPr>
        <w:pStyle w:val="COTCOCLV3-ASDEFCON"/>
      </w:pPr>
      <w:r>
        <w:t>Whe</w:t>
      </w:r>
      <w:r w:rsidR="00941B88">
        <w:t>n</w:t>
      </w:r>
      <w:r>
        <w:t xml:space="preserve"> the Contractor proposes an update to </w:t>
      </w:r>
      <w:r w:rsidR="001E2A3B">
        <w:t>the AIC Schedule</w:t>
      </w:r>
      <w:r>
        <w:t xml:space="preserve">, the Contractor shall </w:t>
      </w:r>
      <w:r w:rsidR="00DB1A66">
        <w:t xml:space="preserve">submit </w:t>
      </w:r>
      <w:r w:rsidR="00E20DB3">
        <w:t xml:space="preserve">a </w:t>
      </w:r>
      <w:r w:rsidR="00D940D9">
        <w:t>CCP</w:t>
      </w:r>
      <w:r w:rsidR="00DB1A66">
        <w:t xml:space="preserve"> in accordance with clause </w:t>
      </w:r>
      <w:r w:rsidR="00E20DB3">
        <w:fldChar w:fldCharType="begin"/>
      </w:r>
      <w:r w:rsidR="00E20DB3">
        <w:instrText xml:space="preserve"> REF _Ref35759880 \r \h </w:instrText>
      </w:r>
      <w:r w:rsidR="00E20DB3">
        <w:fldChar w:fldCharType="separate"/>
      </w:r>
      <w:r w:rsidR="00902F31">
        <w:t>11.1</w:t>
      </w:r>
      <w:r w:rsidR="00E20DB3">
        <w:fldChar w:fldCharType="end"/>
      </w:r>
      <w:r>
        <w:t>.</w:t>
      </w:r>
    </w:p>
    <w:p w14:paraId="51EECE6F" w14:textId="6D7941A1" w:rsidR="00826AA6" w:rsidRDefault="001E2A3B" w:rsidP="0079072F">
      <w:pPr>
        <w:pStyle w:val="COTCOCLV3-ASDEFCON"/>
      </w:pPr>
      <w:bookmarkStart w:id="1726" w:name="_Ref108617786"/>
      <w:r>
        <w:t>The</w:t>
      </w:r>
      <w:r w:rsidR="00E35C9B">
        <w:t xml:space="preserve"> Contractor shall</w:t>
      </w:r>
      <w:r w:rsidR="00826AA6">
        <w:t>:</w:t>
      </w:r>
      <w:bookmarkEnd w:id="1726"/>
    </w:p>
    <w:p w14:paraId="598BB428" w14:textId="5744040E" w:rsidR="001E2A3B" w:rsidRPr="00AF203B" w:rsidRDefault="001E2A3B" w:rsidP="006A2BCB">
      <w:pPr>
        <w:pStyle w:val="COTCOCLV4-ASDEFCON"/>
      </w:pPr>
      <w:bookmarkStart w:id="1727" w:name="_Ref108617408"/>
      <w:r w:rsidRPr="00AF203B">
        <w:t>achieve each Annual ACE Value;</w:t>
      </w:r>
      <w:bookmarkEnd w:id="1727"/>
    </w:p>
    <w:p w14:paraId="1568E251" w14:textId="3C90370D" w:rsidR="00826AA6" w:rsidRDefault="00BB0594" w:rsidP="006A2BCB">
      <w:pPr>
        <w:pStyle w:val="COTCOCLV4-ASDEFCON"/>
      </w:pPr>
      <w:r>
        <w:t>without limiting clause</w:t>
      </w:r>
      <w:r w:rsidR="00AF203B">
        <w:t xml:space="preserve">s </w:t>
      </w:r>
      <w:r w:rsidR="00AF203B">
        <w:fldChar w:fldCharType="begin"/>
      </w:r>
      <w:r w:rsidR="00AF203B">
        <w:instrText xml:space="preserve"> REF _Ref110338853 \w \h </w:instrText>
      </w:r>
      <w:r w:rsidR="00AF203B">
        <w:fldChar w:fldCharType="separate"/>
      </w:r>
      <w:r w:rsidR="00902F31">
        <w:t>4.1.3</w:t>
      </w:r>
      <w:r w:rsidR="00AF203B">
        <w:fldChar w:fldCharType="end"/>
      </w:r>
      <w:r>
        <w:t xml:space="preserve"> </w:t>
      </w:r>
      <w:r w:rsidR="00AF203B">
        <w:t xml:space="preserve">or </w:t>
      </w:r>
      <w:r>
        <w:fldChar w:fldCharType="begin"/>
      </w:r>
      <w:r>
        <w:instrText xml:space="preserve"> REF _Ref108617408 \w \h </w:instrText>
      </w:r>
      <w:r>
        <w:fldChar w:fldCharType="separate"/>
      </w:r>
      <w:r w:rsidR="00902F31">
        <w:t>4.2.3a</w:t>
      </w:r>
      <w:r>
        <w:fldChar w:fldCharType="end"/>
      </w:r>
      <w:r>
        <w:t xml:space="preserve">, </w:t>
      </w:r>
      <w:r w:rsidR="00E07442">
        <w:t>if</w:t>
      </w:r>
      <w:r w:rsidR="004962FD">
        <w:t xml:space="preserve"> </w:t>
      </w:r>
      <w:r>
        <w:t xml:space="preserve">the Contractor or </w:t>
      </w:r>
      <w:r w:rsidR="004962FD">
        <w:t>a Subcontractor can no longer perform an AIC activity</w:t>
      </w:r>
      <w:r w:rsidR="00E35C9B">
        <w:t xml:space="preserve"> </w:t>
      </w:r>
      <w:r w:rsidR="00E35C9B" w:rsidRPr="00CF3F85">
        <w:t>specified in the AIC Schedule</w:t>
      </w:r>
      <w:r w:rsidR="004962FD" w:rsidRPr="00CF3F85">
        <w:t>,</w:t>
      </w:r>
      <w:r w:rsidR="004962FD">
        <w:t xml:space="preserve"> </w:t>
      </w:r>
      <w:r w:rsidR="00C37FB6">
        <w:t xml:space="preserve">ensure that </w:t>
      </w:r>
      <w:r w:rsidR="004962FD">
        <w:t xml:space="preserve">opportunities </w:t>
      </w:r>
      <w:r w:rsidR="00C37FB6">
        <w:lastRenderedPageBreak/>
        <w:t xml:space="preserve">are maximised </w:t>
      </w:r>
      <w:r w:rsidR="004962FD">
        <w:t>for Australian Industry to perform that AIC activity</w:t>
      </w:r>
      <w:r w:rsidR="00AF203B">
        <w:t xml:space="preserve"> in Australia or New Zealand</w:t>
      </w:r>
      <w:r w:rsidR="004962FD">
        <w:t>;</w:t>
      </w:r>
      <w:r w:rsidR="006A2BCB">
        <w:t xml:space="preserve"> </w:t>
      </w:r>
      <w:r w:rsidR="004962FD">
        <w:t>and</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D3A20" w14:paraId="431FA798" w14:textId="77777777" w:rsidTr="00AD3A20">
        <w:tc>
          <w:tcPr>
            <w:tcW w:w="9071" w:type="dxa"/>
            <w:shd w:val="clear" w:color="auto" w:fill="auto"/>
          </w:tcPr>
          <w:p w14:paraId="306D45FD" w14:textId="3055F459" w:rsidR="00AD3A20" w:rsidRDefault="00AD3A20" w:rsidP="00AD3A20">
            <w:pPr>
              <w:pStyle w:val="ASDEFCONOption"/>
            </w:pPr>
            <w:r>
              <w:t>Option:</w:t>
            </w:r>
            <w:r w:rsidR="003246BE">
              <w:t xml:space="preserve"> </w:t>
            </w:r>
            <w:r>
              <w:t xml:space="preserve"> I</w:t>
            </w:r>
            <w:r w:rsidR="00941B88">
              <w:t xml:space="preserve">nclude </w:t>
            </w:r>
            <w:r w:rsidR="009C6941">
              <w:t xml:space="preserve">clause </w:t>
            </w:r>
            <w:r w:rsidR="00222FD8">
              <w:fldChar w:fldCharType="begin"/>
            </w:r>
            <w:r w:rsidR="00222FD8">
              <w:instrText xml:space="preserve"> REF _Ref108618064 \w \h </w:instrText>
            </w:r>
            <w:r w:rsidR="00222FD8">
              <w:fldChar w:fldCharType="separate"/>
            </w:r>
            <w:r w:rsidR="00902F31">
              <w:t>4.2.3c</w:t>
            </w:r>
            <w:r w:rsidR="00222FD8">
              <w:fldChar w:fldCharType="end"/>
            </w:r>
            <w:r w:rsidR="009C6941">
              <w:t xml:space="preserve"> </w:t>
            </w:r>
            <w:r w:rsidR="00941B88">
              <w:t>if</w:t>
            </w:r>
            <w:r>
              <w:t xml:space="preserve"> AIAs </w:t>
            </w:r>
            <w:r w:rsidR="00941B88">
              <w:t xml:space="preserve">are </w:t>
            </w:r>
            <w:r>
              <w:t>included in Attachment K.</w:t>
            </w:r>
          </w:p>
          <w:p w14:paraId="57D5E0D8" w14:textId="67E96ED4" w:rsidR="00AD3A20" w:rsidRDefault="00AD3A20" w:rsidP="00AF203B">
            <w:pPr>
              <w:pStyle w:val="COTCOCLV4-ASDEFCON"/>
            </w:pPr>
            <w:bookmarkStart w:id="1728" w:name="_Ref108618064"/>
            <w:r>
              <w:t xml:space="preserve">for AIC activities </w:t>
            </w:r>
            <w:r w:rsidR="00BB0594">
              <w:t>specified in the</w:t>
            </w:r>
            <w:r w:rsidR="00222FD8">
              <w:t xml:space="preserve"> AIC Schedule and </w:t>
            </w:r>
            <w:r>
              <w:t>identified as contributing to an AIA</w:t>
            </w:r>
            <w:r w:rsidR="00A50630">
              <w:t>,</w:t>
            </w:r>
            <w:r>
              <w:t xml:space="preserve"> ensure that the specialised skills, resources and/or work processes </w:t>
            </w:r>
            <w:r w:rsidR="00CF3F85">
              <w:t xml:space="preserve">required for that AIA </w:t>
            </w:r>
            <w:r>
              <w:t xml:space="preserve">are retained </w:t>
            </w:r>
            <w:r w:rsidR="00CF3F85">
              <w:t>within</w:t>
            </w:r>
            <w:r>
              <w:t xml:space="preserve"> Australian Industry</w:t>
            </w:r>
            <w:r w:rsidR="00A50630">
              <w:t xml:space="preserve">, including when performed by </w:t>
            </w:r>
            <w:r w:rsidR="00AF203B">
              <w:t>a</w:t>
            </w:r>
            <w:r w:rsidR="00A50630">
              <w:t xml:space="preserve"> Subcontractor</w:t>
            </w:r>
            <w:r>
              <w:t>.</w:t>
            </w:r>
            <w:bookmarkEnd w:id="1728"/>
          </w:p>
        </w:tc>
      </w:tr>
    </w:tbl>
    <w:p w14:paraId="597C8C18" w14:textId="77777777" w:rsidR="009C6941" w:rsidRDefault="009C6941" w:rsidP="009C6941">
      <w:pPr>
        <w:pStyle w:val="ASDEFCONOptionSpace"/>
      </w:pPr>
    </w:p>
    <w:p w14:paraId="785AD127" w14:textId="144FEE7A" w:rsidR="0008286D" w:rsidRDefault="0008286D" w:rsidP="0008286D">
      <w:pPr>
        <w:pStyle w:val="COTCOCLV3-ASDEFCON"/>
      </w:pPr>
      <w:r>
        <w:t>The Contractor acknowledges</w:t>
      </w:r>
      <w:r w:rsidR="00E35C9B">
        <w:t xml:space="preserve"> </w:t>
      </w:r>
      <w:r w:rsidR="00E35C9B" w:rsidRPr="00A248E4">
        <w:t>and agrees</w:t>
      </w:r>
      <w:r w:rsidRPr="00A248E4">
        <w:t xml:space="preserve"> </w:t>
      </w:r>
      <w:r>
        <w:t>that:</w:t>
      </w:r>
    </w:p>
    <w:p w14:paraId="4F16B45C" w14:textId="4A157C24" w:rsidR="0008286D" w:rsidRDefault="0008286D" w:rsidP="0008286D">
      <w:pPr>
        <w:pStyle w:val="COTCOCLV4-ASDEFCON"/>
      </w:pPr>
      <w:r>
        <w:t xml:space="preserve">compliance with </w:t>
      </w:r>
      <w:r w:rsidR="00222FD8">
        <w:t xml:space="preserve">clause </w:t>
      </w:r>
      <w:r w:rsidR="00222FD8">
        <w:fldChar w:fldCharType="begin"/>
      </w:r>
      <w:r w:rsidR="00222FD8">
        <w:instrText xml:space="preserve"> REF _Ref108617786 \w \h </w:instrText>
      </w:r>
      <w:r w:rsidR="00222FD8">
        <w:fldChar w:fldCharType="separate"/>
      </w:r>
      <w:r w:rsidR="00902F31">
        <w:t>4.2.3</w:t>
      </w:r>
      <w:r w:rsidR="00222FD8">
        <w:fldChar w:fldCharType="end"/>
      </w:r>
      <w:r>
        <w:t xml:space="preserve"> shall not relieve the Contractor from any other liabilities or</w:t>
      </w:r>
      <w:r w:rsidR="00E35C9B">
        <w:t xml:space="preserve"> </w:t>
      </w:r>
      <w:r w:rsidR="00E35C9B" w:rsidRPr="00A248E4">
        <w:t>other</w:t>
      </w:r>
      <w:r>
        <w:t xml:space="preserve"> obligations under the Contract; and</w:t>
      </w:r>
    </w:p>
    <w:p w14:paraId="35121C8B" w14:textId="3191697E" w:rsidR="0008286D" w:rsidRDefault="0008286D" w:rsidP="0008286D">
      <w:pPr>
        <w:pStyle w:val="COTCOCLV4-ASDEFCON"/>
      </w:pPr>
      <w:r>
        <w:t xml:space="preserve">the provision of Services and the Acceptance of the Deliverables shall not relieve the Contractor from </w:t>
      </w:r>
      <w:r w:rsidR="00287BAF" w:rsidRPr="00A248E4">
        <w:t>complying with</w:t>
      </w:r>
      <w:r>
        <w:t xml:space="preserve"> its obligations under </w:t>
      </w:r>
      <w:r w:rsidR="00222FD8">
        <w:t xml:space="preserve">clause </w:t>
      </w:r>
      <w:r w:rsidR="00222FD8">
        <w:fldChar w:fldCharType="begin"/>
      </w:r>
      <w:r w:rsidR="00222FD8">
        <w:instrText xml:space="preserve"> REF _Ref108617786 \w \h </w:instrText>
      </w:r>
      <w:r w:rsidR="00222FD8">
        <w:fldChar w:fldCharType="separate"/>
      </w:r>
      <w:r w:rsidR="00902F31">
        <w:t>4.2.3</w:t>
      </w:r>
      <w:r w:rsidR="00222FD8">
        <w:fldChar w:fldCharType="end"/>
      </w:r>
      <w:r w:rsidR="00222FD8">
        <w:t xml:space="preserve"> </w:t>
      </w:r>
      <w:r w:rsidR="00287BAF" w:rsidRPr="00441AF0">
        <w:t>and its other obligations relating to AIC</w:t>
      </w:r>
      <w:r>
        <w:t>.</w:t>
      </w:r>
    </w:p>
    <w:p w14:paraId="0079572C" w14:textId="46630CA0" w:rsidR="00287BAF" w:rsidRPr="00222FD8" w:rsidRDefault="00287BAF" w:rsidP="00287BAF">
      <w:pPr>
        <w:pStyle w:val="COTCOCLV3-ASDEFCON"/>
      </w:pPr>
      <w:bookmarkStart w:id="1729" w:name="_Ref106629420"/>
      <w:r w:rsidRPr="00222FD8">
        <w:t>Where the Contractor fails to comply</w:t>
      </w:r>
      <w:r w:rsidR="00222FD8" w:rsidRPr="00222FD8">
        <w:t>,</w:t>
      </w:r>
      <w:r w:rsidRPr="00222FD8">
        <w:t xml:space="preserve"> </w:t>
      </w:r>
      <w:r w:rsidR="00222FD8" w:rsidRPr="00222FD8">
        <w:t xml:space="preserve">or anticipates that is it likely to fail to comply, </w:t>
      </w:r>
      <w:r w:rsidRPr="00222FD8">
        <w:t>with</w:t>
      </w:r>
      <w:r w:rsidR="00222FD8" w:rsidRPr="00222FD8">
        <w:t xml:space="preserve"> clause </w:t>
      </w:r>
      <w:r w:rsidR="00222FD8" w:rsidRPr="00222FD8">
        <w:fldChar w:fldCharType="begin"/>
      </w:r>
      <w:r w:rsidR="00222FD8" w:rsidRPr="00222FD8">
        <w:instrText xml:space="preserve"> REF _Ref108617786 \w \h </w:instrText>
      </w:r>
      <w:r w:rsidR="00222FD8">
        <w:instrText xml:space="preserve"> \* MERGEFORMAT </w:instrText>
      </w:r>
      <w:r w:rsidR="00222FD8" w:rsidRPr="00222FD8">
        <w:fldChar w:fldCharType="separate"/>
      </w:r>
      <w:r w:rsidR="00902F31">
        <w:t>4.2.3</w:t>
      </w:r>
      <w:r w:rsidR="00222FD8" w:rsidRPr="00222FD8">
        <w:fldChar w:fldCharType="end"/>
      </w:r>
      <w:r w:rsidR="00222FD8" w:rsidRPr="00222FD8">
        <w:t xml:space="preserve"> or</w:t>
      </w:r>
      <w:r w:rsidRPr="00222FD8">
        <w:t xml:space="preserve"> the AIC Schedule, it sh</w:t>
      </w:r>
      <w:r w:rsidR="00216CEF" w:rsidRPr="00222FD8">
        <w:t>all</w:t>
      </w:r>
      <w:r w:rsidRPr="00222FD8">
        <w:t xml:space="preserve"> notify the Commonwealth Representative in writing as soon as reasonably practicable.</w:t>
      </w:r>
      <w:bookmarkEnd w:id="1729"/>
    </w:p>
    <w:p w14:paraId="4D03EAA4" w14:textId="36225993" w:rsidR="0079072F" w:rsidRDefault="0079072F" w:rsidP="0079072F">
      <w:pPr>
        <w:pStyle w:val="COTCOCLV2-ASDEFCON"/>
      </w:pPr>
      <w:bookmarkStart w:id="1730" w:name="_Ref96068137"/>
      <w:bookmarkStart w:id="1731" w:name="_Toc226018872"/>
      <w:r>
        <w:t>AIC Remedies</w:t>
      </w:r>
      <w:r w:rsidR="00011CAF">
        <w:t xml:space="preserve"> (Core)</w:t>
      </w:r>
      <w:bookmarkEnd w:id="1730"/>
      <w:bookmarkEnd w:id="1731"/>
    </w:p>
    <w:p w14:paraId="620FBEE2" w14:textId="77777777" w:rsidR="00011CAF" w:rsidRPr="00794A90" w:rsidRDefault="00011CAF" w:rsidP="00011CAF">
      <w:pPr>
        <w:pStyle w:val="COTCOCLV3-ASDEFCON"/>
      </w:pPr>
      <w:r w:rsidRPr="00794A90">
        <w:t>The Contractor acknowledges and agrees that:</w:t>
      </w:r>
    </w:p>
    <w:p w14:paraId="2A2FC6BD" w14:textId="77777777" w:rsidR="00063778" w:rsidRDefault="00011CAF" w:rsidP="00011CAF">
      <w:pPr>
        <w:pStyle w:val="COTCOCLV4-ASDEFCON"/>
      </w:pPr>
      <w:r w:rsidRPr="00794A90">
        <w:t>the Commonweal</w:t>
      </w:r>
      <w:r w:rsidR="00063778">
        <w:t>th may suffer loss or damage if:</w:t>
      </w:r>
    </w:p>
    <w:p w14:paraId="736F4547" w14:textId="5C93B571" w:rsidR="00063778" w:rsidRPr="00063778" w:rsidRDefault="00011CAF" w:rsidP="00063778">
      <w:pPr>
        <w:pStyle w:val="ATTANNLV4-ASDEFCON"/>
      </w:pPr>
      <w:r w:rsidRPr="00794A90">
        <w:t xml:space="preserve">the Contractor fails to comply with any AIC </w:t>
      </w:r>
      <w:r w:rsidRPr="00D37DEE">
        <w:t>Obligation</w:t>
      </w:r>
      <w:r w:rsidR="004433B9">
        <w:t>;</w:t>
      </w:r>
      <w:r w:rsidRPr="00D37DEE">
        <w:t xml:space="preserve"> </w:t>
      </w:r>
      <w:r w:rsidRPr="00D37DEE">
        <w:rPr>
          <w:color w:val="auto"/>
        </w:rPr>
        <w:t>or</w:t>
      </w:r>
    </w:p>
    <w:p w14:paraId="111AD7CB" w14:textId="598F8F09" w:rsidR="00011CAF" w:rsidRPr="00D37DEE" w:rsidRDefault="00011CAF" w:rsidP="00326286">
      <w:pPr>
        <w:pStyle w:val="ATTANNLV4-ASDEFCON"/>
      </w:pPr>
      <w:r w:rsidRPr="00D37DEE">
        <w:t>the Contractor fails to comply with an Approved Remediation Plan in relation to compliance with any AIC Obligation;</w:t>
      </w:r>
    </w:p>
    <w:p w14:paraId="4DD54B9B" w14:textId="01540BC4" w:rsidR="00011CAF" w:rsidRDefault="007A6B55" w:rsidP="00011CAF">
      <w:pPr>
        <w:pStyle w:val="COTCOCLV4-ASDEFCON"/>
      </w:pPr>
      <w:r>
        <w:t>damages may not be an adequate remedy</w:t>
      </w:r>
      <w:r w:rsidR="00511664" w:rsidRPr="002C0BA8">
        <w:t xml:space="preserve"> </w:t>
      </w:r>
      <w:r w:rsidR="00511664">
        <w:t>for</w:t>
      </w:r>
      <w:r w:rsidR="00511664" w:rsidRPr="00511664">
        <w:t xml:space="preserve"> </w:t>
      </w:r>
      <w:r w:rsidR="00511664">
        <w:t>a failure by</w:t>
      </w:r>
      <w:r w:rsidR="00511664" w:rsidRPr="002C0BA8">
        <w:t xml:space="preserve"> the Contractor to comply </w:t>
      </w:r>
      <w:r w:rsidR="00511664">
        <w:t>with:</w:t>
      </w:r>
    </w:p>
    <w:p w14:paraId="5B924F43" w14:textId="52B9A9B9" w:rsidR="00011CAF" w:rsidRDefault="00011CAF" w:rsidP="005F5539">
      <w:pPr>
        <w:pStyle w:val="COTCOCLV5-ASDEFCON"/>
      </w:pPr>
      <w:r w:rsidRPr="002C0BA8">
        <w:t>any AIC Obligation</w:t>
      </w:r>
      <w:r>
        <w:t>;</w:t>
      </w:r>
      <w:r w:rsidRPr="002C0BA8">
        <w:t xml:space="preserve"> </w:t>
      </w:r>
      <w:r w:rsidRPr="00F617E9">
        <w:t>or</w:t>
      </w:r>
    </w:p>
    <w:p w14:paraId="05D2BB52" w14:textId="015243FF" w:rsidR="007A6B55" w:rsidRDefault="00011CAF" w:rsidP="00B06289">
      <w:pPr>
        <w:pStyle w:val="COTCOCLV5-ASDEFCON"/>
      </w:pPr>
      <w:r w:rsidRPr="00F617E9">
        <w:t>an Approved Remediation Plan</w:t>
      </w:r>
      <w:r w:rsidR="007A6B55">
        <w:t xml:space="preserve"> in relation to compliance with any AIC Obligation;</w:t>
      </w:r>
    </w:p>
    <w:p w14:paraId="2AEF5A12" w14:textId="347DA504" w:rsidR="00011CAF" w:rsidRPr="00794A90" w:rsidRDefault="00011CAF" w:rsidP="007A6B55">
      <w:pPr>
        <w:pStyle w:val="COTCOCLV5-ASDEFCON"/>
        <w:numPr>
          <w:ilvl w:val="0"/>
          <w:numId w:val="0"/>
        </w:numPr>
        <w:ind w:left="1418"/>
      </w:pPr>
      <w:r w:rsidRPr="00794A90">
        <w:t>and</w:t>
      </w:r>
      <w:r w:rsidR="007A6B55" w:rsidRPr="007A6B55">
        <w:t xml:space="preserve"> </w:t>
      </w:r>
      <w:r w:rsidR="007A6B55">
        <w:t xml:space="preserve">that </w:t>
      </w:r>
      <w:r w:rsidR="007A6B55" w:rsidRPr="002C0BA8">
        <w:t>remedies</w:t>
      </w:r>
      <w:r w:rsidR="007A6B55">
        <w:t>,</w:t>
      </w:r>
      <w:r w:rsidR="007A6B55" w:rsidRPr="002C0BA8">
        <w:t xml:space="preserve"> such as specific performance or injunctive relief</w:t>
      </w:r>
      <w:r w:rsidR="007A6B55">
        <w:t xml:space="preserve"> may be sought by the Commonwealth;</w:t>
      </w:r>
      <w:r w:rsidR="00933351">
        <w:t xml:space="preserve"> and </w:t>
      </w:r>
    </w:p>
    <w:p w14:paraId="3B5F2BA6" w14:textId="43D30771" w:rsidR="00011CAF" w:rsidRPr="00794A90" w:rsidRDefault="00011CAF" w:rsidP="00011CAF">
      <w:pPr>
        <w:pStyle w:val="COTCOCLV4-ASDEFCON"/>
      </w:pPr>
      <w:r w:rsidRPr="00794A90">
        <w:t>the rights of the Commonwealth under this clause</w:t>
      </w:r>
      <w:r>
        <w:t xml:space="preserve"> </w:t>
      </w:r>
      <w:r w:rsidR="00063778">
        <w:fldChar w:fldCharType="begin"/>
      </w:r>
      <w:r w:rsidR="00063778">
        <w:instrText xml:space="preserve"> REF _Ref96068137 \r \h </w:instrText>
      </w:r>
      <w:r w:rsidR="00063778">
        <w:fldChar w:fldCharType="separate"/>
      </w:r>
      <w:r w:rsidR="00902F31">
        <w:t>4.3</w:t>
      </w:r>
      <w:r w:rsidR="00063778">
        <w:fldChar w:fldCharType="end"/>
      </w:r>
      <w:r w:rsidR="00063778">
        <w:t xml:space="preserve"> </w:t>
      </w:r>
      <w:r w:rsidRPr="00794A90">
        <w:t>are in addition to, and do not limit or affect, any other rights or remedies under the Contract or at law.</w:t>
      </w:r>
    </w:p>
    <w:p w14:paraId="5AE2BE92" w14:textId="1B517A34" w:rsidR="00C554BF" w:rsidRDefault="00C554BF" w:rsidP="00C554BF">
      <w:pPr>
        <w:pStyle w:val="COTCOCLV1-ASDEFCON"/>
      </w:pPr>
      <w:bookmarkStart w:id="1732" w:name="_Ref13661898"/>
      <w:bookmarkStart w:id="1733" w:name="_Ref13662092"/>
      <w:bookmarkStart w:id="1734" w:name="_Ref13662279"/>
      <w:bookmarkStart w:id="1735" w:name="_Ref13662310"/>
      <w:bookmarkStart w:id="1736" w:name="_Ref13662359"/>
      <w:bookmarkStart w:id="1737" w:name="_Toc226018873"/>
      <w:r>
        <w:t>TECHNICAL DATA, SOFTWARE AND CONTRACT MATERIAL</w:t>
      </w:r>
      <w:bookmarkEnd w:id="1732"/>
      <w:bookmarkEnd w:id="1733"/>
      <w:bookmarkEnd w:id="1734"/>
      <w:bookmarkEnd w:id="1735"/>
      <w:bookmarkEnd w:id="1736"/>
      <w:r w:rsidR="00B43252">
        <w:t xml:space="preserve"> (CORE)</w:t>
      </w:r>
      <w:bookmarkEnd w:id="1737"/>
    </w:p>
    <w:p w14:paraId="47B5CCCB" w14:textId="77777777" w:rsidR="00C554BF" w:rsidRPr="00662094" w:rsidRDefault="00C554BF">
      <w:pPr>
        <w:pStyle w:val="COTCOCLV2-ASDEFCON"/>
      </w:pPr>
      <w:bookmarkStart w:id="1738" w:name="_Ref1048201"/>
      <w:bookmarkStart w:id="1739" w:name="_Ref1048418"/>
      <w:bookmarkStart w:id="1740" w:name="_Ref5197487"/>
      <w:bookmarkStart w:id="1741" w:name="_Toc8991674"/>
      <w:bookmarkStart w:id="1742" w:name="_Toc226018874"/>
      <w:r w:rsidRPr="00662094">
        <w:t>Ownership of Intellectual Property (Core)</w:t>
      </w:r>
      <w:bookmarkEnd w:id="1738"/>
      <w:bookmarkEnd w:id="1739"/>
      <w:bookmarkEnd w:id="1740"/>
      <w:bookmarkEnd w:id="1741"/>
      <w:bookmarkEnd w:id="1742"/>
    </w:p>
    <w:p w14:paraId="247E54D9" w14:textId="088D0721" w:rsidR="00C554BF" w:rsidRPr="00662094" w:rsidRDefault="00C554BF" w:rsidP="00C554BF">
      <w:pPr>
        <w:pStyle w:val="NoteToDrafters-ASDEFCON"/>
      </w:pPr>
      <w:r w:rsidRPr="00662094">
        <w:t xml:space="preserve">Note to drafters:  If Commonwealth ownership of IP (in addition to the circumstances provided for in </w:t>
      </w:r>
      <w:r w:rsidRPr="00702888">
        <w:t xml:space="preserve">clause </w:t>
      </w:r>
      <w:r w:rsidRPr="00702888">
        <w:fldChar w:fldCharType="begin"/>
      </w:r>
      <w:r w:rsidRPr="00702888">
        <w:instrText xml:space="preserve"> REF _Ref5197534 \w \h  \* MERGEFORMAT </w:instrText>
      </w:r>
      <w:r w:rsidRPr="00702888">
        <w:fldChar w:fldCharType="separate"/>
      </w:r>
      <w:r w:rsidR="00902F31">
        <w:t>5.1.3</w:t>
      </w:r>
      <w:r w:rsidRPr="00702888">
        <w:fldChar w:fldCharType="end"/>
      </w:r>
      <w:r w:rsidRPr="00662094">
        <w:t>) or broader IP rights for Defence Purposes are required (eg, for security reasons), appropriate clauses from ASDEFCON (Support) should be included.</w:t>
      </w:r>
    </w:p>
    <w:p w14:paraId="1D89DF27" w14:textId="1F973820" w:rsidR="00C554BF" w:rsidRPr="00662094" w:rsidRDefault="00C554BF" w:rsidP="00C554BF">
      <w:pPr>
        <w:pStyle w:val="NoteToTenderers-ASDEFCON"/>
      </w:pPr>
      <w:r w:rsidRPr="00662094">
        <w:t>Note to tenderers:  The Commonwealth's default position</w:t>
      </w:r>
      <w:r w:rsidR="00FF416F">
        <w:t>,</w:t>
      </w:r>
      <w:r w:rsidRPr="00662094">
        <w:t xml:space="preserve"> </w:t>
      </w:r>
      <w:r w:rsidR="00DF5DAB">
        <w:t xml:space="preserve">reflected in this clause </w:t>
      </w:r>
      <w:r w:rsidR="00DF5DAB">
        <w:fldChar w:fldCharType="begin"/>
      </w:r>
      <w:r w:rsidR="00DF5DAB">
        <w:instrText xml:space="preserve"> REF _Ref1048201 \w \h </w:instrText>
      </w:r>
      <w:r w:rsidR="00DF5DAB">
        <w:fldChar w:fldCharType="separate"/>
      </w:r>
      <w:r w:rsidR="00902F31">
        <w:t>5.1</w:t>
      </w:r>
      <w:r w:rsidR="00DF5DAB">
        <w:fldChar w:fldCharType="end"/>
      </w:r>
      <w:r w:rsidR="00FF416F">
        <w:t>,</w:t>
      </w:r>
      <w:r w:rsidR="00DF5DAB">
        <w:t xml:space="preserve"> </w:t>
      </w:r>
      <w:r w:rsidRPr="00662094">
        <w:t>is that the Contractor (or its nominee) will own all IP created under the Contract</w:t>
      </w:r>
      <w:r w:rsidR="00FF416F">
        <w:t>, and that</w:t>
      </w:r>
      <w:r w:rsidRPr="00662094">
        <w:t xml:space="preserve"> </w:t>
      </w:r>
      <w:r w:rsidR="00FF416F" w:rsidRPr="00EF6882">
        <w:t xml:space="preserve">ownership of newly created IP created under a subcontract will be determined by the terms of the relevant Subcontract between the Contractor and Subcontractor.  </w:t>
      </w:r>
    </w:p>
    <w:p w14:paraId="4D42983C" w14:textId="607329D1" w:rsidR="00C554BF" w:rsidRPr="00662094" w:rsidRDefault="00FF416F" w:rsidP="00FF416F">
      <w:pPr>
        <w:pStyle w:val="NoteToTenderers-ASDEFCON"/>
      </w:pPr>
      <w:r>
        <w:t>Under c</w:t>
      </w:r>
      <w:r w:rsidR="00DF5DAB">
        <w:t xml:space="preserve">lause </w:t>
      </w:r>
      <w:r w:rsidR="00DF5DAB">
        <w:fldChar w:fldCharType="begin"/>
      </w:r>
      <w:r w:rsidR="00DF5DAB">
        <w:instrText xml:space="preserve"> REF _Ref5197534 \w \h </w:instrText>
      </w:r>
      <w:r w:rsidR="00DF5DAB">
        <w:fldChar w:fldCharType="separate"/>
      </w:r>
      <w:r w:rsidR="00902F31">
        <w:t>5.1.3</w:t>
      </w:r>
      <w:r w:rsidR="00DF5DAB">
        <w:fldChar w:fldCharType="end"/>
      </w:r>
      <w:r>
        <w:t>,</w:t>
      </w:r>
      <w:r w:rsidR="00DF5DAB">
        <w:t xml:space="preserve"> </w:t>
      </w:r>
      <w:r>
        <w:t xml:space="preserve">an exception exists to this default position, to enable the Commonwealth to </w:t>
      </w:r>
      <w:r w:rsidR="00C554BF" w:rsidRPr="00662094">
        <w:t xml:space="preserve">own any new IP created under the Contract in relation to GFM or the Products (including new IP in updates or amendments to the GFM or Products).  </w:t>
      </w:r>
      <w:r>
        <w:t>C</w:t>
      </w:r>
      <w:r w:rsidRPr="00EF6882">
        <w:t xml:space="preserve">lause </w:t>
      </w:r>
      <w:r>
        <w:fldChar w:fldCharType="begin"/>
      </w:r>
      <w:r>
        <w:instrText xml:space="preserve"> REF _Ref5197534 \w \h </w:instrText>
      </w:r>
      <w:r>
        <w:fldChar w:fldCharType="separate"/>
      </w:r>
      <w:r w:rsidR="00902F31">
        <w:t>5.1.3</w:t>
      </w:r>
      <w:r>
        <w:fldChar w:fldCharType="end"/>
      </w:r>
      <w:r>
        <w:t xml:space="preserve"> </w:t>
      </w:r>
      <w:r w:rsidRPr="00EF6882">
        <w:t xml:space="preserve"> states that the Contractor is obliged to ensure that the Commonwealth is assigned any IP created under a Subcontract in Commonwealth TD, Commonwealth Software and GFM, whether the IP is owned by the Subcontractor or the</w:t>
      </w:r>
      <w:r>
        <w:t xml:space="preserve"> Contractor.  </w:t>
      </w:r>
      <w:r w:rsidR="00C554BF" w:rsidRPr="00662094">
        <w:t xml:space="preserve">However, under clause </w:t>
      </w:r>
      <w:r w:rsidR="00C554BF" w:rsidRPr="004F5FB0">
        <w:fldChar w:fldCharType="begin"/>
      </w:r>
      <w:r w:rsidR="00C554BF" w:rsidRPr="004F5FB0">
        <w:instrText xml:space="preserve"> REF _Ref1048731 \r \h  \* MERGEFORMAT </w:instrText>
      </w:r>
      <w:r w:rsidR="00C554BF" w:rsidRPr="004F5FB0">
        <w:fldChar w:fldCharType="separate"/>
      </w:r>
      <w:r w:rsidR="00902F31">
        <w:t>5.1.4</w:t>
      </w:r>
      <w:r w:rsidR="00C554BF" w:rsidRPr="004F5FB0">
        <w:fldChar w:fldCharType="end"/>
      </w:r>
      <w:r w:rsidR="00C554BF" w:rsidRPr="00662094">
        <w:t>, the Contractor (or its nominee) will own this IP if it already owns all of the existing IP in the GFM or Products.</w:t>
      </w:r>
      <w:r w:rsidR="00DF5DAB">
        <w:t xml:space="preserve"> </w:t>
      </w:r>
    </w:p>
    <w:p w14:paraId="0ED71110" w14:textId="64022A6D" w:rsidR="00C554BF" w:rsidRPr="00662094" w:rsidRDefault="00C554BF" w:rsidP="00C554BF">
      <w:pPr>
        <w:pStyle w:val="COTCOCLV3-ASDEFCON"/>
        <w:rPr>
          <w:lang w:eastAsia="zh-CN"/>
        </w:rPr>
      </w:pPr>
      <w:r w:rsidRPr="00662094">
        <w:rPr>
          <w:lang w:eastAsia="zh-CN"/>
        </w:rPr>
        <w:t xml:space="preserve">Nothing in the Contract affects the ownership of </w:t>
      </w:r>
      <w:r>
        <w:rPr>
          <w:lang w:eastAsia="zh-CN"/>
        </w:rPr>
        <w:t>Intellectual Property (</w:t>
      </w:r>
      <w:r w:rsidRPr="00662094">
        <w:rPr>
          <w:lang w:eastAsia="zh-CN"/>
        </w:rPr>
        <w:t>IP</w:t>
      </w:r>
      <w:r>
        <w:rPr>
          <w:lang w:eastAsia="zh-CN"/>
        </w:rPr>
        <w:t>)</w:t>
      </w:r>
      <w:r w:rsidRPr="00662094">
        <w:rPr>
          <w:lang w:eastAsia="zh-CN"/>
        </w:rPr>
        <w:t>, except as expressly provided for in this clause</w:t>
      </w:r>
      <w:r>
        <w:rPr>
          <w:lang w:eastAsia="zh-CN"/>
        </w:rPr>
        <w:t xml:space="preserve"> </w:t>
      </w:r>
      <w:r>
        <w:rPr>
          <w:lang w:eastAsia="zh-CN"/>
        </w:rPr>
        <w:fldChar w:fldCharType="begin"/>
      </w:r>
      <w:r>
        <w:rPr>
          <w:lang w:eastAsia="zh-CN"/>
        </w:rPr>
        <w:instrText xml:space="preserve"> REF _Ref13661898 \r \h </w:instrText>
      </w:r>
      <w:r>
        <w:rPr>
          <w:lang w:eastAsia="zh-CN"/>
        </w:rPr>
      </w:r>
      <w:r>
        <w:rPr>
          <w:lang w:eastAsia="zh-CN"/>
        </w:rPr>
        <w:fldChar w:fldCharType="separate"/>
      </w:r>
      <w:r w:rsidR="00902F31">
        <w:rPr>
          <w:lang w:eastAsia="zh-CN"/>
        </w:rPr>
        <w:t>5</w:t>
      </w:r>
      <w:r>
        <w:rPr>
          <w:lang w:eastAsia="zh-CN"/>
        </w:rPr>
        <w:fldChar w:fldCharType="end"/>
      </w:r>
      <w:r w:rsidRPr="00662094">
        <w:rPr>
          <w:lang w:eastAsia="zh-CN"/>
        </w:rPr>
        <w:t>.</w:t>
      </w:r>
    </w:p>
    <w:p w14:paraId="6BB64F6D" w14:textId="42CA94CB" w:rsidR="00C554BF" w:rsidRPr="00662094" w:rsidRDefault="00C554BF" w:rsidP="00C554BF">
      <w:pPr>
        <w:pStyle w:val="COTCOCLV3-ASDEFCON"/>
        <w:rPr>
          <w:lang w:eastAsia="zh-CN"/>
        </w:rPr>
      </w:pPr>
      <w:r w:rsidRPr="00662094">
        <w:rPr>
          <w:lang w:eastAsia="zh-CN"/>
        </w:rPr>
        <w:lastRenderedPageBreak/>
        <w:t xml:space="preserve">Subject to the other provisions of this clause </w:t>
      </w:r>
      <w:r w:rsidRPr="00124861">
        <w:rPr>
          <w:lang w:eastAsia="zh-CN"/>
        </w:rPr>
        <w:fldChar w:fldCharType="begin"/>
      </w:r>
      <w:r w:rsidRPr="004F5FB0">
        <w:rPr>
          <w:lang w:eastAsia="zh-CN"/>
        </w:rPr>
        <w:instrText xml:space="preserve"> REF _Ref1048201 \r \h  \* MERGEFORMAT </w:instrText>
      </w:r>
      <w:r w:rsidRPr="00124861">
        <w:rPr>
          <w:lang w:eastAsia="zh-CN"/>
        </w:rPr>
      </w:r>
      <w:r w:rsidRPr="00124861">
        <w:rPr>
          <w:lang w:eastAsia="zh-CN"/>
        </w:rPr>
        <w:fldChar w:fldCharType="separate"/>
      </w:r>
      <w:r w:rsidR="00902F31">
        <w:rPr>
          <w:lang w:eastAsia="zh-CN"/>
        </w:rPr>
        <w:t>5.1</w:t>
      </w:r>
      <w:r w:rsidRPr="00124861">
        <w:rPr>
          <w:lang w:eastAsia="zh-CN"/>
        </w:rPr>
        <w:fldChar w:fldCharType="end"/>
      </w:r>
      <w:r w:rsidRPr="00662094">
        <w:rPr>
          <w:lang w:eastAsia="zh-CN"/>
        </w:rPr>
        <w:t>, IP created under the Contract or a Subcontract in respect of TD, Software or Contract Material is assigned to the Contractor (or its nominee) immediately upon its creation.</w:t>
      </w:r>
    </w:p>
    <w:p w14:paraId="4C1206C7" w14:textId="2538F2C3" w:rsidR="00C554BF" w:rsidRPr="00662094" w:rsidRDefault="00DF5DAB" w:rsidP="00C554BF">
      <w:pPr>
        <w:pStyle w:val="COTCOCLV3-ASDEFCON"/>
        <w:rPr>
          <w:lang w:eastAsia="zh-CN"/>
        </w:rPr>
      </w:pPr>
      <w:bookmarkStart w:id="1743" w:name="_Ref5197534"/>
      <w:bookmarkStart w:id="1744" w:name="_Ref13229464"/>
      <w:r>
        <w:rPr>
          <w:lang w:eastAsia="zh-CN"/>
        </w:rPr>
        <w:t xml:space="preserve">The Contractor shall ensure that all </w:t>
      </w:r>
      <w:r w:rsidR="00C554BF" w:rsidRPr="00662094">
        <w:rPr>
          <w:lang w:eastAsia="zh-CN"/>
        </w:rPr>
        <w:t xml:space="preserve">IP created under the Contract or a Subcontract in respect of GFM or a Product (except as provided for in clause </w:t>
      </w:r>
      <w:r w:rsidR="00C554BF" w:rsidRPr="00124861">
        <w:rPr>
          <w:lang w:eastAsia="zh-CN"/>
        </w:rPr>
        <w:fldChar w:fldCharType="begin"/>
      </w:r>
      <w:r w:rsidR="00C554BF" w:rsidRPr="004F5FB0">
        <w:rPr>
          <w:lang w:eastAsia="zh-CN"/>
        </w:rPr>
        <w:instrText xml:space="preserve"> REF _Ref1048731 \r \h  \* MERGEFORMAT </w:instrText>
      </w:r>
      <w:r w:rsidR="00C554BF" w:rsidRPr="00124861">
        <w:rPr>
          <w:lang w:eastAsia="zh-CN"/>
        </w:rPr>
      </w:r>
      <w:r w:rsidR="00C554BF" w:rsidRPr="00124861">
        <w:rPr>
          <w:lang w:eastAsia="zh-CN"/>
        </w:rPr>
        <w:fldChar w:fldCharType="separate"/>
      </w:r>
      <w:r w:rsidR="00902F31">
        <w:rPr>
          <w:lang w:eastAsia="zh-CN"/>
        </w:rPr>
        <w:t>5.1.4</w:t>
      </w:r>
      <w:r w:rsidR="00C554BF" w:rsidRPr="00124861">
        <w:rPr>
          <w:lang w:eastAsia="zh-CN"/>
        </w:rPr>
        <w:fldChar w:fldCharType="end"/>
      </w:r>
      <w:r w:rsidR="00C554BF" w:rsidRPr="00662094">
        <w:rPr>
          <w:lang w:eastAsia="zh-CN"/>
        </w:rPr>
        <w:t>) is assigned to the Commonwealth (or its nominee) immediately upon its creation.</w:t>
      </w:r>
      <w:bookmarkEnd w:id="1743"/>
      <w:bookmarkEnd w:id="1744"/>
    </w:p>
    <w:p w14:paraId="6A9AD5A2" w14:textId="651EA3F0" w:rsidR="00C554BF" w:rsidRPr="00662094" w:rsidRDefault="00C554BF" w:rsidP="00C554BF">
      <w:pPr>
        <w:pStyle w:val="COTCOCLV3-ASDEFCON"/>
        <w:rPr>
          <w:lang w:eastAsia="zh-CN"/>
        </w:rPr>
      </w:pPr>
      <w:bookmarkStart w:id="1745" w:name="_Ref1048731"/>
      <w:bookmarkStart w:id="1746" w:name="_Ref8313348"/>
      <w:r w:rsidRPr="00662094">
        <w:rPr>
          <w:lang w:eastAsia="zh-CN"/>
        </w:rPr>
        <w:t xml:space="preserve">IP created under the Contract or a Subcontract in respect of GFM or a Product is </w:t>
      </w:r>
      <w:r w:rsidR="00DF5DAB">
        <w:rPr>
          <w:lang w:eastAsia="zh-CN"/>
        </w:rPr>
        <w:t xml:space="preserve">not required to be </w:t>
      </w:r>
      <w:r w:rsidRPr="00662094">
        <w:rPr>
          <w:lang w:eastAsia="zh-CN"/>
        </w:rPr>
        <w:t xml:space="preserve">assigned to the </w:t>
      </w:r>
      <w:r w:rsidR="00DF5DAB">
        <w:rPr>
          <w:lang w:eastAsia="zh-CN"/>
        </w:rPr>
        <w:t xml:space="preserve">Commonwealth under clause </w:t>
      </w:r>
      <w:r w:rsidR="00DF5DAB">
        <w:rPr>
          <w:lang w:eastAsia="zh-CN"/>
        </w:rPr>
        <w:fldChar w:fldCharType="begin"/>
      </w:r>
      <w:r w:rsidR="00DF5DAB">
        <w:rPr>
          <w:lang w:eastAsia="zh-CN"/>
        </w:rPr>
        <w:instrText xml:space="preserve"> REF _Ref5197534 \w \h </w:instrText>
      </w:r>
      <w:r w:rsidR="00DF5DAB">
        <w:rPr>
          <w:lang w:eastAsia="zh-CN"/>
        </w:rPr>
      </w:r>
      <w:r w:rsidR="00DF5DAB">
        <w:rPr>
          <w:lang w:eastAsia="zh-CN"/>
        </w:rPr>
        <w:fldChar w:fldCharType="separate"/>
      </w:r>
      <w:r w:rsidR="00902F31">
        <w:rPr>
          <w:lang w:eastAsia="zh-CN"/>
        </w:rPr>
        <w:t>5.1.3</w:t>
      </w:r>
      <w:r w:rsidR="00DF5DAB">
        <w:rPr>
          <w:lang w:eastAsia="zh-CN"/>
        </w:rPr>
        <w:fldChar w:fldCharType="end"/>
      </w:r>
      <w:r w:rsidRPr="00662094">
        <w:rPr>
          <w:lang w:eastAsia="zh-CN"/>
        </w:rPr>
        <w:t xml:space="preserve"> if the Contractor or the Subcontractor owns all of the IP in the GFM or Product</w:t>
      </w:r>
      <w:bookmarkEnd w:id="1745"/>
      <w:r w:rsidRPr="00662094">
        <w:rPr>
          <w:lang w:eastAsia="zh-CN"/>
        </w:rPr>
        <w:t>.</w:t>
      </w:r>
      <w:bookmarkEnd w:id="1746"/>
    </w:p>
    <w:p w14:paraId="5102A3C8" w14:textId="77777777" w:rsidR="00C554BF" w:rsidRPr="00662094" w:rsidRDefault="00C554BF">
      <w:pPr>
        <w:pStyle w:val="COTCOCLV2-ASDEFCON"/>
      </w:pPr>
      <w:bookmarkStart w:id="1747" w:name="_Ref1049074"/>
      <w:bookmarkStart w:id="1748" w:name="_Toc8991675"/>
      <w:bookmarkStart w:id="1749" w:name="_Toc226018875"/>
      <w:r w:rsidRPr="00662094">
        <w:t>TD and Software (Core)</w:t>
      </w:r>
      <w:bookmarkEnd w:id="1747"/>
      <w:bookmarkEnd w:id="1748"/>
      <w:bookmarkEnd w:id="1749"/>
    </w:p>
    <w:p w14:paraId="6D521A20" w14:textId="52577212" w:rsidR="00C554BF" w:rsidRPr="00662094" w:rsidRDefault="00C554BF" w:rsidP="00C554BF">
      <w:pPr>
        <w:pStyle w:val="COTCOCLV3-ASDEFCON"/>
      </w:pPr>
      <w:r w:rsidRPr="00662094">
        <w:t xml:space="preserve">This clause </w:t>
      </w:r>
      <w:r w:rsidRPr="004F5FB0">
        <w:fldChar w:fldCharType="begin"/>
      </w:r>
      <w:r w:rsidRPr="004F5FB0">
        <w:instrText xml:space="preserve"> REF _Ref1049074 \r \h  \* MERGEFORMAT </w:instrText>
      </w:r>
      <w:r w:rsidRPr="004F5FB0">
        <w:fldChar w:fldCharType="separate"/>
      </w:r>
      <w:r w:rsidR="00902F31">
        <w:t>5.2</w:t>
      </w:r>
      <w:r w:rsidRPr="004F5FB0">
        <w:fldChar w:fldCharType="end"/>
      </w:r>
      <w:r w:rsidRPr="00662094">
        <w:t xml:space="preserve"> applies to all TD and Software delivered or required to be delivered to the Commonwealth or any other person under the Contract, other than:</w:t>
      </w:r>
    </w:p>
    <w:p w14:paraId="01C1421A" w14:textId="00E049FC" w:rsidR="00C554BF" w:rsidRPr="00662094" w:rsidRDefault="00C554BF" w:rsidP="00C554BF">
      <w:pPr>
        <w:pStyle w:val="COTCOCLV4-ASDEFCON"/>
      </w:pPr>
      <w:r w:rsidRPr="00662094">
        <w:t xml:space="preserve">Commercial TD or Commercial Software to which clause </w:t>
      </w:r>
      <w:r w:rsidRPr="004F5FB0">
        <w:fldChar w:fldCharType="begin"/>
      </w:r>
      <w:r w:rsidRPr="004F5FB0">
        <w:instrText xml:space="preserve"> REF _Ref1049877 \r \h  \* MERGEFORMAT </w:instrText>
      </w:r>
      <w:r w:rsidRPr="004F5FB0">
        <w:fldChar w:fldCharType="separate"/>
      </w:r>
      <w:r w:rsidR="00902F31">
        <w:t>5.3</w:t>
      </w:r>
      <w:r w:rsidRPr="004F5FB0">
        <w:fldChar w:fldCharType="end"/>
      </w:r>
      <w:r w:rsidRPr="00662094">
        <w:t xml:space="preserve"> applies; and</w:t>
      </w:r>
    </w:p>
    <w:p w14:paraId="6E119850" w14:textId="38083879" w:rsidR="00C554BF" w:rsidRPr="00662094" w:rsidRDefault="00C554BF" w:rsidP="00C554BF">
      <w:pPr>
        <w:pStyle w:val="COTCOCLV4-ASDEFCON"/>
      </w:pPr>
      <w:r w:rsidRPr="00662094">
        <w:t xml:space="preserve">TD or Software in GFM or Products where clause </w:t>
      </w:r>
      <w:r w:rsidRPr="004F5FB0">
        <w:fldChar w:fldCharType="begin"/>
      </w:r>
      <w:r w:rsidRPr="004F5FB0">
        <w:instrText xml:space="preserve"> REF _Ref1125770 \r \h  \* MERGEFORMAT </w:instrText>
      </w:r>
      <w:r w:rsidRPr="004F5FB0">
        <w:fldChar w:fldCharType="separate"/>
      </w:r>
      <w:r w:rsidR="00902F31">
        <w:t>5.4</w:t>
      </w:r>
      <w:r w:rsidRPr="004F5FB0">
        <w:fldChar w:fldCharType="end"/>
      </w:r>
      <w:r w:rsidRPr="00662094">
        <w:t xml:space="preserve"> applies to that GFM or those Products.</w:t>
      </w:r>
    </w:p>
    <w:p w14:paraId="340D3019" w14:textId="658635C6" w:rsidR="00C554BF" w:rsidRPr="00662094" w:rsidRDefault="00C554BF" w:rsidP="00C554BF">
      <w:pPr>
        <w:pStyle w:val="COTCOCLV3-ASDEFCON"/>
      </w:pPr>
      <w:bookmarkStart w:id="1750" w:name="_Ref1127068"/>
      <w:bookmarkStart w:id="1751" w:name="_Ref173411277"/>
      <w:r w:rsidRPr="00662094">
        <w:t xml:space="preserve">The Contractor grants to the Commonwealth (or shall ensure the Commonwealth is granted) a Licence in respect of all TD and all Software to which this clause </w:t>
      </w:r>
      <w:r w:rsidRPr="004F5FB0">
        <w:fldChar w:fldCharType="begin"/>
      </w:r>
      <w:r w:rsidRPr="004F5FB0">
        <w:instrText xml:space="preserve"> REF _Ref1049074 \r \h  \* MERGEFORMAT </w:instrText>
      </w:r>
      <w:r w:rsidRPr="004F5FB0">
        <w:fldChar w:fldCharType="separate"/>
      </w:r>
      <w:r w:rsidR="00902F31">
        <w:t>5.2</w:t>
      </w:r>
      <w:r w:rsidRPr="004F5FB0">
        <w:fldChar w:fldCharType="end"/>
      </w:r>
      <w:r w:rsidRPr="00662094">
        <w:t xml:space="preserve"> applies, to </w:t>
      </w:r>
      <w:bookmarkEnd w:id="1750"/>
      <w:r w:rsidRPr="00662094">
        <w:t>Use the TD for any Defence Purpose and to grant a sublicence to:</w:t>
      </w:r>
      <w:bookmarkEnd w:id="1751"/>
    </w:p>
    <w:p w14:paraId="78FB0360" w14:textId="77777777" w:rsidR="00C554BF" w:rsidRPr="00662094" w:rsidRDefault="00C554BF" w:rsidP="00C554BF">
      <w:pPr>
        <w:pStyle w:val="COTCOCLV4-ASDEFCON"/>
      </w:pPr>
      <w:r w:rsidRPr="00662094">
        <w:t>a Commonwealth Service Provider to Use the TD or Software to enable it to perform its obligations, functions or duties to the Commonwealth;</w:t>
      </w:r>
    </w:p>
    <w:p w14:paraId="50BD60FA" w14:textId="77777777" w:rsidR="00C554BF" w:rsidRPr="00662094" w:rsidRDefault="00C554BF" w:rsidP="00C554BF">
      <w:pPr>
        <w:pStyle w:val="COTCOCLV4-ASDEFCON"/>
      </w:pPr>
      <w:r w:rsidRPr="00662094">
        <w:t>any person to Use the TD or Software and to grant a further sublicence to Use the TD or Software, for:</w:t>
      </w:r>
    </w:p>
    <w:p w14:paraId="0C3E2E44" w14:textId="77777777" w:rsidR="00C554BF" w:rsidRPr="00662094" w:rsidRDefault="00C554BF" w:rsidP="00C554BF">
      <w:pPr>
        <w:pStyle w:val="COTCOCLV5-ASDEFCON"/>
      </w:pPr>
      <w:r w:rsidRPr="00662094">
        <w:t>installing, configuring, operating, maintaining, removing, uninstalling or disposing of the Deliverables or Products;</w:t>
      </w:r>
    </w:p>
    <w:p w14:paraId="48819934" w14:textId="77777777" w:rsidR="00C554BF" w:rsidRPr="00662094" w:rsidRDefault="00C554BF" w:rsidP="00C554BF">
      <w:pPr>
        <w:pStyle w:val="COTCOCLV5-ASDEFCON"/>
      </w:pPr>
      <w:r w:rsidRPr="00662094">
        <w:t>integrating the Deliverables with the Products or other systems;</w:t>
      </w:r>
    </w:p>
    <w:p w14:paraId="088CE390" w14:textId="208A9D5A" w:rsidR="00A72CD2" w:rsidRDefault="00C554BF" w:rsidP="00C554BF">
      <w:pPr>
        <w:pStyle w:val="COTCOCLV5-ASDEFCON"/>
      </w:pPr>
      <w:r w:rsidRPr="00662094">
        <w:t xml:space="preserve">rectifying </w:t>
      </w:r>
      <w:r w:rsidR="00A72CD2">
        <w:t xml:space="preserve">any </w:t>
      </w:r>
      <w:r w:rsidRPr="00662094">
        <w:t xml:space="preserve">Defect </w:t>
      </w:r>
      <w:r w:rsidR="00A72CD2">
        <w:t>in</w:t>
      </w:r>
      <w:r w:rsidRPr="00662094">
        <w:t xml:space="preserve"> the Deliverables or </w:t>
      </w:r>
      <w:r w:rsidR="00A72CD2">
        <w:t xml:space="preserve">the </w:t>
      </w:r>
      <w:r w:rsidRPr="00662094">
        <w:t>Products</w:t>
      </w:r>
      <w:r w:rsidR="00A72CD2">
        <w:t xml:space="preserve"> </w:t>
      </w:r>
      <w:r w:rsidR="00A72CD2" w:rsidRPr="00794A90">
        <w:t xml:space="preserve">where the Contractor has failed to comply with its obligations under clause </w:t>
      </w:r>
      <w:r w:rsidR="00A72CD2">
        <w:fldChar w:fldCharType="begin"/>
      </w:r>
      <w:r w:rsidR="00A72CD2">
        <w:instrText xml:space="preserve"> REF _Ref529955302 \r \h </w:instrText>
      </w:r>
      <w:r w:rsidR="00A72CD2">
        <w:fldChar w:fldCharType="separate"/>
      </w:r>
      <w:r w:rsidR="00902F31">
        <w:t>8.2</w:t>
      </w:r>
      <w:r w:rsidR="00A72CD2">
        <w:fldChar w:fldCharType="end"/>
      </w:r>
      <w:r w:rsidR="00A72CD2" w:rsidRPr="00794A90">
        <w:t xml:space="preserve"> in relation to the Defect</w:t>
      </w:r>
      <w:r w:rsidRPr="00662094">
        <w:t>;</w:t>
      </w:r>
    </w:p>
    <w:p w14:paraId="2EDF4A11" w14:textId="43E7DAD6" w:rsidR="00C554BF" w:rsidRPr="00662094" w:rsidRDefault="00A72CD2" w:rsidP="00C554BF">
      <w:pPr>
        <w:pStyle w:val="COTCOCLV5-ASDEFCON"/>
      </w:pPr>
      <w:r w:rsidRPr="00662094">
        <w:t xml:space="preserve">undertaking training in relation to the </w:t>
      </w:r>
      <w:r>
        <w:t xml:space="preserve">Deliverables </w:t>
      </w:r>
      <w:r w:rsidR="00DA608A">
        <w:t>or</w:t>
      </w:r>
      <w:r>
        <w:t xml:space="preserve"> the </w:t>
      </w:r>
      <w:r w:rsidRPr="00662094">
        <w:t>Products</w:t>
      </w:r>
      <w:r>
        <w:t>;</w:t>
      </w:r>
      <w:r w:rsidR="00C554BF" w:rsidRPr="00662094">
        <w:t xml:space="preserve"> or</w:t>
      </w:r>
    </w:p>
    <w:p w14:paraId="4729306A" w14:textId="77777777" w:rsidR="00C554BF" w:rsidRPr="00662094" w:rsidRDefault="00C554BF" w:rsidP="00C554BF">
      <w:pPr>
        <w:pStyle w:val="COTCOCLV5-ASDEFCON"/>
      </w:pPr>
      <w:r w:rsidRPr="00662094">
        <w:t xml:space="preserve">any other Defence Purpose, but subject to any restrictions specified in the TDSR Schedule or an S&amp;Q Order for the relevant TD or Software; and </w:t>
      </w:r>
    </w:p>
    <w:p w14:paraId="12331BDE" w14:textId="6D65A223" w:rsidR="00C554BF" w:rsidRPr="00662094" w:rsidRDefault="00C554BF" w:rsidP="00C554BF">
      <w:pPr>
        <w:pStyle w:val="COTCOCLV4-ASDEFCON"/>
      </w:pPr>
      <w:r w:rsidRPr="00662094">
        <w:t xml:space="preserve">any person for a purpose referred to in clause </w:t>
      </w:r>
      <w:r w:rsidRPr="009624E4">
        <w:fldChar w:fldCharType="begin"/>
      </w:r>
      <w:r w:rsidRPr="009624E4">
        <w:instrText xml:space="preserve"> REF _Ref4588784 \r \h  \* MERGEFORMAT </w:instrText>
      </w:r>
      <w:r w:rsidRPr="009624E4">
        <w:fldChar w:fldCharType="separate"/>
      </w:r>
      <w:r w:rsidR="00902F31">
        <w:t>11.4.3</w:t>
      </w:r>
      <w:r w:rsidRPr="009624E4">
        <w:fldChar w:fldCharType="end"/>
      </w:r>
      <w:r w:rsidRPr="00662094">
        <w:t>.</w:t>
      </w:r>
    </w:p>
    <w:p w14:paraId="4DC0C074" w14:textId="77777777" w:rsidR="00C554BF" w:rsidRPr="00662094" w:rsidRDefault="00C554BF">
      <w:pPr>
        <w:pStyle w:val="COTCOCLV2-ASDEFCON"/>
      </w:pPr>
      <w:bookmarkStart w:id="1752" w:name="_Toc8900035"/>
      <w:bookmarkStart w:id="1753" w:name="_Toc8900370"/>
      <w:bookmarkStart w:id="1754" w:name="_Toc8900703"/>
      <w:bookmarkStart w:id="1755" w:name="_Toc8900926"/>
      <w:bookmarkStart w:id="1756" w:name="_Toc8901047"/>
      <w:bookmarkStart w:id="1757" w:name="_Toc8901273"/>
      <w:bookmarkStart w:id="1758" w:name="_Toc8901494"/>
      <w:bookmarkStart w:id="1759" w:name="_Toc8901718"/>
      <w:bookmarkStart w:id="1760" w:name="_Toc8901942"/>
      <w:bookmarkStart w:id="1761" w:name="_Toc8902165"/>
      <w:bookmarkStart w:id="1762" w:name="_Toc8902392"/>
      <w:bookmarkStart w:id="1763" w:name="_Toc8902552"/>
      <w:bookmarkStart w:id="1764" w:name="_Toc8902736"/>
      <w:bookmarkStart w:id="1765" w:name="_Toc8902914"/>
      <w:bookmarkStart w:id="1766" w:name="_Toc8903091"/>
      <w:bookmarkStart w:id="1767" w:name="_Toc8903263"/>
      <w:bookmarkStart w:id="1768" w:name="_Toc8903440"/>
      <w:bookmarkStart w:id="1769" w:name="_Toc8903613"/>
      <w:bookmarkStart w:id="1770" w:name="_Toc8903788"/>
      <w:bookmarkStart w:id="1771" w:name="_Toc8903960"/>
      <w:bookmarkStart w:id="1772" w:name="_Toc8904132"/>
      <w:bookmarkStart w:id="1773" w:name="_Toc8904306"/>
      <w:bookmarkStart w:id="1774" w:name="_Toc8904478"/>
      <w:bookmarkStart w:id="1775" w:name="_Toc8904651"/>
      <w:bookmarkStart w:id="1776" w:name="_Toc8904825"/>
      <w:bookmarkStart w:id="1777" w:name="_Toc8908927"/>
      <w:bookmarkStart w:id="1778" w:name="_Toc8909098"/>
      <w:bookmarkStart w:id="1779" w:name="_Toc8909273"/>
      <w:bookmarkStart w:id="1780" w:name="_Toc8909453"/>
      <w:bookmarkStart w:id="1781" w:name="_Toc8909626"/>
      <w:bookmarkStart w:id="1782" w:name="_Toc8909803"/>
      <w:bookmarkStart w:id="1783" w:name="_Toc8909977"/>
      <w:bookmarkStart w:id="1784" w:name="_Toc8910151"/>
      <w:bookmarkStart w:id="1785" w:name="_Toc8910326"/>
      <w:bookmarkStart w:id="1786" w:name="_Toc8910504"/>
      <w:bookmarkStart w:id="1787" w:name="_Toc8910677"/>
      <w:bookmarkStart w:id="1788" w:name="_Toc8911475"/>
      <w:bookmarkStart w:id="1789" w:name="_Toc8991676"/>
      <w:bookmarkStart w:id="1790" w:name="_Toc13464240"/>
      <w:bookmarkStart w:id="1791" w:name="_Toc13487385"/>
      <w:bookmarkStart w:id="1792" w:name="_Toc13658756"/>
      <w:bookmarkStart w:id="1793" w:name="_Toc14257846"/>
      <w:bookmarkStart w:id="1794" w:name="_Toc14434486"/>
      <w:bookmarkStart w:id="1795" w:name="_Toc14434908"/>
      <w:bookmarkStart w:id="1796" w:name="_Toc14435332"/>
      <w:bookmarkStart w:id="1797" w:name="_Toc14435753"/>
      <w:bookmarkStart w:id="1798" w:name="_Toc14436031"/>
      <w:bookmarkStart w:id="1799" w:name="_Toc14685845"/>
      <w:bookmarkStart w:id="1800" w:name="_Toc14689687"/>
      <w:bookmarkStart w:id="1801" w:name="_Toc32556510"/>
      <w:bookmarkStart w:id="1802" w:name="_Toc35326330"/>
      <w:bookmarkStart w:id="1803" w:name="_Ref1049877"/>
      <w:bookmarkStart w:id="1804" w:name="_Toc8991677"/>
      <w:bookmarkStart w:id="1805" w:name="_Toc226018876"/>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r w:rsidRPr="00662094">
        <w:t>Commercial TD or Commercial Software (Core)</w:t>
      </w:r>
      <w:bookmarkEnd w:id="1803"/>
      <w:bookmarkEnd w:id="1804"/>
      <w:bookmarkEnd w:id="1805"/>
    </w:p>
    <w:p w14:paraId="76A413CE" w14:textId="77777777" w:rsidR="00C554BF" w:rsidRPr="00662094" w:rsidRDefault="00C554BF" w:rsidP="00C554BF">
      <w:pPr>
        <w:pStyle w:val="COTCOCLV3-ASDEFCON"/>
        <w:rPr>
          <w:lang w:eastAsia="zh-CN"/>
        </w:rPr>
      </w:pPr>
      <w:r w:rsidRPr="00662094">
        <w:rPr>
          <w:lang w:eastAsia="zh-CN"/>
        </w:rPr>
        <w:t>The Contractor shall ensure that the Commonwealth is granted a licence, in respect of all Commercial TD and all Commercial Software delivered or required to be delivered to the Commonwealth or any other person under the Contract, on the best commercial terms available to the Contractor.</w:t>
      </w:r>
    </w:p>
    <w:p w14:paraId="0F98B4BC" w14:textId="11AA152A" w:rsidR="00C554BF" w:rsidRPr="00662094" w:rsidRDefault="00C554BF" w:rsidP="00C554BF">
      <w:pPr>
        <w:pStyle w:val="COTCOCLV3-ASDEFCON"/>
        <w:rPr>
          <w:lang w:eastAsia="zh-CN"/>
        </w:rPr>
      </w:pPr>
      <w:r w:rsidRPr="00662094">
        <w:rPr>
          <w:lang w:eastAsia="zh-CN"/>
        </w:rPr>
        <w:t xml:space="preserve">The Contractor shall ensure that any licence granted to the Commonwealth in respect of Commercial TD </w:t>
      </w:r>
      <w:r w:rsidRPr="00662094">
        <w:t>and Commercial Software</w:t>
      </w:r>
      <w:r w:rsidRPr="00662094">
        <w:rPr>
          <w:lang w:eastAsia="zh-CN"/>
        </w:rPr>
        <w:t xml:space="preserve"> under this clause </w:t>
      </w:r>
      <w:r w:rsidRPr="004F5FB0">
        <w:rPr>
          <w:lang w:eastAsia="zh-CN"/>
        </w:rPr>
        <w:fldChar w:fldCharType="begin"/>
      </w:r>
      <w:r w:rsidRPr="004F5FB0">
        <w:rPr>
          <w:lang w:eastAsia="zh-CN"/>
        </w:rPr>
        <w:instrText xml:space="preserve"> REF _Ref1049877 \r \h  \* MERGEFORMAT </w:instrText>
      </w:r>
      <w:r w:rsidRPr="004F5FB0">
        <w:rPr>
          <w:lang w:eastAsia="zh-CN"/>
        </w:rPr>
      </w:r>
      <w:r w:rsidRPr="004F5FB0">
        <w:rPr>
          <w:lang w:eastAsia="zh-CN"/>
        </w:rPr>
        <w:fldChar w:fldCharType="separate"/>
      </w:r>
      <w:r w:rsidR="00902F31">
        <w:rPr>
          <w:lang w:eastAsia="zh-CN"/>
        </w:rPr>
        <w:t>5.3</w:t>
      </w:r>
      <w:r w:rsidRPr="004F5FB0">
        <w:rPr>
          <w:lang w:eastAsia="zh-CN"/>
        </w:rPr>
        <w:fldChar w:fldCharType="end"/>
      </w:r>
      <w:r w:rsidRPr="00662094">
        <w:rPr>
          <w:lang w:eastAsia="zh-CN"/>
        </w:rPr>
        <w:t xml:space="preserve"> does not require the Commonwealth to pay a royalty or other fee (not otherwise included in the price under clause </w:t>
      </w:r>
      <w:r w:rsidRPr="004F5FB0">
        <w:rPr>
          <w:lang w:eastAsia="zh-CN"/>
        </w:rPr>
        <w:fldChar w:fldCharType="begin"/>
      </w:r>
      <w:r w:rsidRPr="004F5FB0">
        <w:rPr>
          <w:lang w:eastAsia="zh-CN"/>
        </w:rPr>
        <w:instrText xml:space="preserve"> REF _Ref337205400 \r \h  \* MERGEFORMAT </w:instrText>
      </w:r>
      <w:r w:rsidRPr="004F5FB0">
        <w:rPr>
          <w:lang w:eastAsia="zh-CN"/>
        </w:rPr>
      </w:r>
      <w:r w:rsidRPr="004F5FB0">
        <w:rPr>
          <w:lang w:eastAsia="zh-CN"/>
        </w:rPr>
        <w:fldChar w:fldCharType="separate"/>
      </w:r>
      <w:r w:rsidR="00902F31">
        <w:rPr>
          <w:lang w:eastAsia="zh-CN"/>
        </w:rPr>
        <w:t>7.1.1</w:t>
      </w:r>
      <w:r w:rsidRPr="004F5FB0">
        <w:rPr>
          <w:lang w:eastAsia="zh-CN"/>
        </w:rPr>
        <w:fldChar w:fldCharType="end"/>
      </w:r>
      <w:r w:rsidRPr="00662094">
        <w:rPr>
          <w:lang w:eastAsia="zh-CN"/>
        </w:rPr>
        <w:t>) unless the Commonwealth has agreed in writing to the payment.</w:t>
      </w:r>
    </w:p>
    <w:p w14:paraId="50E9DFFB" w14:textId="77777777" w:rsidR="00C554BF" w:rsidRPr="00662094" w:rsidRDefault="00C554BF">
      <w:pPr>
        <w:pStyle w:val="COTCOCLV2-ASDEFCON"/>
        <w:rPr>
          <w:lang w:eastAsia="zh-CN"/>
        </w:rPr>
      </w:pPr>
      <w:bookmarkStart w:id="1806" w:name="_Ref1125770"/>
      <w:bookmarkStart w:id="1807" w:name="_Toc8991678"/>
      <w:bookmarkStart w:id="1808" w:name="_Toc226018877"/>
      <w:r w:rsidRPr="00662094">
        <w:rPr>
          <w:lang w:eastAsia="zh-CN"/>
        </w:rPr>
        <w:t>GFM and Products (Core)</w:t>
      </w:r>
      <w:bookmarkEnd w:id="1806"/>
      <w:bookmarkEnd w:id="1807"/>
      <w:bookmarkEnd w:id="1808"/>
    </w:p>
    <w:p w14:paraId="0EDF6C5E" w14:textId="5D58E645" w:rsidR="00C554BF" w:rsidRPr="00662094" w:rsidRDefault="00C554BF" w:rsidP="00C554BF">
      <w:pPr>
        <w:pStyle w:val="COTCOCLV3-ASDEFCON"/>
        <w:rPr>
          <w:lang w:eastAsia="zh-CN"/>
        </w:rPr>
      </w:pPr>
      <w:bookmarkStart w:id="1809" w:name="_Ref1127733"/>
      <w:r w:rsidRPr="00662094">
        <w:rPr>
          <w:lang w:eastAsia="zh-CN"/>
        </w:rPr>
        <w:t xml:space="preserve">The Commonwealth grants to the Contractor (or shall ensure the Contractor is granted) a non-exclusive, royalty-free licence in respect of TD or Software in GFM or a Product (except TD or Software to which clause </w:t>
      </w:r>
      <w:r w:rsidRPr="004F5FB0">
        <w:rPr>
          <w:lang w:eastAsia="zh-CN"/>
        </w:rPr>
        <w:fldChar w:fldCharType="begin"/>
      </w:r>
      <w:r w:rsidRPr="004F5FB0">
        <w:rPr>
          <w:lang w:eastAsia="zh-CN"/>
        </w:rPr>
        <w:instrText xml:space="preserve"> REF _Ref1048731 \r \h  \* MERGEFORMAT </w:instrText>
      </w:r>
      <w:r w:rsidRPr="004F5FB0">
        <w:rPr>
          <w:lang w:eastAsia="zh-CN"/>
        </w:rPr>
      </w:r>
      <w:r w:rsidRPr="004F5FB0">
        <w:rPr>
          <w:lang w:eastAsia="zh-CN"/>
        </w:rPr>
        <w:fldChar w:fldCharType="separate"/>
      </w:r>
      <w:r w:rsidR="00902F31">
        <w:rPr>
          <w:lang w:eastAsia="zh-CN"/>
        </w:rPr>
        <w:t>5.1.4</w:t>
      </w:r>
      <w:r w:rsidRPr="004F5FB0">
        <w:rPr>
          <w:lang w:eastAsia="zh-CN"/>
        </w:rPr>
        <w:fldChar w:fldCharType="end"/>
      </w:r>
      <w:r w:rsidRPr="00662094">
        <w:rPr>
          <w:lang w:eastAsia="zh-CN"/>
        </w:rPr>
        <w:t xml:space="preserve"> applies), to:</w:t>
      </w:r>
      <w:bookmarkEnd w:id="1809"/>
    </w:p>
    <w:p w14:paraId="2C4D18A8" w14:textId="77777777" w:rsidR="00C554BF" w:rsidRPr="00662094" w:rsidRDefault="00C554BF" w:rsidP="00C554BF">
      <w:pPr>
        <w:pStyle w:val="COTCOCLV4-ASDEFCON"/>
        <w:rPr>
          <w:lang w:eastAsia="zh-CN"/>
        </w:rPr>
      </w:pPr>
      <w:bookmarkStart w:id="1810" w:name="_Ref1129646"/>
      <w:r w:rsidRPr="00662094">
        <w:rPr>
          <w:lang w:eastAsia="zh-CN"/>
        </w:rPr>
        <w:t>Use the TD or Software for the purpose of enabling the Contractor to perform its obligations under the Contract;</w:t>
      </w:r>
      <w:bookmarkEnd w:id="1810"/>
      <w:r w:rsidRPr="00662094">
        <w:rPr>
          <w:lang w:eastAsia="zh-CN"/>
        </w:rPr>
        <w:t xml:space="preserve"> </w:t>
      </w:r>
    </w:p>
    <w:p w14:paraId="24B7BBF3" w14:textId="77777777" w:rsidR="00C554BF" w:rsidRPr="00662094" w:rsidRDefault="00C554BF" w:rsidP="00C554BF">
      <w:pPr>
        <w:pStyle w:val="COTCOCLV4-ASDEFCON"/>
        <w:rPr>
          <w:lang w:eastAsia="zh-CN"/>
        </w:rPr>
      </w:pPr>
      <w:bookmarkStart w:id="1811" w:name="_Ref49947194"/>
      <w:bookmarkStart w:id="1812" w:name="_Ref1127787"/>
      <w:r w:rsidRPr="00662094">
        <w:rPr>
          <w:lang w:eastAsia="zh-CN"/>
        </w:rPr>
        <w:t>grant a sublicence to a Subcontractor to Use the TD or Software for the purpose of enabling the Subcontractor to perform its obligations under the Subcontract; and</w:t>
      </w:r>
      <w:bookmarkEnd w:id="1811"/>
      <w:r w:rsidRPr="00662094">
        <w:rPr>
          <w:lang w:eastAsia="zh-CN"/>
        </w:rPr>
        <w:t xml:space="preserve"> </w:t>
      </w:r>
    </w:p>
    <w:p w14:paraId="37B227BA" w14:textId="6C9861F5" w:rsidR="00C554BF" w:rsidRPr="00662094" w:rsidRDefault="00C554BF" w:rsidP="00C554BF">
      <w:pPr>
        <w:pStyle w:val="COTCOCLV4-ASDEFCON"/>
        <w:rPr>
          <w:lang w:eastAsia="zh-CN"/>
        </w:rPr>
      </w:pPr>
      <w:r w:rsidRPr="00662094">
        <w:rPr>
          <w:lang w:eastAsia="zh-CN"/>
        </w:rPr>
        <w:t xml:space="preserve">grant a sublicence to a person for a purpose referred to in clause </w:t>
      </w:r>
      <w:r w:rsidRPr="009624E4">
        <w:fldChar w:fldCharType="begin"/>
      </w:r>
      <w:r w:rsidRPr="009624E4">
        <w:instrText xml:space="preserve"> REF _Ref4588784 \r \h  \* MERGEFORMAT </w:instrText>
      </w:r>
      <w:r w:rsidRPr="009624E4">
        <w:fldChar w:fldCharType="separate"/>
      </w:r>
      <w:r w:rsidR="00902F31">
        <w:t>11.4.3</w:t>
      </w:r>
      <w:r w:rsidRPr="009624E4">
        <w:fldChar w:fldCharType="end"/>
      </w:r>
      <w:r w:rsidRPr="00662094">
        <w:rPr>
          <w:lang w:eastAsia="zh-CN"/>
        </w:rPr>
        <w:t>,</w:t>
      </w:r>
      <w:bookmarkEnd w:id="1812"/>
    </w:p>
    <w:p w14:paraId="48AAEB3A" w14:textId="77777777" w:rsidR="00C554BF" w:rsidRPr="00662094" w:rsidRDefault="00C554BF" w:rsidP="00C554BF">
      <w:pPr>
        <w:pStyle w:val="COTCOCLV3NONUM-ASDEFCON"/>
      </w:pPr>
      <w:r w:rsidRPr="00662094">
        <w:rPr>
          <w:lang w:eastAsia="zh-CN"/>
        </w:rPr>
        <w:lastRenderedPageBreak/>
        <w:t xml:space="preserve">subject to any restrictions specified in </w:t>
      </w:r>
      <w:r w:rsidRPr="004F5FB0">
        <w:rPr>
          <w:lang w:eastAsia="zh-CN"/>
        </w:rPr>
        <w:t>Attachment G</w:t>
      </w:r>
      <w:r w:rsidRPr="00662094">
        <w:rPr>
          <w:lang w:eastAsia="zh-CN"/>
        </w:rPr>
        <w:t xml:space="preserve"> or the GFM section of an S&amp;Q Order (for GFM), </w:t>
      </w:r>
      <w:r w:rsidRPr="00506562">
        <w:rPr>
          <w:lang w:eastAsia="zh-CN"/>
        </w:rPr>
        <w:t>Attachment J</w:t>
      </w:r>
      <w:r w:rsidRPr="00662094">
        <w:rPr>
          <w:lang w:eastAsia="zh-CN"/>
        </w:rPr>
        <w:t xml:space="preserve"> (for Products) or as otherwise notified by the Commonwealth.</w:t>
      </w:r>
    </w:p>
    <w:p w14:paraId="600EF60C" w14:textId="2AD46DEA" w:rsidR="00C554BF" w:rsidRPr="00662094" w:rsidRDefault="00C554BF" w:rsidP="00C554BF">
      <w:pPr>
        <w:pStyle w:val="COTCOCLV3-ASDEFCON"/>
      </w:pPr>
      <w:bookmarkStart w:id="1813" w:name="_Ref1129690"/>
      <w:r w:rsidRPr="00662094">
        <w:rPr>
          <w:lang w:eastAsia="zh-CN"/>
        </w:rPr>
        <w:t xml:space="preserve">Without limiting any restrictions referred to in clause </w:t>
      </w:r>
      <w:r w:rsidRPr="004F5FB0">
        <w:rPr>
          <w:lang w:eastAsia="zh-CN"/>
        </w:rPr>
        <w:fldChar w:fldCharType="begin"/>
      </w:r>
      <w:r w:rsidRPr="004F5FB0">
        <w:rPr>
          <w:lang w:eastAsia="zh-CN"/>
        </w:rPr>
        <w:instrText xml:space="preserve"> REF _Ref1127733 \w \h  \* MERGEFORMAT </w:instrText>
      </w:r>
      <w:r w:rsidRPr="004F5FB0">
        <w:rPr>
          <w:lang w:eastAsia="zh-CN"/>
        </w:rPr>
      </w:r>
      <w:r w:rsidRPr="004F5FB0">
        <w:rPr>
          <w:lang w:eastAsia="zh-CN"/>
        </w:rPr>
        <w:fldChar w:fldCharType="separate"/>
      </w:r>
      <w:r w:rsidR="00902F31">
        <w:rPr>
          <w:lang w:eastAsia="zh-CN"/>
        </w:rPr>
        <w:t>5.4.1</w:t>
      </w:r>
      <w:r w:rsidRPr="004F5FB0">
        <w:rPr>
          <w:lang w:eastAsia="zh-CN"/>
        </w:rPr>
        <w:fldChar w:fldCharType="end"/>
      </w:r>
      <w:r w:rsidRPr="00662094">
        <w:rPr>
          <w:lang w:eastAsia="zh-CN"/>
        </w:rPr>
        <w:t xml:space="preserve">, the Contractor’s right to grant a sublicence under clause </w:t>
      </w:r>
      <w:r w:rsidRPr="00506562">
        <w:rPr>
          <w:lang w:eastAsia="zh-CN"/>
        </w:rPr>
        <w:fldChar w:fldCharType="begin"/>
      </w:r>
      <w:r w:rsidRPr="00506562">
        <w:rPr>
          <w:lang w:eastAsia="zh-CN"/>
        </w:rPr>
        <w:instrText xml:space="preserve"> REF _Ref1127787 \w \h  \* MERGEFORMAT </w:instrText>
      </w:r>
      <w:r w:rsidRPr="00506562">
        <w:rPr>
          <w:lang w:eastAsia="zh-CN"/>
        </w:rPr>
      </w:r>
      <w:r w:rsidRPr="00506562">
        <w:rPr>
          <w:lang w:eastAsia="zh-CN"/>
        </w:rPr>
        <w:fldChar w:fldCharType="separate"/>
      </w:r>
      <w:r w:rsidR="00902F31">
        <w:rPr>
          <w:lang w:eastAsia="zh-CN"/>
        </w:rPr>
        <w:t>5.4.1b</w:t>
      </w:r>
      <w:r w:rsidRPr="00506562">
        <w:rPr>
          <w:lang w:eastAsia="zh-CN"/>
        </w:rPr>
        <w:fldChar w:fldCharType="end"/>
      </w:r>
      <w:r w:rsidRPr="00662094">
        <w:rPr>
          <w:lang w:eastAsia="zh-CN"/>
        </w:rPr>
        <w:t xml:space="preserve"> is subject to the following conditions:</w:t>
      </w:r>
      <w:bookmarkEnd w:id="1813"/>
    </w:p>
    <w:p w14:paraId="39020C5E" w14:textId="77777777" w:rsidR="00C554BF" w:rsidRPr="00662094" w:rsidRDefault="00C554BF" w:rsidP="00C554BF">
      <w:pPr>
        <w:pStyle w:val="COTCOCLV4-ASDEFCON"/>
      </w:pPr>
      <w:r w:rsidRPr="00662094">
        <w:rPr>
          <w:lang w:eastAsia="zh-CN"/>
        </w:rPr>
        <w:t>the sublicence shall include (as a minimum) the same restrictions on Use and sublicensing as are applicable to the Contractor;</w:t>
      </w:r>
    </w:p>
    <w:p w14:paraId="1EA13C1B" w14:textId="77777777" w:rsidR="00C554BF" w:rsidRPr="00662094" w:rsidRDefault="00C554BF" w:rsidP="00C554BF">
      <w:pPr>
        <w:pStyle w:val="COTCOCLV4-ASDEFCON"/>
      </w:pPr>
      <w:r w:rsidRPr="00662094">
        <w:rPr>
          <w:lang w:eastAsia="zh-CN"/>
        </w:rPr>
        <w:t>the rights granted under the sublicence shall be limited to the rights that are reasonably necessary to enable the sublicensee to Use the TD or Software to efficiently perform its obligations, functions or duties to the Contractor;</w:t>
      </w:r>
    </w:p>
    <w:p w14:paraId="2A8B9600" w14:textId="5D04B680" w:rsidR="00C554BF" w:rsidRPr="00662094" w:rsidRDefault="00C554BF" w:rsidP="00C554BF">
      <w:pPr>
        <w:pStyle w:val="COTCOCLV4-ASDEFCON"/>
      </w:pPr>
      <w:r w:rsidRPr="00662094">
        <w:rPr>
          <w:lang w:eastAsia="zh-CN"/>
        </w:rPr>
        <w:t>the rights granted under the sublicence shall expire when no longer required for the purposes referred to in clause</w:t>
      </w:r>
      <w:r>
        <w:rPr>
          <w:lang w:eastAsia="zh-CN"/>
        </w:rPr>
        <w:fldChar w:fldCharType="begin"/>
      </w:r>
      <w:r>
        <w:rPr>
          <w:lang w:eastAsia="zh-CN"/>
        </w:rPr>
        <w:instrText xml:space="preserve"> REF _Ref49947194 \r \h </w:instrText>
      </w:r>
      <w:r>
        <w:rPr>
          <w:lang w:eastAsia="zh-CN"/>
        </w:rPr>
      </w:r>
      <w:r>
        <w:rPr>
          <w:lang w:eastAsia="zh-CN"/>
        </w:rPr>
        <w:fldChar w:fldCharType="separate"/>
      </w:r>
      <w:r w:rsidR="00902F31">
        <w:rPr>
          <w:lang w:eastAsia="zh-CN"/>
        </w:rPr>
        <w:t>5.4.1b</w:t>
      </w:r>
      <w:r>
        <w:rPr>
          <w:lang w:eastAsia="zh-CN"/>
        </w:rPr>
        <w:fldChar w:fldCharType="end"/>
      </w:r>
      <w:r w:rsidRPr="00662094">
        <w:rPr>
          <w:lang w:eastAsia="zh-CN"/>
        </w:rPr>
        <w:t>; and</w:t>
      </w:r>
    </w:p>
    <w:p w14:paraId="48064EB3" w14:textId="043A0691" w:rsidR="00C554BF" w:rsidRPr="00662094" w:rsidRDefault="00C554BF" w:rsidP="00C554BF">
      <w:pPr>
        <w:pStyle w:val="COTCOCLV4-ASDEFCON"/>
      </w:pPr>
      <w:r w:rsidRPr="00662094">
        <w:rPr>
          <w:lang w:eastAsia="zh-CN"/>
        </w:rPr>
        <w:t xml:space="preserve">any right of the sublicensee to grant a further sublicence shall be subject to the same conditions as set out in this clause </w:t>
      </w:r>
      <w:r w:rsidRPr="00506562">
        <w:rPr>
          <w:lang w:eastAsia="zh-CN"/>
        </w:rPr>
        <w:fldChar w:fldCharType="begin"/>
      </w:r>
      <w:r w:rsidRPr="00506562">
        <w:rPr>
          <w:lang w:eastAsia="zh-CN"/>
        </w:rPr>
        <w:instrText xml:space="preserve"> REF _Ref1129690 \w \h  \* MERGEFORMAT </w:instrText>
      </w:r>
      <w:r w:rsidRPr="00506562">
        <w:rPr>
          <w:lang w:eastAsia="zh-CN"/>
        </w:rPr>
      </w:r>
      <w:r w:rsidRPr="00506562">
        <w:rPr>
          <w:lang w:eastAsia="zh-CN"/>
        </w:rPr>
        <w:fldChar w:fldCharType="separate"/>
      </w:r>
      <w:r w:rsidR="00902F31">
        <w:rPr>
          <w:lang w:eastAsia="zh-CN"/>
        </w:rPr>
        <w:t>5.4.2</w:t>
      </w:r>
      <w:r w:rsidRPr="00506562">
        <w:rPr>
          <w:lang w:eastAsia="zh-CN"/>
        </w:rPr>
        <w:fldChar w:fldCharType="end"/>
      </w:r>
      <w:r w:rsidRPr="00662094">
        <w:rPr>
          <w:lang w:eastAsia="zh-CN"/>
        </w:rPr>
        <w:t>.</w:t>
      </w:r>
    </w:p>
    <w:p w14:paraId="3505F48E" w14:textId="29FED496" w:rsidR="00C554BF" w:rsidRPr="00662094" w:rsidRDefault="00C554BF" w:rsidP="00C554BF">
      <w:pPr>
        <w:pStyle w:val="COTCOCLV3-ASDEFCON"/>
      </w:pPr>
      <w:r w:rsidRPr="00662094">
        <w:rPr>
          <w:lang w:eastAsia="zh-CN"/>
        </w:rPr>
        <w:t xml:space="preserve">The licence under clause </w:t>
      </w:r>
      <w:r w:rsidRPr="00506562">
        <w:rPr>
          <w:lang w:eastAsia="zh-CN"/>
        </w:rPr>
        <w:fldChar w:fldCharType="begin"/>
      </w:r>
      <w:r w:rsidRPr="00506562">
        <w:rPr>
          <w:lang w:eastAsia="zh-CN"/>
        </w:rPr>
        <w:instrText xml:space="preserve"> REF _Ref1129646 \w \h  \* MERGEFORMAT </w:instrText>
      </w:r>
      <w:r w:rsidRPr="00506562">
        <w:rPr>
          <w:lang w:eastAsia="zh-CN"/>
        </w:rPr>
      </w:r>
      <w:r w:rsidRPr="00506562">
        <w:rPr>
          <w:lang w:eastAsia="zh-CN"/>
        </w:rPr>
        <w:fldChar w:fldCharType="separate"/>
      </w:r>
      <w:r w:rsidR="00902F31">
        <w:rPr>
          <w:lang w:eastAsia="zh-CN"/>
        </w:rPr>
        <w:t>5.4.1a</w:t>
      </w:r>
      <w:r w:rsidRPr="00506562">
        <w:rPr>
          <w:lang w:eastAsia="zh-CN"/>
        </w:rPr>
        <w:fldChar w:fldCharType="end"/>
      </w:r>
      <w:r w:rsidRPr="00662094">
        <w:rPr>
          <w:lang w:eastAsia="zh-CN"/>
        </w:rPr>
        <w:t xml:space="preserve"> (and any sublicence granted under clause </w:t>
      </w:r>
      <w:r w:rsidRPr="00506562">
        <w:rPr>
          <w:lang w:eastAsia="zh-CN"/>
        </w:rPr>
        <w:fldChar w:fldCharType="begin"/>
      </w:r>
      <w:r w:rsidRPr="00506562">
        <w:rPr>
          <w:lang w:eastAsia="zh-CN"/>
        </w:rPr>
        <w:instrText xml:space="preserve"> REF _Ref1127787 \w \h  \* MERGEFORMAT </w:instrText>
      </w:r>
      <w:r w:rsidRPr="00506562">
        <w:rPr>
          <w:lang w:eastAsia="zh-CN"/>
        </w:rPr>
      </w:r>
      <w:r w:rsidRPr="00506562">
        <w:rPr>
          <w:lang w:eastAsia="zh-CN"/>
        </w:rPr>
        <w:fldChar w:fldCharType="separate"/>
      </w:r>
      <w:r w:rsidR="00902F31">
        <w:rPr>
          <w:lang w:eastAsia="zh-CN"/>
        </w:rPr>
        <w:t>5.4.1b</w:t>
      </w:r>
      <w:r w:rsidRPr="00506562">
        <w:rPr>
          <w:lang w:eastAsia="zh-CN"/>
        </w:rPr>
        <w:fldChar w:fldCharType="end"/>
      </w:r>
      <w:r w:rsidRPr="00662094">
        <w:rPr>
          <w:lang w:eastAsia="zh-CN"/>
        </w:rPr>
        <w:t>) expires upon the expiry or termination (whichever is the earlier) of the Contract or the relevant Subcontract.</w:t>
      </w:r>
    </w:p>
    <w:p w14:paraId="4083C906" w14:textId="1856782A" w:rsidR="00C554BF" w:rsidRPr="00662094" w:rsidRDefault="00C554BF" w:rsidP="00C554BF">
      <w:pPr>
        <w:pStyle w:val="NoteToDrafters-ASDEFCON"/>
      </w:pPr>
      <w:r w:rsidRPr="00662094">
        <w:t xml:space="preserve">Note to drafters: </w:t>
      </w:r>
      <w:r w:rsidR="003246BE">
        <w:t xml:space="preserve"> </w:t>
      </w:r>
      <w:r w:rsidRPr="00662094">
        <w:t xml:space="preserve">When considering restrictions to be included in </w:t>
      </w:r>
      <w:r w:rsidRPr="00506562">
        <w:t>Attachment G</w:t>
      </w:r>
      <w:r w:rsidRPr="00662094">
        <w:t xml:space="preserve"> or the GFM section of an S&amp;Q Order (for GFM) or </w:t>
      </w:r>
      <w:r w:rsidRPr="00506562">
        <w:t>Attachment J</w:t>
      </w:r>
      <w:r w:rsidRPr="00662094">
        <w:t xml:space="preserve"> (for Products), drafters should consider any restrictions included in the related acquisition contracts for the GFM or Product to ensure such restrictions are 'flowed into' this contract (where appropriate).</w:t>
      </w:r>
    </w:p>
    <w:p w14:paraId="1AC3B210" w14:textId="77777777" w:rsidR="00C554BF" w:rsidRPr="00662094" w:rsidRDefault="00C554BF" w:rsidP="00C554BF">
      <w:pPr>
        <w:pStyle w:val="COTCOCLV3-ASDEFCON"/>
      </w:pPr>
      <w:r w:rsidRPr="00662094">
        <w:rPr>
          <w:lang w:eastAsia="zh-CN"/>
        </w:rPr>
        <w:t xml:space="preserve">The Commonwealth shall ensure that any restrictions, including Export Approvals that apply to an item of GFM or the Products are specified in </w:t>
      </w:r>
      <w:r w:rsidRPr="00506562">
        <w:rPr>
          <w:lang w:eastAsia="zh-CN"/>
        </w:rPr>
        <w:t>Attachment G</w:t>
      </w:r>
      <w:r w:rsidRPr="00662094">
        <w:rPr>
          <w:lang w:eastAsia="zh-CN"/>
        </w:rPr>
        <w:t xml:space="preserve"> or the GFM section of an S&amp;Q Order (for GFM) or </w:t>
      </w:r>
      <w:r w:rsidRPr="00506562">
        <w:rPr>
          <w:lang w:eastAsia="zh-CN"/>
        </w:rPr>
        <w:t>Attachment J</w:t>
      </w:r>
      <w:r w:rsidRPr="00662094">
        <w:rPr>
          <w:lang w:eastAsia="zh-CN"/>
        </w:rPr>
        <w:t xml:space="preserve"> (for Products).</w:t>
      </w:r>
    </w:p>
    <w:p w14:paraId="6092E335" w14:textId="77777777" w:rsidR="00C554BF" w:rsidRPr="00662094" w:rsidRDefault="00C554BF">
      <w:pPr>
        <w:pStyle w:val="COTCOCLV2-ASDEFCON"/>
        <w:rPr>
          <w:lang w:eastAsia="zh-CN"/>
        </w:rPr>
      </w:pPr>
      <w:bookmarkStart w:id="1814" w:name="_Ref2178076"/>
      <w:bookmarkStart w:id="1815" w:name="_Toc8991679"/>
      <w:bookmarkStart w:id="1816" w:name="_Toc226018878"/>
      <w:r w:rsidRPr="00662094">
        <w:rPr>
          <w:lang w:eastAsia="zh-CN"/>
        </w:rPr>
        <w:t>Contract Material (Core)</w:t>
      </w:r>
      <w:bookmarkEnd w:id="1814"/>
      <w:bookmarkEnd w:id="1815"/>
      <w:bookmarkEnd w:id="1816"/>
    </w:p>
    <w:p w14:paraId="7E234875" w14:textId="77777777" w:rsidR="00C554BF" w:rsidRPr="00662094" w:rsidRDefault="00C554BF" w:rsidP="00C554BF">
      <w:pPr>
        <w:pStyle w:val="COTCOCLV3-ASDEFCON"/>
      </w:pPr>
      <w:bookmarkStart w:id="1817" w:name="_Ref5198808"/>
      <w:r w:rsidRPr="00662094">
        <w:rPr>
          <w:lang w:eastAsia="zh-CN"/>
        </w:rPr>
        <w:t xml:space="preserve">The Contractor grants to the Commonwealth (or shall ensure the Commonwealth is granted) a Licence in respect of all Contract Material to Use the Contract Material for any Defence Purpose and to </w:t>
      </w:r>
      <w:r w:rsidRPr="00662094">
        <w:t>grant a sublicence to:</w:t>
      </w:r>
      <w:bookmarkEnd w:id="1817"/>
    </w:p>
    <w:p w14:paraId="2A9FB966" w14:textId="77777777" w:rsidR="00C554BF" w:rsidRPr="00662094" w:rsidRDefault="00C554BF" w:rsidP="00C554BF">
      <w:pPr>
        <w:pStyle w:val="COTCOCLV4-ASDEFCON"/>
      </w:pPr>
      <w:bookmarkStart w:id="1818" w:name="_Ref5198818"/>
      <w:r w:rsidRPr="00662094">
        <w:t>a Commonwealth Service Provider to Use the Contract Material to enable it to perform its obligations, functions or duties to the Commonwealth;</w:t>
      </w:r>
      <w:bookmarkEnd w:id="1818"/>
    </w:p>
    <w:p w14:paraId="4C985280" w14:textId="77777777" w:rsidR="00C554BF" w:rsidRPr="00662094" w:rsidRDefault="00C554BF" w:rsidP="00C554BF">
      <w:pPr>
        <w:pStyle w:val="COTCOCLV4-ASDEFCON"/>
      </w:pPr>
      <w:r w:rsidRPr="00662094">
        <w:t>any person to Use the Contract Material, or to grant a further sublicence to Use the Contract Material, for a Defence Purpose; and</w:t>
      </w:r>
    </w:p>
    <w:p w14:paraId="0AA1C72E" w14:textId="78735AED" w:rsidR="00C554BF" w:rsidRPr="00662094" w:rsidRDefault="00C554BF" w:rsidP="00C554BF">
      <w:pPr>
        <w:pStyle w:val="COTCOCLV4-ASDEFCON"/>
      </w:pPr>
      <w:r w:rsidRPr="00662094">
        <w:t xml:space="preserve">any person for a purpose referred to in clause </w:t>
      </w:r>
      <w:r w:rsidRPr="009624E4">
        <w:fldChar w:fldCharType="begin"/>
      </w:r>
      <w:r w:rsidRPr="009624E4">
        <w:instrText xml:space="preserve"> REF _Ref4588784 \w \h  \* MERGEFORMAT </w:instrText>
      </w:r>
      <w:r w:rsidRPr="009624E4">
        <w:fldChar w:fldCharType="separate"/>
      </w:r>
      <w:r w:rsidR="00902F31">
        <w:t>11.4.3</w:t>
      </w:r>
      <w:r w:rsidRPr="009624E4">
        <w:fldChar w:fldCharType="end"/>
      </w:r>
      <w:r w:rsidRPr="00662094">
        <w:t>.</w:t>
      </w:r>
    </w:p>
    <w:p w14:paraId="7B62D88B" w14:textId="77777777" w:rsidR="00C554BF" w:rsidRPr="00662094" w:rsidRDefault="00C554BF">
      <w:pPr>
        <w:pStyle w:val="COTCOCLV2-ASDEFCON"/>
        <w:rPr>
          <w:lang w:eastAsia="zh-CN"/>
        </w:rPr>
      </w:pPr>
      <w:bookmarkStart w:id="1819" w:name="_Toc8900039"/>
      <w:bookmarkStart w:id="1820" w:name="_Toc8900374"/>
      <w:bookmarkStart w:id="1821" w:name="_Toc8900707"/>
      <w:bookmarkStart w:id="1822" w:name="_Toc8900930"/>
      <w:bookmarkStart w:id="1823" w:name="_Toc8901051"/>
      <w:bookmarkStart w:id="1824" w:name="_Toc8901277"/>
      <w:bookmarkStart w:id="1825" w:name="_Toc8901498"/>
      <w:bookmarkStart w:id="1826" w:name="_Toc8901722"/>
      <w:bookmarkStart w:id="1827" w:name="_Toc8901946"/>
      <w:bookmarkStart w:id="1828" w:name="_Toc8902169"/>
      <w:bookmarkStart w:id="1829" w:name="_Toc8902396"/>
      <w:bookmarkStart w:id="1830" w:name="_Toc8902556"/>
      <w:bookmarkStart w:id="1831" w:name="_Toc8902740"/>
      <w:bookmarkStart w:id="1832" w:name="_Toc8902918"/>
      <w:bookmarkStart w:id="1833" w:name="_Toc8903095"/>
      <w:bookmarkStart w:id="1834" w:name="_Toc8903267"/>
      <w:bookmarkStart w:id="1835" w:name="_Toc8903444"/>
      <w:bookmarkStart w:id="1836" w:name="_Toc8903617"/>
      <w:bookmarkStart w:id="1837" w:name="_Toc8903792"/>
      <w:bookmarkStart w:id="1838" w:name="_Toc8903964"/>
      <w:bookmarkStart w:id="1839" w:name="_Toc8904136"/>
      <w:bookmarkStart w:id="1840" w:name="_Toc8904310"/>
      <w:bookmarkStart w:id="1841" w:name="_Toc8904482"/>
      <w:bookmarkStart w:id="1842" w:name="_Toc8904655"/>
      <w:bookmarkStart w:id="1843" w:name="_Toc8904829"/>
      <w:bookmarkStart w:id="1844" w:name="_Toc8908931"/>
      <w:bookmarkStart w:id="1845" w:name="_Toc8909102"/>
      <w:bookmarkStart w:id="1846" w:name="_Toc8909277"/>
      <w:bookmarkStart w:id="1847" w:name="_Toc8909457"/>
      <w:bookmarkStart w:id="1848" w:name="_Toc8909630"/>
      <w:bookmarkStart w:id="1849" w:name="_Toc8909807"/>
      <w:bookmarkStart w:id="1850" w:name="_Toc8909981"/>
      <w:bookmarkStart w:id="1851" w:name="_Toc8910155"/>
      <w:bookmarkStart w:id="1852" w:name="_Toc8910330"/>
      <w:bookmarkStart w:id="1853" w:name="_Toc8910508"/>
      <w:bookmarkStart w:id="1854" w:name="_Toc8910681"/>
      <w:bookmarkStart w:id="1855" w:name="_Toc8911479"/>
      <w:bookmarkStart w:id="1856" w:name="_Toc8991680"/>
      <w:bookmarkStart w:id="1857" w:name="_Toc13464244"/>
      <w:bookmarkStart w:id="1858" w:name="_Toc13487389"/>
      <w:bookmarkStart w:id="1859" w:name="_Toc13658760"/>
      <w:bookmarkStart w:id="1860" w:name="_Toc14257850"/>
      <w:bookmarkStart w:id="1861" w:name="_Toc14434490"/>
      <w:bookmarkStart w:id="1862" w:name="_Toc14434912"/>
      <w:bookmarkStart w:id="1863" w:name="_Toc14435336"/>
      <w:bookmarkStart w:id="1864" w:name="_Toc14435757"/>
      <w:bookmarkStart w:id="1865" w:name="_Toc14436035"/>
      <w:bookmarkStart w:id="1866" w:name="_Toc14685849"/>
      <w:bookmarkStart w:id="1867" w:name="_Toc14689691"/>
      <w:bookmarkStart w:id="1868" w:name="_Toc32556514"/>
      <w:bookmarkStart w:id="1869" w:name="_Toc35326334"/>
      <w:bookmarkStart w:id="1870" w:name="_Toc8900040"/>
      <w:bookmarkStart w:id="1871" w:name="_Toc8900375"/>
      <w:bookmarkStart w:id="1872" w:name="_Toc8900708"/>
      <w:bookmarkStart w:id="1873" w:name="_Toc8900931"/>
      <w:bookmarkStart w:id="1874" w:name="_Toc8901052"/>
      <w:bookmarkStart w:id="1875" w:name="_Toc8901278"/>
      <w:bookmarkStart w:id="1876" w:name="_Toc8901499"/>
      <w:bookmarkStart w:id="1877" w:name="_Toc8901723"/>
      <w:bookmarkStart w:id="1878" w:name="_Toc8901947"/>
      <w:bookmarkStart w:id="1879" w:name="_Toc8902170"/>
      <w:bookmarkStart w:id="1880" w:name="_Toc8902397"/>
      <w:bookmarkStart w:id="1881" w:name="_Toc8902557"/>
      <w:bookmarkStart w:id="1882" w:name="_Toc8902741"/>
      <w:bookmarkStart w:id="1883" w:name="_Toc8902919"/>
      <w:bookmarkStart w:id="1884" w:name="_Toc8903096"/>
      <w:bookmarkStart w:id="1885" w:name="_Toc8903268"/>
      <w:bookmarkStart w:id="1886" w:name="_Toc8903445"/>
      <w:bookmarkStart w:id="1887" w:name="_Toc8903618"/>
      <w:bookmarkStart w:id="1888" w:name="_Toc8903793"/>
      <w:bookmarkStart w:id="1889" w:name="_Toc8903965"/>
      <w:bookmarkStart w:id="1890" w:name="_Toc8904137"/>
      <w:bookmarkStart w:id="1891" w:name="_Toc8904311"/>
      <w:bookmarkStart w:id="1892" w:name="_Toc8904483"/>
      <w:bookmarkStart w:id="1893" w:name="_Toc8904656"/>
      <w:bookmarkStart w:id="1894" w:name="_Toc8904830"/>
      <w:bookmarkStart w:id="1895" w:name="_Toc8908932"/>
      <w:bookmarkStart w:id="1896" w:name="_Toc8909103"/>
      <w:bookmarkStart w:id="1897" w:name="_Toc8909278"/>
      <w:bookmarkStart w:id="1898" w:name="_Toc8909458"/>
      <w:bookmarkStart w:id="1899" w:name="_Toc8909631"/>
      <w:bookmarkStart w:id="1900" w:name="_Toc8909808"/>
      <w:bookmarkStart w:id="1901" w:name="_Toc8909982"/>
      <w:bookmarkStart w:id="1902" w:name="_Toc8910156"/>
      <w:bookmarkStart w:id="1903" w:name="_Toc8910331"/>
      <w:bookmarkStart w:id="1904" w:name="_Toc8910509"/>
      <w:bookmarkStart w:id="1905" w:name="_Toc8910682"/>
      <w:bookmarkStart w:id="1906" w:name="_Toc8911480"/>
      <w:bookmarkStart w:id="1907" w:name="_Toc8991681"/>
      <w:bookmarkStart w:id="1908" w:name="_Toc13464245"/>
      <w:bookmarkStart w:id="1909" w:name="_Toc13487390"/>
      <w:bookmarkStart w:id="1910" w:name="_Toc13658761"/>
      <w:bookmarkStart w:id="1911" w:name="_Toc14257851"/>
      <w:bookmarkStart w:id="1912" w:name="_Toc14434491"/>
      <w:bookmarkStart w:id="1913" w:name="_Toc14434913"/>
      <w:bookmarkStart w:id="1914" w:name="_Toc14435337"/>
      <w:bookmarkStart w:id="1915" w:name="_Toc14435758"/>
      <w:bookmarkStart w:id="1916" w:name="_Toc14436036"/>
      <w:bookmarkStart w:id="1917" w:name="_Toc14685850"/>
      <w:bookmarkStart w:id="1918" w:name="_Toc14689692"/>
      <w:bookmarkStart w:id="1919" w:name="_Toc32556515"/>
      <w:bookmarkStart w:id="1920" w:name="_Toc35326335"/>
      <w:bookmarkStart w:id="1921" w:name="_Toc8900041"/>
      <w:bookmarkStart w:id="1922" w:name="_Toc8900376"/>
      <w:bookmarkStart w:id="1923" w:name="_Toc8900709"/>
      <w:bookmarkStart w:id="1924" w:name="_Toc8900932"/>
      <w:bookmarkStart w:id="1925" w:name="_Toc8901053"/>
      <w:bookmarkStart w:id="1926" w:name="_Toc8901279"/>
      <w:bookmarkStart w:id="1927" w:name="_Toc8901500"/>
      <w:bookmarkStart w:id="1928" w:name="_Toc8901724"/>
      <w:bookmarkStart w:id="1929" w:name="_Toc8901948"/>
      <w:bookmarkStart w:id="1930" w:name="_Toc8902171"/>
      <w:bookmarkStart w:id="1931" w:name="_Toc8902398"/>
      <w:bookmarkStart w:id="1932" w:name="_Toc8902558"/>
      <w:bookmarkStart w:id="1933" w:name="_Toc8902742"/>
      <w:bookmarkStart w:id="1934" w:name="_Toc8902920"/>
      <w:bookmarkStart w:id="1935" w:name="_Toc8903097"/>
      <w:bookmarkStart w:id="1936" w:name="_Toc8903269"/>
      <w:bookmarkStart w:id="1937" w:name="_Toc8903446"/>
      <w:bookmarkStart w:id="1938" w:name="_Toc8903619"/>
      <w:bookmarkStart w:id="1939" w:name="_Toc8903794"/>
      <w:bookmarkStart w:id="1940" w:name="_Toc8903966"/>
      <w:bookmarkStart w:id="1941" w:name="_Toc8904138"/>
      <w:bookmarkStart w:id="1942" w:name="_Toc8904312"/>
      <w:bookmarkStart w:id="1943" w:name="_Toc8904484"/>
      <w:bookmarkStart w:id="1944" w:name="_Toc8904657"/>
      <w:bookmarkStart w:id="1945" w:name="_Toc8904831"/>
      <w:bookmarkStart w:id="1946" w:name="_Toc8908933"/>
      <w:bookmarkStart w:id="1947" w:name="_Toc8909104"/>
      <w:bookmarkStart w:id="1948" w:name="_Toc8909279"/>
      <w:bookmarkStart w:id="1949" w:name="_Toc8909459"/>
      <w:bookmarkStart w:id="1950" w:name="_Toc8909632"/>
      <w:bookmarkStart w:id="1951" w:name="_Toc8909809"/>
      <w:bookmarkStart w:id="1952" w:name="_Toc8909983"/>
      <w:bookmarkStart w:id="1953" w:name="_Toc8910157"/>
      <w:bookmarkStart w:id="1954" w:name="_Toc8910332"/>
      <w:bookmarkStart w:id="1955" w:name="_Toc8910510"/>
      <w:bookmarkStart w:id="1956" w:name="_Toc8910683"/>
      <w:bookmarkStart w:id="1957" w:name="_Toc8911481"/>
      <w:bookmarkStart w:id="1958" w:name="_Toc8991682"/>
      <w:bookmarkStart w:id="1959" w:name="_Toc13464246"/>
      <w:bookmarkStart w:id="1960" w:name="_Toc13487391"/>
      <w:bookmarkStart w:id="1961" w:name="_Toc13658762"/>
      <w:bookmarkStart w:id="1962" w:name="_Toc14257852"/>
      <w:bookmarkStart w:id="1963" w:name="_Toc14434492"/>
      <w:bookmarkStart w:id="1964" w:name="_Toc14434914"/>
      <w:bookmarkStart w:id="1965" w:name="_Toc14435338"/>
      <w:bookmarkStart w:id="1966" w:name="_Toc14435759"/>
      <w:bookmarkStart w:id="1967" w:name="_Toc14436037"/>
      <w:bookmarkStart w:id="1968" w:name="_Toc14685851"/>
      <w:bookmarkStart w:id="1969" w:name="_Toc14689693"/>
      <w:bookmarkStart w:id="1970" w:name="_Toc32556516"/>
      <w:bookmarkStart w:id="1971" w:name="_Toc35326336"/>
      <w:bookmarkStart w:id="1972" w:name="_Toc8900042"/>
      <w:bookmarkStart w:id="1973" w:name="_Toc8900377"/>
      <w:bookmarkStart w:id="1974" w:name="_Toc8900710"/>
      <w:bookmarkStart w:id="1975" w:name="_Toc8900933"/>
      <w:bookmarkStart w:id="1976" w:name="_Toc8901054"/>
      <w:bookmarkStart w:id="1977" w:name="_Toc8901280"/>
      <w:bookmarkStart w:id="1978" w:name="_Toc8901501"/>
      <w:bookmarkStart w:id="1979" w:name="_Toc8901725"/>
      <w:bookmarkStart w:id="1980" w:name="_Toc8901949"/>
      <w:bookmarkStart w:id="1981" w:name="_Toc8902172"/>
      <w:bookmarkStart w:id="1982" w:name="_Toc8902399"/>
      <w:bookmarkStart w:id="1983" w:name="_Toc8902559"/>
      <w:bookmarkStart w:id="1984" w:name="_Toc8902743"/>
      <w:bookmarkStart w:id="1985" w:name="_Toc8902921"/>
      <w:bookmarkStart w:id="1986" w:name="_Toc8903098"/>
      <w:bookmarkStart w:id="1987" w:name="_Toc8903270"/>
      <w:bookmarkStart w:id="1988" w:name="_Toc8903447"/>
      <w:bookmarkStart w:id="1989" w:name="_Toc8903620"/>
      <w:bookmarkStart w:id="1990" w:name="_Toc8903795"/>
      <w:bookmarkStart w:id="1991" w:name="_Toc8903967"/>
      <w:bookmarkStart w:id="1992" w:name="_Toc8904139"/>
      <w:bookmarkStart w:id="1993" w:name="_Toc8904313"/>
      <w:bookmarkStart w:id="1994" w:name="_Toc8904485"/>
      <w:bookmarkStart w:id="1995" w:name="_Toc8904658"/>
      <w:bookmarkStart w:id="1996" w:name="_Toc8904832"/>
      <w:bookmarkStart w:id="1997" w:name="_Toc8908934"/>
      <w:bookmarkStart w:id="1998" w:name="_Toc8909105"/>
      <w:bookmarkStart w:id="1999" w:name="_Toc8909280"/>
      <w:bookmarkStart w:id="2000" w:name="_Toc8909460"/>
      <w:bookmarkStart w:id="2001" w:name="_Toc8909633"/>
      <w:bookmarkStart w:id="2002" w:name="_Toc8909810"/>
      <w:bookmarkStart w:id="2003" w:name="_Toc8909984"/>
      <w:bookmarkStart w:id="2004" w:name="_Toc8910158"/>
      <w:bookmarkStart w:id="2005" w:name="_Toc8910333"/>
      <w:bookmarkStart w:id="2006" w:name="_Toc8910511"/>
      <w:bookmarkStart w:id="2007" w:name="_Toc8910684"/>
      <w:bookmarkStart w:id="2008" w:name="_Toc8911482"/>
      <w:bookmarkStart w:id="2009" w:name="_Toc8991683"/>
      <w:bookmarkStart w:id="2010" w:name="_Toc13464247"/>
      <w:bookmarkStart w:id="2011" w:name="_Toc13487392"/>
      <w:bookmarkStart w:id="2012" w:name="_Toc13658763"/>
      <w:bookmarkStart w:id="2013" w:name="_Toc14257853"/>
      <w:bookmarkStart w:id="2014" w:name="_Toc14434493"/>
      <w:bookmarkStart w:id="2015" w:name="_Toc14434915"/>
      <w:bookmarkStart w:id="2016" w:name="_Toc14435339"/>
      <w:bookmarkStart w:id="2017" w:name="_Toc14435760"/>
      <w:bookmarkStart w:id="2018" w:name="_Toc14436038"/>
      <w:bookmarkStart w:id="2019" w:name="_Toc14685852"/>
      <w:bookmarkStart w:id="2020" w:name="_Toc14689694"/>
      <w:bookmarkStart w:id="2021" w:name="_Toc32556517"/>
      <w:bookmarkStart w:id="2022" w:name="_Toc35326337"/>
      <w:bookmarkStart w:id="2023" w:name="_Toc8900043"/>
      <w:bookmarkStart w:id="2024" w:name="_Toc8900378"/>
      <w:bookmarkStart w:id="2025" w:name="_Toc8900711"/>
      <w:bookmarkStart w:id="2026" w:name="_Toc8900934"/>
      <w:bookmarkStart w:id="2027" w:name="_Toc8901055"/>
      <w:bookmarkStart w:id="2028" w:name="_Toc8901281"/>
      <w:bookmarkStart w:id="2029" w:name="_Toc8901502"/>
      <w:bookmarkStart w:id="2030" w:name="_Toc8901726"/>
      <w:bookmarkStart w:id="2031" w:name="_Toc8901950"/>
      <w:bookmarkStart w:id="2032" w:name="_Toc8902173"/>
      <w:bookmarkStart w:id="2033" w:name="_Toc8902400"/>
      <w:bookmarkStart w:id="2034" w:name="_Toc8902560"/>
      <w:bookmarkStart w:id="2035" w:name="_Toc8902744"/>
      <w:bookmarkStart w:id="2036" w:name="_Toc8902922"/>
      <w:bookmarkStart w:id="2037" w:name="_Toc8903099"/>
      <w:bookmarkStart w:id="2038" w:name="_Toc8903271"/>
      <w:bookmarkStart w:id="2039" w:name="_Toc8903448"/>
      <w:bookmarkStart w:id="2040" w:name="_Toc8903621"/>
      <w:bookmarkStart w:id="2041" w:name="_Toc8903796"/>
      <w:bookmarkStart w:id="2042" w:name="_Toc8903968"/>
      <w:bookmarkStart w:id="2043" w:name="_Toc8904140"/>
      <w:bookmarkStart w:id="2044" w:name="_Toc8904314"/>
      <w:bookmarkStart w:id="2045" w:name="_Toc8904486"/>
      <w:bookmarkStart w:id="2046" w:name="_Toc8904659"/>
      <w:bookmarkStart w:id="2047" w:name="_Toc8904833"/>
      <w:bookmarkStart w:id="2048" w:name="_Toc8908935"/>
      <w:bookmarkStart w:id="2049" w:name="_Toc8909106"/>
      <w:bookmarkStart w:id="2050" w:name="_Toc8909281"/>
      <w:bookmarkStart w:id="2051" w:name="_Toc8909461"/>
      <w:bookmarkStart w:id="2052" w:name="_Toc8909634"/>
      <w:bookmarkStart w:id="2053" w:name="_Toc8909811"/>
      <w:bookmarkStart w:id="2054" w:name="_Toc8909985"/>
      <w:bookmarkStart w:id="2055" w:name="_Toc8910159"/>
      <w:bookmarkStart w:id="2056" w:name="_Toc8910334"/>
      <w:bookmarkStart w:id="2057" w:name="_Toc8910512"/>
      <w:bookmarkStart w:id="2058" w:name="_Toc8910685"/>
      <w:bookmarkStart w:id="2059" w:name="_Toc8911483"/>
      <w:bookmarkStart w:id="2060" w:name="_Toc8991684"/>
      <w:bookmarkStart w:id="2061" w:name="_Toc13464248"/>
      <w:bookmarkStart w:id="2062" w:name="_Toc13487393"/>
      <w:bookmarkStart w:id="2063" w:name="_Toc13658764"/>
      <w:bookmarkStart w:id="2064" w:name="_Toc14257854"/>
      <w:bookmarkStart w:id="2065" w:name="_Toc14434494"/>
      <w:bookmarkStart w:id="2066" w:name="_Toc14434916"/>
      <w:bookmarkStart w:id="2067" w:name="_Toc14435340"/>
      <w:bookmarkStart w:id="2068" w:name="_Toc14435761"/>
      <w:bookmarkStart w:id="2069" w:name="_Toc14436039"/>
      <w:bookmarkStart w:id="2070" w:name="_Toc14685853"/>
      <w:bookmarkStart w:id="2071" w:name="_Toc14689695"/>
      <w:bookmarkStart w:id="2072" w:name="_Toc32556518"/>
      <w:bookmarkStart w:id="2073" w:name="_Toc35326338"/>
      <w:bookmarkStart w:id="2074" w:name="_Toc8900044"/>
      <w:bookmarkStart w:id="2075" w:name="_Toc8900379"/>
      <w:bookmarkStart w:id="2076" w:name="_Toc8900712"/>
      <w:bookmarkStart w:id="2077" w:name="_Toc8900935"/>
      <w:bookmarkStart w:id="2078" w:name="_Toc8901056"/>
      <w:bookmarkStart w:id="2079" w:name="_Toc8901282"/>
      <w:bookmarkStart w:id="2080" w:name="_Toc8901503"/>
      <w:bookmarkStart w:id="2081" w:name="_Toc8901727"/>
      <w:bookmarkStart w:id="2082" w:name="_Toc8901951"/>
      <w:bookmarkStart w:id="2083" w:name="_Toc8902174"/>
      <w:bookmarkStart w:id="2084" w:name="_Toc8902401"/>
      <w:bookmarkStart w:id="2085" w:name="_Toc8902561"/>
      <w:bookmarkStart w:id="2086" w:name="_Toc8902745"/>
      <w:bookmarkStart w:id="2087" w:name="_Toc8902923"/>
      <w:bookmarkStart w:id="2088" w:name="_Toc8903100"/>
      <w:bookmarkStart w:id="2089" w:name="_Toc8903272"/>
      <w:bookmarkStart w:id="2090" w:name="_Toc8903449"/>
      <w:bookmarkStart w:id="2091" w:name="_Toc8903622"/>
      <w:bookmarkStart w:id="2092" w:name="_Toc8903797"/>
      <w:bookmarkStart w:id="2093" w:name="_Toc8903969"/>
      <w:bookmarkStart w:id="2094" w:name="_Toc8904141"/>
      <w:bookmarkStart w:id="2095" w:name="_Toc8904315"/>
      <w:bookmarkStart w:id="2096" w:name="_Toc8904487"/>
      <w:bookmarkStart w:id="2097" w:name="_Toc8904660"/>
      <w:bookmarkStart w:id="2098" w:name="_Toc8904834"/>
      <w:bookmarkStart w:id="2099" w:name="_Toc8908936"/>
      <w:bookmarkStart w:id="2100" w:name="_Toc8909107"/>
      <w:bookmarkStart w:id="2101" w:name="_Toc8909282"/>
      <w:bookmarkStart w:id="2102" w:name="_Toc8909462"/>
      <w:bookmarkStart w:id="2103" w:name="_Toc8909635"/>
      <w:bookmarkStart w:id="2104" w:name="_Toc8909812"/>
      <w:bookmarkStart w:id="2105" w:name="_Toc8909986"/>
      <w:bookmarkStart w:id="2106" w:name="_Toc8910160"/>
      <w:bookmarkStart w:id="2107" w:name="_Toc8910335"/>
      <w:bookmarkStart w:id="2108" w:name="_Toc8910513"/>
      <w:bookmarkStart w:id="2109" w:name="_Toc8910686"/>
      <w:bookmarkStart w:id="2110" w:name="_Toc8911484"/>
      <w:bookmarkStart w:id="2111" w:name="_Toc8991685"/>
      <w:bookmarkStart w:id="2112" w:name="_Toc13464249"/>
      <w:bookmarkStart w:id="2113" w:name="_Toc13487394"/>
      <w:bookmarkStart w:id="2114" w:name="_Toc13658765"/>
      <w:bookmarkStart w:id="2115" w:name="_Toc14257855"/>
      <w:bookmarkStart w:id="2116" w:name="_Toc14434495"/>
      <w:bookmarkStart w:id="2117" w:name="_Toc14434917"/>
      <w:bookmarkStart w:id="2118" w:name="_Toc14435341"/>
      <w:bookmarkStart w:id="2119" w:name="_Toc14435762"/>
      <w:bookmarkStart w:id="2120" w:name="_Toc14436040"/>
      <w:bookmarkStart w:id="2121" w:name="_Toc14685854"/>
      <w:bookmarkStart w:id="2122" w:name="_Toc14689696"/>
      <w:bookmarkStart w:id="2123" w:name="_Toc32556519"/>
      <w:bookmarkStart w:id="2124" w:name="_Toc35326339"/>
      <w:bookmarkStart w:id="2125" w:name="_Toc8900045"/>
      <w:bookmarkStart w:id="2126" w:name="_Toc8900380"/>
      <w:bookmarkStart w:id="2127" w:name="_Toc8900713"/>
      <w:bookmarkStart w:id="2128" w:name="_Toc8900936"/>
      <w:bookmarkStart w:id="2129" w:name="_Toc8901057"/>
      <w:bookmarkStart w:id="2130" w:name="_Toc8901283"/>
      <w:bookmarkStart w:id="2131" w:name="_Toc8901504"/>
      <w:bookmarkStart w:id="2132" w:name="_Toc8901728"/>
      <w:bookmarkStart w:id="2133" w:name="_Toc8901952"/>
      <w:bookmarkStart w:id="2134" w:name="_Toc8902175"/>
      <w:bookmarkStart w:id="2135" w:name="_Toc8902402"/>
      <w:bookmarkStart w:id="2136" w:name="_Toc8902562"/>
      <w:bookmarkStart w:id="2137" w:name="_Toc8902746"/>
      <w:bookmarkStart w:id="2138" w:name="_Toc8902924"/>
      <w:bookmarkStart w:id="2139" w:name="_Toc8903101"/>
      <w:bookmarkStart w:id="2140" w:name="_Toc8903273"/>
      <w:bookmarkStart w:id="2141" w:name="_Toc8903450"/>
      <w:bookmarkStart w:id="2142" w:name="_Toc8903623"/>
      <w:bookmarkStart w:id="2143" w:name="_Toc8903798"/>
      <w:bookmarkStart w:id="2144" w:name="_Toc8903970"/>
      <w:bookmarkStart w:id="2145" w:name="_Toc8904142"/>
      <w:bookmarkStart w:id="2146" w:name="_Toc8904316"/>
      <w:bookmarkStart w:id="2147" w:name="_Toc8904488"/>
      <w:bookmarkStart w:id="2148" w:name="_Toc8904661"/>
      <w:bookmarkStart w:id="2149" w:name="_Toc8904835"/>
      <w:bookmarkStart w:id="2150" w:name="_Toc8908937"/>
      <w:bookmarkStart w:id="2151" w:name="_Toc8909108"/>
      <w:bookmarkStart w:id="2152" w:name="_Toc8909283"/>
      <w:bookmarkStart w:id="2153" w:name="_Toc8909463"/>
      <w:bookmarkStart w:id="2154" w:name="_Toc8909636"/>
      <w:bookmarkStart w:id="2155" w:name="_Toc8909813"/>
      <w:bookmarkStart w:id="2156" w:name="_Toc8909987"/>
      <w:bookmarkStart w:id="2157" w:name="_Toc8910161"/>
      <w:bookmarkStart w:id="2158" w:name="_Toc8910336"/>
      <w:bookmarkStart w:id="2159" w:name="_Toc8910514"/>
      <w:bookmarkStart w:id="2160" w:name="_Toc8910687"/>
      <w:bookmarkStart w:id="2161" w:name="_Toc8911485"/>
      <w:bookmarkStart w:id="2162" w:name="_Toc8991686"/>
      <w:bookmarkStart w:id="2163" w:name="_Toc13464250"/>
      <w:bookmarkStart w:id="2164" w:name="_Toc13487395"/>
      <w:bookmarkStart w:id="2165" w:name="_Toc13658766"/>
      <w:bookmarkStart w:id="2166" w:name="_Toc14257856"/>
      <w:bookmarkStart w:id="2167" w:name="_Toc14434496"/>
      <w:bookmarkStart w:id="2168" w:name="_Toc14434918"/>
      <w:bookmarkStart w:id="2169" w:name="_Toc14435342"/>
      <w:bookmarkStart w:id="2170" w:name="_Toc14435763"/>
      <w:bookmarkStart w:id="2171" w:name="_Toc14436041"/>
      <w:bookmarkStart w:id="2172" w:name="_Toc14685855"/>
      <w:bookmarkStart w:id="2173" w:name="_Toc14689697"/>
      <w:bookmarkStart w:id="2174" w:name="_Toc32556520"/>
      <w:bookmarkStart w:id="2175" w:name="_Toc35326340"/>
      <w:bookmarkStart w:id="2176" w:name="_Ref2178069"/>
      <w:bookmarkStart w:id="2177" w:name="_Toc8991687"/>
      <w:bookmarkStart w:id="2178" w:name="_Toc226018879"/>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r w:rsidRPr="00662094">
        <w:rPr>
          <w:lang w:eastAsia="zh-CN"/>
        </w:rPr>
        <w:t>No Commercialisation (Core)</w:t>
      </w:r>
      <w:bookmarkEnd w:id="2176"/>
      <w:bookmarkEnd w:id="2177"/>
      <w:bookmarkEnd w:id="2178"/>
    </w:p>
    <w:p w14:paraId="1A1A4C7A" w14:textId="0E6B7B25" w:rsidR="00C554BF" w:rsidRPr="00662094" w:rsidRDefault="00C554BF" w:rsidP="00C554BF">
      <w:pPr>
        <w:pStyle w:val="COTCOCLV3-ASDEFCON"/>
        <w:rPr>
          <w:lang w:eastAsia="zh-CN"/>
        </w:rPr>
      </w:pPr>
      <w:bookmarkStart w:id="2179" w:name="_Ref1050054"/>
      <w:r w:rsidRPr="00662094">
        <w:rPr>
          <w:lang w:eastAsia="zh-CN"/>
        </w:rPr>
        <w:t xml:space="preserve">A Licence or sublicence granted in accordance with this clause </w:t>
      </w:r>
      <w:r w:rsidRPr="00F861FD">
        <w:rPr>
          <w:lang w:eastAsia="zh-CN"/>
        </w:rPr>
        <w:fldChar w:fldCharType="begin"/>
      </w:r>
      <w:r w:rsidRPr="00F861FD">
        <w:rPr>
          <w:lang w:eastAsia="zh-CN"/>
        </w:rPr>
        <w:instrText xml:space="preserve"> REF _Ref13661898 \r \h  \* MERGEFORMAT </w:instrText>
      </w:r>
      <w:r w:rsidRPr="00F861FD">
        <w:rPr>
          <w:lang w:eastAsia="zh-CN"/>
        </w:rPr>
      </w:r>
      <w:r w:rsidRPr="00F861FD">
        <w:rPr>
          <w:lang w:eastAsia="zh-CN"/>
        </w:rPr>
        <w:fldChar w:fldCharType="separate"/>
      </w:r>
      <w:r w:rsidR="00902F31">
        <w:rPr>
          <w:lang w:eastAsia="zh-CN"/>
        </w:rPr>
        <w:t>5</w:t>
      </w:r>
      <w:r w:rsidRPr="00F861FD">
        <w:rPr>
          <w:lang w:eastAsia="zh-CN"/>
        </w:rPr>
        <w:fldChar w:fldCharType="end"/>
      </w:r>
      <w:r w:rsidRPr="00662094">
        <w:rPr>
          <w:lang w:eastAsia="zh-CN"/>
        </w:rPr>
        <w:t xml:space="preserve"> does not permit the Commonwealth or its sublicensee to Commercialise any IP in the TD, Software or Contract Material.</w:t>
      </w:r>
      <w:bookmarkEnd w:id="2179"/>
    </w:p>
    <w:p w14:paraId="7DF4A115" w14:textId="25FF65BA" w:rsidR="00C554BF" w:rsidRPr="00662094" w:rsidRDefault="00C554BF" w:rsidP="00C554BF">
      <w:pPr>
        <w:pStyle w:val="COTCOCLV3-ASDEFCON"/>
        <w:rPr>
          <w:lang w:eastAsia="zh-CN"/>
        </w:rPr>
      </w:pPr>
      <w:r w:rsidRPr="00662094">
        <w:rPr>
          <w:lang w:eastAsia="zh-CN"/>
        </w:rPr>
        <w:t xml:space="preserve">For the avoidance of doubt, clause </w:t>
      </w:r>
      <w:r w:rsidRPr="00F861FD">
        <w:rPr>
          <w:lang w:eastAsia="zh-CN"/>
        </w:rPr>
        <w:fldChar w:fldCharType="begin"/>
      </w:r>
      <w:r w:rsidRPr="00F861FD">
        <w:rPr>
          <w:lang w:eastAsia="zh-CN"/>
        </w:rPr>
        <w:instrText xml:space="preserve"> REF _Ref1050054 \r \h  \* MERGEFORMAT </w:instrText>
      </w:r>
      <w:r w:rsidRPr="00F861FD">
        <w:rPr>
          <w:lang w:eastAsia="zh-CN"/>
        </w:rPr>
      </w:r>
      <w:r w:rsidRPr="00F861FD">
        <w:rPr>
          <w:lang w:eastAsia="zh-CN"/>
        </w:rPr>
        <w:fldChar w:fldCharType="separate"/>
      </w:r>
      <w:r w:rsidR="00902F31">
        <w:rPr>
          <w:lang w:eastAsia="zh-CN"/>
        </w:rPr>
        <w:t>5.6.1</w:t>
      </w:r>
      <w:r w:rsidRPr="00F861FD">
        <w:rPr>
          <w:lang w:eastAsia="zh-CN"/>
        </w:rPr>
        <w:fldChar w:fldCharType="end"/>
      </w:r>
      <w:r w:rsidRPr="00662094">
        <w:rPr>
          <w:lang w:eastAsia="zh-CN"/>
        </w:rPr>
        <w:t xml:space="preserve"> does not prevent the Commonwealth from granting a sublicence in accordance with the rights granted in this clause </w:t>
      </w:r>
      <w:r w:rsidRPr="00F861FD">
        <w:rPr>
          <w:lang w:eastAsia="zh-CN"/>
        </w:rPr>
        <w:fldChar w:fldCharType="begin"/>
      </w:r>
      <w:r w:rsidRPr="00F861FD">
        <w:rPr>
          <w:lang w:eastAsia="zh-CN"/>
        </w:rPr>
        <w:instrText xml:space="preserve"> REF _Ref13661898 \r \h  \* MERGEFORMAT </w:instrText>
      </w:r>
      <w:r w:rsidRPr="00F861FD">
        <w:rPr>
          <w:lang w:eastAsia="zh-CN"/>
        </w:rPr>
      </w:r>
      <w:r w:rsidRPr="00F861FD">
        <w:rPr>
          <w:lang w:eastAsia="zh-CN"/>
        </w:rPr>
        <w:fldChar w:fldCharType="separate"/>
      </w:r>
      <w:r w:rsidR="00902F31">
        <w:rPr>
          <w:lang w:eastAsia="zh-CN"/>
        </w:rPr>
        <w:t>5</w:t>
      </w:r>
      <w:r w:rsidRPr="00F861FD">
        <w:rPr>
          <w:lang w:eastAsia="zh-CN"/>
        </w:rPr>
        <w:fldChar w:fldCharType="end"/>
      </w:r>
      <w:r w:rsidRPr="00662094">
        <w:rPr>
          <w:lang w:eastAsia="zh-CN"/>
        </w:rPr>
        <w:t xml:space="preserve"> to a person for the purpose of the person providing goods or services to the Commonwealth for a Defence Purpose.</w:t>
      </w:r>
    </w:p>
    <w:p w14:paraId="2CD4AEBF" w14:textId="77777777" w:rsidR="00C554BF" w:rsidRPr="00662094" w:rsidRDefault="00C554BF">
      <w:pPr>
        <w:pStyle w:val="COTCOCLV2-ASDEFCON"/>
        <w:rPr>
          <w:lang w:eastAsia="zh-CN"/>
        </w:rPr>
      </w:pPr>
      <w:bookmarkStart w:id="2180" w:name="_Toc8991688"/>
      <w:bookmarkStart w:id="2181" w:name="_Toc226018880"/>
      <w:r w:rsidRPr="00662094">
        <w:rPr>
          <w:lang w:eastAsia="zh-CN"/>
        </w:rPr>
        <w:t>TDSR Schedule (Core)</w:t>
      </w:r>
      <w:bookmarkEnd w:id="2180"/>
      <w:bookmarkEnd w:id="2181"/>
    </w:p>
    <w:p w14:paraId="7640A2A3" w14:textId="3F44B48C" w:rsidR="00C554BF" w:rsidRPr="00662094" w:rsidRDefault="00C554BF" w:rsidP="00C554BF">
      <w:pPr>
        <w:pStyle w:val="COTCOCLV3-ASDEFCON"/>
      </w:pPr>
      <w:r w:rsidRPr="00662094">
        <w:t xml:space="preserve">The Contractor shall take all reasonable steps (including by submitting a CCP in accordance with clause </w:t>
      </w:r>
      <w:r w:rsidRPr="00F861FD">
        <w:fldChar w:fldCharType="begin"/>
      </w:r>
      <w:r w:rsidRPr="00F861FD">
        <w:instrText xml:space="preserve"> REF _Ref35759880 \r \h  \* MERGEFORMAT </w:instrText>
      </w:r>
      <w:r w:rsidRPr="00F861FD">
        <w:fldChar w:fldCharType="separate"/>
      </w:r>
      <w:r w:rsidR="00902F31">
        <w:t>11.1</w:t>
      </w:r>
      <w:r w:rsidRPr="00F861FD">
        <w:fldChar w:fldCharType="end"/>
      </w:r>
      <w:r w:rsidRPr="00662094">
        <w:t>) to ensure the TDSR Schedule is up to date and contains an accurate description of all restrictions applicable to the Commonwealth’s rights in respect of TD</w:t>
      </w:r>
      <w:r>
        <w:t xml:space="preserve"> and</w:t>
      </w:r>
      <w:r w:rsidRPr="00662094">
        <w:t xml:space="preserve"> Software delivered or required to be delivered under the Contract, including an S&amp;Q Order. </w:t>
      </w:r>
    </w:p>
    <w:p w14:paraId="28AC2B78" w14:textId="78255AC8" w:rsidR="00C554BF" w:rsidRPr="00662094" w:rsidRDefault="00C554BF" w:rsidP="00C554BF">
      <w:pPr>
        <w:pStyle w:val="COTCOCLV3-ASDEFCON"/>
      </w:pPr>
      <w:r w:rsidRPr="00662094">
        <w:t xml:space="preserve">Despite clause </w:t>
      </w:r>
      <w:r w:rsidRPr="009624E4">
        <w:fldChar w:fldCharType="begin"/>
      </w:r>
      <w:r w:rsidRPr="009624E4">
        <w:instrText xml:space="preserve"> REF _Ref13219063 \r \h  \* MERGEFORMAT </w:instrText>
      </w:r>
      <w:r w:rsidRPr="009624E4">
        <w:fldChar w:fldCharType="separate"/>
      </w:r>
      <w:r w:rsidR="00902F31">
        <w:t>11.4.1</w:t>
      </w:r>
      <w:r w:rsidRPr="009624E4">
        <w:fldChar w:fldCharType="end"/>
      </w:r>
      <w:r w:rsidRPr="00662094">
        <w:t xml:space="preserve">, the Commonwealth may disclose a restriction included in the TDSR Schedule to a person for the purposes of the Commonwealth exercising a right or complying with a restriction under this </w:t>
      </w:r>
      <w:r>
        <w:t xml:space="preserve">clause </w:t>
      </w:r>
      <w:r w:rsidRPr="00F861FD">
        <w:fldChar w:fldCharType="begin"/>
      </w:r>
      <w:r w:rsidRPr="00F861FD">
        <w:instrText xml:space="preserve"> REF _Ref13662310 \r \h  \* MERGEFORMAT </w:instrText>
      </w:r>
      <w:r w:rsidRPr="00F861FD">
        <w:fldChar w:fldCharType="separate"/>
      </w:r>
      <w:r w:rsidR="00902F31">
        <w:t>5</w:t>
      </w:r>
      <w:r w:rsidRPr="00F861FD">
        <w:fldChar w:fldCharType="end"/>
      </w:r>
      <w:r>
        <w:t xml:space="preserve"> </w:t>
      </w:r>
      <w:r w:rsidRPr="00662094">
        <w:rPr>
          <w:lang w:eastAsia="zh-CN"/>
        </w:rPr>
        <w:t>or the TDSR Schedule.</w:t>
      </w:r>
    </w:p>
    <w:p w14:paraId="700C75EE" w14:textId="77777777" w:rsidR="00C554BF" w:rsidRPr="00662094" w:rsidRDefault="00C554BF">
      <w:pPr>
        <w:pStyle w:val="COTCOCLV2-ASDEFCON"/>
      </w:pPr>
      <w:bookmarkStart w:id="2182" w:name="_Toc8991689"/>
      <w:bookmarkStart w:id="2183" w:name="_Toc226018881"/>
      <w:r w:rsidRPr="00662094">
        <w:lastRenderedPageBreak/>
        <w:t>TD and Software required to be delivered (Core)</w:t>
      </w:r>
      <w:bookmarkEnd w:id="2182"/>
      <w:bookmarkEnd w:id="2183"/>
    </w:p>
    <w:p w14:paraId="29151569" w14:textId="77777777" w:rsidR="00C554BF" w:rsidRPr="00662094" w:rsidRDefault="00C554BF" w:rsidP="00C554BF">
      <w:pPr>
        <w:pStyle w:val="COTCOCLV3-ASDEFCON"/>
        <w:keepNext/>
        <w:keepLines/>
      </w:pPr>
      <w:bookmarkStart w:id="2184" w:name="_Ref6922929"/>
      <w:r w:rsidRPr="00662094">
        <w:t>The Contractor shall deliver all TD and Software required to be delivered under the Contract to the recipients at the times and locations, and in the manner, specified in the Contract or as otherwise required to enable the provision of the Services.</w:t>
      </w:r>
      <w:bookmarkEnd w:id="2184"/>
    </w:p>
    <w:p w14:paraId="28E330FE" w14:textId="77777777" w:rsidR="00C554BF" w:rsidRPr="00662094" w:rsidRDefault="00C554BF" w:rsidP="00C554BF">
      <w:pPr>
        <w:pStyle w:val="COTCOCLV3-ASDEFCON"/>
        <w:keepNext/>
        <w:keepLines/>
      </w:pPr>
      <w:r w:rsidRPr="00662094">
        <w:t>If the time, location or manner of delivery of any item of TD or Software required to be delivered under the Contract is not specified in the Contract, the Contractor shall deliver the relevant item in accordance with a notice given by the Commonwealth (acting reasonably).</w:t>
      </w:r>
    </w:p>
    <w:p w14:paraId="2EDB3D91" w14:textId="77777777" w:rsidR="00C554BF" w:rsidRPr="00662094" w:rsidRDefault="00C554BF">
      <w:pPr>
        <w:pStyle w:val="COTCOCLV2-ASDEFCON"/>
      </w:pPr>
      <w:bookmarkStart w:id="2185" w:name="_Toc8901061"/>
      <w:bookmarkStart w:id="2186" w:name="_Toc8901287"/>
      <w:bookmarkStart w:id="2187" w:name="_Toc8901508"/>
      <w:bookmarkStart w:id="2188" w:name="_Toc8901732"/>
      <w:bookmarkStart w:id="2189" w:name="_Toc8901956"/>
      <w:bookmarkStart w:id="2190" w:name="_Toc8902179"/>
      <w:bookmarkStart w:id="2191" w:name="_Toc8902406"/>
      <w:bookmarkStart w:id="2192" w:name="_Toc8902566"/>
      <w:bookmarkStart w:id="2193" w:name="_Toc8902750"/>
      <w:bookmarkStart w:id="2194" w:name="_Toc8902928"/>
      <w:bookmarkStart w:id="2195" w:name="_Toc8903105"/>
      <w:bookmarkStart w:id="2196" w:name="_Toc8903277"/>
      <w:bookmarkStart w:id="2197" w:name="_Toc8903454"/>
      <w:bookmarkStart w:id="2198" w:name="_Toc8903627"/>
      <w:bookmarkStart w:id="2199" w:name="_Toc8903802"/>
      <w:bookmarkStart w:id="2200" w:name="_Toc8903974"/>
      <w:bookmarkStart w:id="2201" w:name="_Toc8904146"/>
      <w:bookmarkStart w:id="2202" w:name="_Toc8904320"/>
      <w:bookmarkStart w:id="2203" w:name="_Toc8904492"/>
      <w:bookmarkStart w:id="2204" w:name="_Toc8904665"/>
      <w:bookmarkStart w:id="2205" w:name="_Toc8904839"/>
      <w:bookmarkStart w:id="2206" w:name="_Toc8908941"/>
      <w:bookmarkStart w:id="2207" w:name="_Toc8909112"/>
      <w:bookmarkStart w:id="2208" w:name="_Toc8909287"/>
      <w:bookmarkStart w:id="2209" w:name="_Toc8909467"/>
      <w:bookmarkStart w:id="2210" w:name="_Toc8909640"/>
      <w:bookmarkStart w:id="2211" w:name="_Toc8909817"/>
      <w:bookmarkStart w:id="2212" w:name="_Toc8909991"/>
      <w:bookmarkStart w:id="2213" w:name="_Toc8910165"/>
      <w:bookmarkStart w:id="2214" w:name="_Toc8910340"/>
      <w:bookmarkStart w:id="2215" w:name="_Toc8910518"/>
      <w:bookmarkStart w:id="2216" w:name="_Toc8910691"/>
      <w:bookmarkStart w:id="2217" w:name="_Toc8911489"/>
      <w:bookmarkStart w:id="2218" w:name="_Toc8991690"/>
      <w:bookmarkStart w:id="2219" w:name="_Toc13464254"/>
      <w:bookmarkStart w:id="2220" w:name="_Toc13487399"/>
      <w:bookmarkStart w:id="2221" w:name="_Toc13658770"/>
      <w:bookmarkStart w:id="2222" w:name="_Toc14257860"/>
      <w:bookmarkStart w:id="2223" w:name="_Toc14434500"/>
      <w:bookmarkStart w:id="2224" w:name="_Toc14434922"/>
      <w:bookmarkStart w:id="2225" w:name="_Toc14435346"/>
      <w:bookmarkStart w:id="2226" w:name="_Toc14435767"/>
      <w:bookmarkStart w:id="2227" w:name="_Toc14436045"/>
      <w:bookmarkStart w:id="2228" w:name="_Toc14685859"/>
      <w:bookmarkStart w:id="2229" w:name="_Toc14689701"/>
      <w:bookmarkStart w:id="2230" w:name="_Toc32556524"/>
      <w:bookmarkStart w:id="2231" w:name="_Toc35326344"/>
      <w:bookmarkStart w:id="2232" w:name="_Toc8900050"/>
      <w:bookmarkStart w:id="2233" w:name="_Toc8900385"/>
      <w:bookmarkStart w:id="2234" w:name="_Toc8900718"/>
      <w:bookmarkStart w:id="2235" w:name="_Toc8900941"/>
      <w:bookmarkStart w:id="2236" w:name="_Toc8901062"/>
      <w:bookmarkStart w:id="2237" w:name="_Toc8901288"/>
      <w:bookmarkStart w:id="2238" w:name="_Toc8901509"/>
      <w:bookmarkStart w:id="2239" w:name="_Toc8901733"/>
      <w:bookmarkStart w:id="2240" w:name="_Toc8901957"/>
      <w:bookmarkStart w:id="2241" w:name="_Toc8902180"/>
      <w:bookmarkStart w:id="2242" w:name="_Toc8902407"/>
      <w:bookmarkStart w:id="2243" w:name="_Toc8902567"/>
      <w:bookmarkStart w:id="2244" w:name="_Toc8902751"/>
      <w:bookmarkStart w:id="2245" w:name="_Toc8902929"/>
      <w:bookmarkStart w:id="2246" w:name="_Toc8903106"/>
      <w:bookmarkStart w:id="2247" w:name="_Toc8903278"/>
      <w:bookmarkStart w:id="2248" w:name="_Toc8903455"/>
      <w:bookmarkStart w:id="2249" w:name="_Toc8903628"/>
      <w:bookmarkStart w:id="2250" w:name="_Toc8903803"/>
      <w:bookmarkStart w:id="2251" w:name="_Toc8903975"/>
      <w:bookmarkStart w:id="2252" w:name="_Toc8904147"/>
      <w:bookmarkStart w:id="2253" w:name="_Toc8904321"/>
      <w:bookmarkStart w:id="2254" w:name="_Toc8904493"/>
      <w:bookmarkStart w:id="2255" w:name="_Toc8904666"/>
      <w:bookmarkStart w:id="2256" w:name="_Toc8904840"/>
      <w:bookmarkStart w:id="2257" w:name="_Toc8908942"/>
      <w:bookmarkStart w:id="2258" w:name="_Toc8909113"/>
      <w:bookmarkStart w:id="2259" w:name="_Toc8909288"/>
      <w:bookmarkStart w:id="2260" w:name="_Toc8909468"/>
      <w:bookmarkStart w:id="2261" w:name="_Toc8909641"/>
      <w:bookmarkStart w:id="2262" w:name="_Toc8909818"/>
      <w:bookmarkStart w:id="2263" w:name="_Toc8909992"/>
      <w:bookmarkStart w:id="2264" w:name="_Toc8910166"/>
      <w:bookmarkStart w:id="2265" w:name="_Toc8910341"/>
      <w:bookmarkStart w:id="2266" w:name="_Toc8910519"/>
      <w:bookmarkStart w:id="2267" w:name="_Toc8910692"/>
      <w:bookmarkStart w:id="2268" w:name="_Toc8911490"/>
      <w:bookmarkStart w:id="2269" w:name="_Toc8991691"/>
      <w:bookmarkStart w:id="2270" w:name="_Toc13464255"/>
      <w:bookmarkStart w:id="2271" w:name="_Toc13487400"/>
      <w:bookmarkStart w:id="2272" w:name="_Toc13658771"/>
      <w:bookmarkStart w:id="2273" w:name="_Toc14257861"/>
      <w:bookmarkStart w:id="2274" w:name="_Toc14434501"/>
      <w:bookmarkStart w:id="2275" w:name="_Toc14434923"/>
      <w:bookmarkStart w:id="2276" w:name="_Toc14435347"/>
      <w:bookmarkStart w:id="2277" w:name="_Toc14435768"/>
      <w:bookmarkStart w:id="2278" w:name="_Toc14436046"/>
      <w:bookmarkStart w:id="2279" w:name="_Toc14685860"/>
      <w:bookmarkStart w:id="2280" w:name="_Toc14689702"/>
      <w:bookmarkStart w:id="2281" w:name="_Toc32556525"/>
      <w:bookmarkStart w:id="2282" w:name="_Toc35326345"/>
      <w:bookmarkStart w:id="2283" w:name="_Toc510699742"/>
      <w:bookmarkStart w:id="2284" w:name="_Toc8991692"/>
      <w:bookmarkStart w:id="2285" w:name="_Toc226018882"/>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r w:rsidRPr="00662094">
        <w:t>Markings (Core)</w:t>
      </w:r>
      <w:bookmarkEnd w:id="2283"/>
      <w:bookmarkEnd w:id="2284"/>
      <w:bookmarkEnd w:id="2285"/>
    </w:p>
    <w:p w14:paraId="2BD5AD7B" w14:textId="77777777" w:rsidR="00C554BF" w:rsidRPr="00662094" w:rsidRDefault="00C554BF" w:rsidP="00C554BF">
      <w:pPr>
        <w:pStyle w:val="COTCOCLV3-ASDEFCON"/>
      </w:pPr>
      <w:r w:rsidRPr="00662094">
        <w:t xml:space="preserve">Where markings are used by the Contractor or a Subcontractor in relation to TD, Software or Contract Material, the Contractor: </w:t>
      </w:r>
    </w:p>
    <w:p w14:paraId="3F6D1E4D" w14:textId="77777777" w:rsidR="00C554BF" w:rsidRPr="00662094" w:rsidRDefault="00C554BF" w:rsidP="00C554BF">
      <w:pPr>
        <w:pStyle w:val="COTCOCLV4-ASDEFCON"/>
      </w:pPr>
      <w:r w:rsidRPr="00662094">
        <w:t>shall ensure that those markings accurately reflect the rights and obligations of the Commonwealth, the Contractor or any other person; and</w:t>
      </w:r>
    </w:p>
    <w:p w14:paraId="583048E9" w14:textId="77777777" w:rsidR="00C554BF" w:rsidRPr="00662094" w:rsidRDefault="00C554BF" w:rsidP="00C554BF">
      <w:pPr>
        <w:pStyle w:val="COTCOCLV4-ASDEFCON"/>
      </w:pPr>
      <w:r w:rsidRPr="00662094">
        <w:t>acknowledges that the markings are not determinative as to the rights and obligations of the parties.</w:t>
      </w:r>
    </w:p>
    <w:p w14:paraId="4F6A03C9" w14:textId="77777777" w:rsidR="00C554BF" w:rsidRPr="00662094" w:rsidRDefault="00C554BF">
      <w:pPr>
        <w:pStyle w:val="COTCOCLV2-ASDEFCON"/>
      </w:pPr>
      <w:bookmarkStart w:id="2286" w:name="_Toc8991693"/>
      <w:bookmarkStart w:id="2287" w:name="_Toc226018883"/>
      <w:bookmarkStart w:id="2288" w:name="_Toc510699744"/>
      <w:r w:rsidRPr="00662094">
        <w:t>TD and Software Warranties (Core)</w:t>
      </w:r>
      <w:bookmarkEnd w:id="2286"/>
      <w:bookmarkEnd w:id="2287"/>
    </w:p>
    <w:p w14:paraId="31201A80" w14:textId="77777777" w:rsidR="00C554BF" w:rsidRPr="00662094" w:rsidRDefault="00C554BF" w:rsidP="00C554BF">
      <w:pPr>
        <w:pStyle w:val="COTCOCLV3-ASDEFCON"/>
      </w:pPr>
      <w:r w:rsidRPr="00662094">
        <w:t>The Contractor warrants that:</w:t>
      </w:r>
    </w:p>
    <w:p w14:paraId="37A56A3B" w14:textId="657738AC" w:rsidR="00C554BF" w:rsidRPr="00662094" w:rsidRDefault="00C554BF" w:rsidP="00C554BF">
      <w:pPr>
        <w:pStyle w:val="COTCOCLV4-ASDEFCON"/>
      </w:pPr>
      <w:r w:rsidRPr="00662094">
        <w:t xml:space="preserve">the rights granted to the Commonwealth in accordance with this clause </w:t>
      </w:r>
      <w:r w:rsidRPr="00F861FD">
        <w:fldChar w:fldCharType="begin"/>
      </w:r>
      <w:r w:rsidRPr="00F861FD">
        <w:instrText xml:space="preserve"> REF _Ref13662279 \r \h  \* MERGEFORMAT </w:instrText>
      </w:r>
      <w:r w:rsidRPr="00F861FD">
        <w:fldChar w:fldCharType="separate"/>
      </w:r>
      <w:r w:rsidR="00902F31">
        <w:t>5</w:t>
      </w:r>
      <w:r w:rsidRPr="00F861FD">
        <w:fldChar w:fldCharType="end"/>
      </w:r>
      <w:r w:rsidRPr="00662094">
        <w:t xml:space="preserve"> (including in relation to Commercial TD and Commercial </w:t>
      </w:r>
      <w:r>
        <w:t>Software</w:t>
      </w:r>
      <w:r w:rsidRPr="00662094">
        <w:t>) will not prevent the Products from being used and supported by or on behalf of the Commonwealth as contemplated under the Contract; and</w:t>
      </w:r>
    </w:p>
    <w:p w14:paraId="5FE92915" w14:textId="2E01D53A" w:rsidR="00C554BF" w:rsidRPr="00662094" w:rsidRDefault="00C554BF" w:rsidP="00C554BF">
      <w:pPr>
        <w:pStyle w:val="COTCOCLV4-ASDEFCON"/>
      </w:pPr>
      <w:r w:rsidRPr="00662094">
        <w:t xml:space="preserve">all of the TD and Software delivered under clause </w:t>
      </w:r>
      <w:r w:rsidRPr="00F861FD">
        <w:fldChar w:fldCharType="begin"/>
      </w:r>
      <w:r w:rsidRPr="00F861FD">
        <w:instrText xml:space="preserve"> REF _Ref6922929 \r \h  \* MERGEFORMAT </w:instrText>
      </w:r>
      <w:r w:rsidRPr="00F861FD">
        <w:fldChar w:fldCharType="separate"/>
      </w:r>
      <w:r w:rsidR="00902F31">
        <w:t>5.8.1</w:t>
      </w:r>
      <w:r w:rsidRPr="00F861FD">
        <w:fldChar w:fldCharType="end"/>
      </w:r>
      <w:r w:rsidRPr="00662094">
        <w:t xml:space="preserve"> is complete and accurate.</w:t>
      </w:r>
    </w:p>
    <w:p w14:paraId="0ED9E7B1" w14:textId="77777777" w:rsidR="00C554BF" w:rsidRPr="00662094" w:rsidRDefault="00C554BF" w:rsidP="00C554BF">
      <w:pPr>
        <w:pStyle w:val="COTCOCLV3-ASDEFCON"/>
      </w:pPr>
      <w:r w:rsidRPr="00662094">
        <w:t>The Contractor warrants and shall ensure that:</w:t>
      </w:r>
    </w:p>
    <w:p w14:paraId="589A3BB4" w14:textId="77777777" w:rsidR="00C554BF" w:rsidRPr="00662094" w:rsidRDefault="00C554BF" w:rsidP="00AB5782">
      <w:pPr>
        <w:pStyle w:val="COTCOCLV4-ASDEFCON"/>
      </w:pPr>
      <w:r w:rsidRPr="00662094">
        <w:t>all Software delivered or required to be delivered to the Commonwealth under the Contract or a Subcontract is free from Malware, at the time of delivery to the Commonwealth; and</w:t>
      </w:r>
    </w:p>
    <w:p w14:paraId="2FF15064" w14:textId="77777777" w:rsidR="00C554BF" w:rsidRPr="00662094" w:rsidRDefault="00C554BF" w:rsidP="00AB5782">
      <w:pPr>
        <w:pStyle w:val="COTCOCLV4-ASDEFCON"/>
      </w:pPr>
      <w:r w:rsidRPr="00662094">
        <w:t>no Malware will be installed on the Products or any other Commonwealth system as a result of an act or omission of any of the Contractor Personnel.</w:t>
      </w:r>
    </w:p>
    <w:p w14:paraId="57A5EAA9" w14:textId="77777777" w:rsidR="00C554BF" w:rsidRPr="00662094" w:rsidRDefault="00C554BF">
      <w:pPr>
        <w:pStyle w:val="COTCOCLV2-ASDEFCON"/>
      </w:pPr>
      <w:bookmarkStart w:id="2289" w:name="_Toc8991694"/>
      <w:bookmarkStart w:id="2290" w:name="_Toc226018884"/>
      <w:r w:rsidRPr="00662094">
        <w:t>Intellectual Property Warranties (Core)</w:t>
      </w:r>
      <w:bookmarkEnd w:id="2289"/>
      <w:bookmarkEnd w:id="2290"/>
    </w:p>
    <w:p w14:paraId="13284989" w14:textId="77777777" w:rsidR="00C554BF" w:rsidRPr="00662094" w:rsidRDefault="00C554BF" w:rsidP="00C554BF">
      <w:pPr>
        <w:pStyle w:val="COTCOCLV3-ASDEFCON"/>
      </w:pPr>
      <w:bookmarkStart w:id="2291" w:name="_Ref509917902"/>
      <w:bookmarkEnd w:id="2288"/>
      <w:r w:rsidRPr="00662094">
        <w:t>The Contractor warrants and shall ensure that, in respect of any IP assigned or licensed to the Commonwealth under or in connection with this Contract, at all times:</w:t>
      </w:r>
      <w:bookmarkEnd w:id="2291"/>
    </w:p>
    <w:p w14:paraId="0B99D514" w14:textId="06D1969C" w:rsidR="00C554BF" w:rsidRPr="00662094" w:rsidRDefault="00C554BF" w:rsidP="00C554BF">
      <w:pPr>
        <w:pStyle w:val="COTCOCLV4-ASDEFCON"/>
      </w:pPr>
      <w:r w:rsidRPr="00662094">
        <w:t xml:space="preserve">the relevant, assignor or licensor (as applicable) has the right, title or authority to assign or license, and has been made aware of, the rights granted in respect of IP under this clause </w:t>
      </w:r>
      <w:r w:rsidRPr="00F861FD">
        <w:fldChar w:fldCharType="begin"/>
      </w:r>
      <w:r w:rsidRPr="00F861FD">
        <w:instrText xml:space="preserve"> REF _Ref13662359 \r \h  \* MERGEFORMAT </w:instrText>
      </w:r>
      <w:r w:rsidRPr="00F861FD">
        <w:fldChar w:fldCharType="separate"/>
      </w:r>
      <w:r w:rsidR="00902F31">
        <w:t>5</w:t>
      </w:r>
      <w:r w:rsidRPr="00F861FD">
        <w:fldChar w:fldCharType="end"/>
      </w:r>
      <w:r w:rsidRPr="00662094">
        <w:t>; and</w:t>
      </w:r>
    </w:p>
    <w:p w14:paraId="27901E9C" w14:textId="77777777" w:rsidR="00C554BF" w:rsidRPr="00662094" w:rsidRDefault="00C554BF" w:rsidP="00C554BF">
      <w:pPr>
        <w:pStyle w:val="COTCOCLV4-ASDEFCON"/>
      </w:pPr>
      <w:bookmarkStart w:id="2292" w:name="_Ref6924170"/>
      <w:bookmarkStart w:id="2293" w:name="_Ref3888358"/>
      <w:bookmarkStart w:id="2294" w:name="_Ref5198617"/>
      <w:r w:rsidRPr="00662094">
        <w:t>as at the time of delivery and after making diligent enquiries, the Contractor has no notice of any challenge, claim or proceeding in respect of such IP.</w:t>
      </w:r>
      <w:bookmarkEnd w:id="2292"/>
      <w:bookmarkEnd w:id="2293"/>
      <w:bookmarkEnd w:id="2294"/>
    </w:p>
    <w:p w14:paraId="5EF2FEF1" w14:textId="5075C45E" w:rsidR="00C554BF" w:rsidRPr="00662094" w:rsidRDefault="00C554BF" w:rsidP="00C554BF">
      <w:pPr>
        <w:pStyle w:val="COTCOCLV3-ASDEFCON"/>
      </w:pPr>
      <w:r w:rsidRPr="00662094">
        <w:t xml:space="preserve">The Contractor shall notify the Commonwealth if the Contractor becomes aware of any challenge, claim or proceeding referred to in clause </w:t>
      </w:r>
      <w:r w:rsidRPr="00F861FD">
        <w:fldChar w:fldCharType="begin"/>
      </w:r>
      <w:r w:rsidRPr="00F861FD">
        <w:instrText xml:space="preserve"> REF _Ref6924170 \w \h  \* MERGEFORMAT </w:instrText>
      </w:r>
      <w:r w:rsidRPr="00F861FD">
        <w:fldChar w:fldCharType="separate"/>
      </w:r>
      <w:r w:rsidR="00902F31">
        <w:t>5.11.1b</w:t>
      </w:r>
      <w:r w:rsidRPr="00F861FD">
        <w:fldChar w:fldCharType="end"/>
      </w:r>
      <w:r w:rsidRPr="00662094">
        <w:t xml:space="preserve"> arising in respect of any IP after the TD, Software or Contract Material is delivered to the Commonwealth.</w:t>
      </w:r>
    </w:p>
    <w:p w14:paraId="2B2B4D34" w14:textId="77777777" w:rsidR="00C554BF" w:rsidRPr="00662094" w:rsidRDefault="00C554BF">
      <w:pPr>
        <w:pStyle w:val="COTCOCLV2-ASDEFCON"/>
      </w:pPr>
      <w:bookmarkStart w:id="2295" w:name="_Toc8991695"/>
      <w:bookmarkStart w:id="2296" w:name="_Toc226018885"/>
      <w:r w:rsidRPr="00662094">
        <w:t>Patents, Registrable Designs and Circuit Layouts (Core)</w:t>
      </w:r>
      <w:bookmarkEnd w:id="2295"/>
      <w:bookmarkEnd w:id="2296"/>
    </w:p>
    <w:p w14:paraId="373D7BB7" w14:textId="77777777" w:rsidR="00C554BF" w:rsidRPr="00662094" w:rsidRDefault="00C554BF" w:rsidP="00C554BF">
      <w:pPr>
        <w:pStyle w:val="COTCOCLV3-ASDEFCON"/>
      </w:pPr>
      <w:r w:rsidRPr="00662094">
        <w:t>The Contractor warrants and shall ensure that a licence is granted or obtained under the Contract for the Commonwealth to exercise any Patent, Registrable Design or Circuit Layout that is included in, or related to, a Deliverable and necessary to use the Deliverable for the purposes provided for under the Contract.</w:t>
      </w:r>
    </w:p>
    <w:p w14:paraId="4CBFDB52" w14:textId="77777777" w:rsidR="00C554BF" w:rsidRPr="00662094" w:rsidRDefault="00C554BF">
      <w:pPr>
        <w:pStyle w:val="COTCOCLV2-ASDEFCON"/>
      </w:pPr>
      <w:bookmarkStart w:id="2297" w:name="_Toc8991696"/>
      <w:bookmarkStart w:id="2298" w:name="_Toc226018886"/>
      <w:r w:rsidRPr="00662094">
        <w:t>Existing IP Licences (Core)</w:t>
      </w:r>
      <w:bookmarkEnd w:id="2297"/>
      <w:bookmarkEnd w:id="2298"/>
    </w:p>
    <w:p w14:paraId="774DA955" w14:textId="2805E7BF" w:rsidR="00C554BF" w:rsidRPr="00662094" w:rsidRDefault="00C554BF" w:rsidP="00C554BF">
      <w:pPr>
        <w:pStyle w:val="COTCOCLV3-ASDEFCON"/>
      </w:pPr>
      <w:r w:rsidRPr="00662094">
        <w:t xml:space="preserve">The licences, rights and obligations under this clause </w:t>
      </w:r>
      <w:r>
        <w:fldChar w:fldCharType="begin"/>
      </w:r>
      <w:r>
        <w:instrText xml:space="preserve"> REF _Ref13661898 \r \h </w:instrText>
      </w:r>
      <w:r>
        <w:fldChar w:fldCharType="separate"/>
      </w:r>
      <w:r w:rsidR="00902F31">
        <w:t>5</w:t>
      </w:r>
      <w:r>
        <w:fldChar w:fldCharType="end"/>
      </w:r>
      <w:r>
        <w:t xml:space="preserve"> </w:t>
      </w:r>
      <w:r w:rsidRPr="00662094">
        <w:t>are in addition to, and do not affect, any other licences, rights or obligations relating to IP under any other contracts between the parties, unless expressly stated otherwise for the purposes of this clause</w:t>
      </w:r>
      <w:r w:rsidR="001377B9">
        <w:t xml:space="preserve"> </w:t>
      </w:r>
      <w:r>
        <w:rPr>
          <w:lang w:eastAsia="zh-CN"/>
        </w:rPr>
        <w:fldChar w:fldCharType="begin"/>
      </w:r>
      <w:r>
        <w:rPr>
          <w:lang w:eastAsia="zh-CN"/>
        </w:rPr>
        <w:instrText xml:space="preserve"> REF _Ref13661898 \r \h </w:instrText>
      </w:r>
      <w:r>
        <w:rPr>
          <w:lang w:eastAsia="zh-CN"/>
        </w:rPr>
      </w:r>
      <w:r>
        <w:rPr>
          <w:lang w:eastAsia="zh-CN"/>
        </w:rPr>
        <w:fldChar w:fldCharType="separate"/>
      </w:r>
      <w:r w:rsidR="00902F31">
        <w:rPr>
          <w:lang w:eastAsia="zh-CN"/>
        </w:rPr>
        <w:t>5</w:t>
      </w:r>
      <w:r>
        <w:rPr>
          <w:lang w:eastAsia="zh-CN"/>
        </w:rPr>
        <w:fldChar w:fldCharType="end"/>
      </w:r>
      <w:r w:rsidRPr="00662094">
        <w:t>.</w:t>
      </w:r>
    </w:p>
    <w:p w14:paraId="79662C32" w14:textId="2C9CF258" w:rsidR="00C554BF" w:rsidRDefault="00C554BF" w:rsidP="00C554BF">
      <w:pPr>
        <w:pStyle w:val="COTCOCLV1-ASDEFCON"/>
      </w:pPr>
      <w:bookmarkStart w:id="2299" w:name="_Toc226018887"/>
      <w:r>
        <w:lastRenderedPageBreak/>
        <w:t>PERFORMANCE, ACCEPTANCE AND OWNERSHIP</w:t>
      </w:r>
      <w:r w:rsidR="00DD239A">
        <w:t xml:space="preserve"> (CORE)</w:t>
      </w:r>
      <w:bookmarkEnd w:id="2299"/>
    </w:p>
    <w:p w14:paraId="5FBA5FFD" w14:textId="77777777" w:rsidR="00C554BF" w:rsidRPr="00A3113C" w:rsidRDefault="00C554BF">
      <w:pPr>
        <w:pStyle w:val="COTCOCLV2-ASDEFCON"/>
      </w:pPr>
      <w:bookmarkStart w:id="2300" w:name="_Toc226018888"/>
      <w:r>
        <w:t>Performance</w:t>
      </w:r>
      <w:r w:rsidRPr="00A3113C">
        <w:t xml:space="preserve"> (Core)</w:t>
      </w:r>
      <w:bookmarkEnd w:id="2300"/>
    </w:p>
    <w:p w14:paraId="0C01676C" w14:textId="566A43AD" w:rsidR="00C554BF" w:rsidRPr="00A3113C" w:rsidRDefault="00C554BF" w:rsidP="00C554BF">
      <w:pPr>
        <w:pStyle w:val="COTCOCLV3-ASDEFCON"/>
      </w:pPr>
      <w:bookmarkStart w:id="2301" w:name="_Ref13574623"/>
      <w:r w:rsidRPr="00A3113C">
        <w:t>The Contractor shall provide the Services in accordance with the Contract, including:</w:t>
      </w:r>
      <w:bookmarkEnd w:id="2301"/>
    </w:p>
    <w:p w14:paraId="2CE94D0A" w14:textId="509C928D" w:rsidR="00C554BF" w:rsidRPr="00A3113C" w:rsidRDefault="00C554BF" w:rsidP="00C554BF">
      <w:pPr>
        <w:pStyle w:val="COTCOCLV4-ASDEFCON"/>
      </w:pPr>
      <w:r w:rsidRPr="00A3113C">
        <w:t>provid</w:t>
      </w:r>
      <w:r>
        <w:t xml:space="preserve">ing </w:t>
      </w:r>
      <w:r w:rsidRPr="00A3113C">
        <w:t>the Services by the relevant dates (if applicable) and in the manner required;</w:t>
      </w:r>
    </w:p>
    <w:p w14:paraId="0D3D31F5" w14:textId="055E506F" w:rsidR="00C554BF" w:rsidRPr="00A3113C" w:rsidRDefault="00C554BF" w:rsidP="00C554BF">
      <w:pPr>
        <w:pStyle w:val="COTCOCLV4-ASDEFCON"/>
      </w:pPr>
      <w:r w:rsidRPr="00A3113C">
        <w:t>achiev</w:t>
      </w:r>
      <w:r>
        <w:t>ing</w:t>
      </w:r>
      <w:r w:rsidRPr="00A3113C">
        <w:t xml:space="preserve"> Approval or Acceptance of any Deliverables by the relevant dates (if applicable) and in the manner required; </w:t>
      </w:r>
    </w:p>
    <w:p w14:paraId="7FB235C1" w14:textId="6D1C1793" w:rsidR="00C554BF" w:rsidRPr="00A3113C" w:rsidRDefault="00C554BF" w:rsidP="00C554BF">
      <w:pPr>
        <w:pStyle w:val="COTCOCLV4-ASDEFCON"/>
      </w:pPr>
      <w:r w:rsidRPr="00A3113C">
        <w:t>provid</w:t>
      </w:r>
      <w:r>
        <w:t>ing</w:t>
      </w:r>
      <w:r w:rsidRPr="00A3113C">
        <w:t xml:space="preserve"> the Services in accordance with, and to the </w:t>
      </w:r>
      <w:r w:rsidRPr="00A3113C">
        <w:rPr>
          <w:rFonts w:cs="Arial"/>
        </w:rPr>
        <w:t xml:space="preserve">standards, specifications, certifications and other requirements </w:t>
      </w:r>
      <w:r w:rsidRPr="00A3113C">
        <w:t xml:space="preserve">set out or referred to in the Contract (including the SOW and the </w:t>
      </w:r>
      <w:r w:rsidR="000112D9">
        <w:t>Data Item Descriptions listed in Annex C to the SOW</w:t>
      </w:r>
      <w:r w:rsidRPr="00A3113C">
        <w:t xml:space="preserve">); </w:t>
      </w:r>
      <w:r w:rsidR="002E7B41">
        <w:t>and</w:t>
      </w:r>
    </w:p>
    <w:p w14:paraId="72C51E54" w14:textId="3FA65522" w:rsidR="00C554BF" w:rsidRDefault="00C554BF" w:rsidP="00C554BF">
      <w:pPr>
        <w:pStyle w:val="COTCOCLV4-ASDEFCON"/>
      </w:pPr>
      <w:r w:rsidRPr="00A3113C">
        <w:t>ensur</w:t>
      </w:r>
      <w:r>
        <w:t>ing</w:t>
      </w:r>
      <w:r w:rsidRPr="00A3113C">
        <w:t xml:space="preserve"> that the Services are provided to </w:t>
      </w:r>
      <w:r>
        <w:t xml:space="preserve">the standards of work set out in clause </w:t>
      </w:r>
      <w:r>
        <w:fldChar w:fldCharType="begin"/>
      </w:r>
      <w:r>
        <w:instrText xml:space="preserve"> REF _Ref49947929 \r \h </w:instrText>
      </w:r>
      <w:r>
        <w:fldChar w:fldCharType="separate"/>
      </w:r>
      <w:r w:rsidR="00902F31">
        <w:t>3.2</w:t>
      </w:r>
      <w:r>
        <w:fldChar w:fldCharType="end"/>
      </w:r>
      <w:r w:rsidRPr="00A3113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1FDC0764" w14:textId="77777777" w:rsidTr="00C554BF">
        <w:tc>
          <w:tcPr>
            <w:tcW w:w="9071" w:type="dxa"/>
            <w:shd w:val="clear" w:color="auto" w:fill="auto"/>
          </w:tcPr>
          <w:p w14:paraId="0F29680B" w14:textId="34BF308D" w:rsidR="00C554BF" w:rsidRDefault="00C554BF" w:rsidP="00C554BF">
            <w:pPr>
              <w:pStyle w:val="ASDEFCONOption"/>
            </w:pPr>
            <w:r>
              <w:t xml:space="preserve">Option: </w:t>
            </w:r>
            <w:r w:rsidR="003246BE">
              <w:t xml:space="preserve"> </w:t>
            </w:r>
            <w:r>
              <w:t>Include the following clause if the Contract will be implemented as a performance-based contract.</w:t>
            </w:r>
          </w:p>
          <w:p w14:paraId="42891449" w14:textId="77777777" w:rsidR="00C554BF" w:rsidRDefault="00C554BF" w:rsidP="00C554BF">
            <w:pPr>
              <w:pStyle w:val="COTCOCLV3-ASDEFCON"/>
            </w:pPr>
            <w:r>
              <w:t>Where the performance of Services in accordance with clause 6.1.1 is measured using Key Performance Indicators (KPIs), the Contractor’s performance of those Services shall be measured and reported, and Performance Payments shall be calculated, in accordance with Annex E to Attachment B.</w:t>
            </w:r>
          </w:p>
        </w:tc>
      </w:tr>
    </w:tbl>
    <w:p w14:paraId="57145D1F" w14:textId="77777777" w:rsidR="00C554BF" w:rsidRPr="00C4208D" w:rsidRDefault="00C554BF" w:rsidP="00C554BF">
      <w:pPr>
        <w:pStyle w:val="ASDEFCONOptionSpace"/>
        <w:rPr>
          <w:color w:val="000000"/>
        </w:rPr>
      </w:pPr>
    </w:p>
    <w:p w14:paraId="43454747" w14:textId="77777777" w:rsidR="00C554BF" w:rsidRPr="00A3113C" w:rsidRDefault="00C554BF">
      <w:pPr>
        <w:pStyle w:val="COTCOCLV2-ASDEFCON"/>
      </w:pPr>
      <w:bookmarkStart w:id="2302" w:name="_Ref203465842"/>
      <w:bookmarkStart w:id="2303" w:name="_Toc226018889"/>
      <w:r>
        <w:t>Delay</w:t>
      </w:r>
      <w:r w:rsidRPr="00A3113C">
        <w:t xml:space="preserve"> (Core)</w:t>
      </w:r>
      <w:bookmarkEnd w:id="2302"/>
      <w:bookmarkEnd w:id="2303"/>
    </w:p>
    <w:p w14:paraId="53CC408A" w14:textId="4D34E115" w:rsidR="00C554BF" w:rsidRDefault="00C554BF" w:rsidP="00C554BF">
      <w:pPr>
        <w:pStyle w:val="COTCOCLV3-ASDEFCON"/>
      </w:pPr>
      <w:r>
        <w:t>Without affecting the Contractor's obligations under clause </w:t>
      </w:r>
      <w:r>
        <w:fldChar w:fldCharType="begin"/>
      </w:r>
      <w:r>
        <w:instrText xml:space="preserve"> REF _Ref13574623 \r \h </w:instrText>
      </w:r>
      <w:r>
        <w:fldChar w:fldCharType="separate"/>
      </w:r>
      <w:r w:rsidR="00902F31">
        <w:t>6.1.1</w:t>
      </w:r>
      <w:r>
        <w:fldChar w:fldCharType="end"/>
      </w:r>
      <w:r>
        <w:t>, t</w:t>
      </w:r>
      <w:r w:rsidRPr="00A3113C">
        <w:t xml:space="preserve">he Contractor shall take all reasonable steps to prevent and minimise delay </w:t>
      </w:r>
      <w:r>
        <w:t>and to mitigate both parties' L</w:t>
      </w:r>
      <w:r w:rsidRPr="00A3113C">
        <w:t xml:space="preserve">osses </w:t>
      </w:r>
      <w:r>
        <w:t>due to delay</w:t>
      </w:r>
      <w:r w:rsidRPr="00A3113C">
        <w:t>.</w:t>
      </w:r>
    </w:p>
    <w:p w14:paraId="5DD4CE7D" w14:textId="77777777" w:rsidR="00C554BF" w:rsidRDefault="00C554BF" w:rsidP="00C554BF">
      <w:pPr>
        <w:pStyle w:val="COTCOCLV3-ASDEFCON"/>
      </w:pPr>
      <w:bookmarkStart w:id="2304" w:name="_Ref13574744"/>
      <w:r>
        <w:t>If the Contractor becomes aware that the provision of the Services will or may be delayed, the Contractor shall notify the Commonwealth Representative of the following matters, to the extent that the Contractor is aware of them:</w:t>
      </w:r>
      <w:bookmarkEnd w:id="2304"/>
    </w:p>
    <w:p w14:paraId="480281E1" w14:textId="77777777" w:rsidR="00C554BF" w:rsidRDefault="00C554BF" w:rsidP="00C554BF">
      <w:pPr>
        <w:pStyle w:val="COTCOCLV4-ASDEFCON"/>
      </w:pPr>
      <w:r>
        <w:t>the cause and nature of the delay;</w:t>
      </w:r>
    </w:p>
    <w:p w14:paraId="233D60DE" w14:textId="62CAF1E0" w:rsidR="00C554BF" w:rsidRDefault="00C554BF" w:rsidP="00C554BF">
      <w:pPr>
        <w:pStyle w:val="COTCOCLV4-ASDEFCON"/>
      </w:pPr>
      <w:r>
        <w:t>the steps that the Contractor and its Subcontractors are taking and will take to minimise the delay and mitigate the effects of the delay;</w:t>
      </w:r>
    </w:p>
    <w:p w14:paraId="04B9ED1C" w14:textId="77777777" w:rsidR="00C554BF" w:rsidRDefault="00C554BF" w:rsidP="00C554BF">
      <w:pPr>
        <w:pStyle w:val="COTCOCLV4-ASDEFCON"/>
      </w:pPr>
      <w:r>
        <w:t xml:space="preserve">the anticipated duration of the delay; and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5C7F2D13" w14:textId="77777777" w:rsidTr="00C554BF">
        <w:tc>
          <w:tcPr>
            <w:tcW w:w="9071" w:type="dxa"/>
            <w:shd w:val="clear" w:color="auto" w:fill="auto"/>
          </w:tcPr>
          <w:p w14:paraId="6BC9F115" w14:textId="589ACB8E" w:rsidR="00C554BF" w:rsidRDefault="00C554BF" w:rsidP="00C554BF">
            <w:pPr>
              <w:pStyle w:val="ASDEFCONOption"/>
            </w:pPr>
            <w:r>
              <w:t xml:space="preserve">Option: </w:t>
            </w:r>
            <w:r w:rsidR="003246BE">
              <w:t xml:space="preserve"> </w:t>
            </w:r>
            <w:r>
              <w:t xml:space="preserve">For when clause </w:t>
            </w:r>
            <w:r>
              <w:fldChar w:fldCharType="begin"/>
            </w:r>
            <w:r>
              <w:instrText xml:space="preserve"> REF _Ref7780204 \r \h </w:instrText>
            </w:r>
            <w:r>
              <w:fldChar w:fldCharType="separate"/>
            </w:r>
            <w:r w:rsidR="00902F31">
              <w:t>6.4</w:t>
            </w:r>
            <w:r>
              <w:fldChar w:fldCharType="end"/>
            </w:r>
            <w:r>
              <w:t xml:space="preserve"> (Performance Relief) is included in the Contract.</w:t>
            </w:r>
          </w:p>
          <w:p w14:paraId="3D32AF63" w14:textId="5946EAE6" w:rsidR="00C554BF" w:rsidRDefault="00C554BF" w:rsidP="00C554BF">
            <w:pPr>
              <w:pStyle w:val="COTCOCLV4-ASDEFCON"/>
            </w:pPr>
            <w:r>
              <w:t xml:space="preserve">whether the Contractor will be claiming Performance Relief of the date for the provision of the Services under clause </w:t>
            </w:r>
            <w:r>
              <w:fldChar w:fldCharType="begin"/>
            </w:r>
            <w:r>
              <w:instrText xml:space="preserve"> REF _Ref7780204 \r \h </w:instrText>
            </w:r>
            <w:r>
              <w:fldChar w:fldCharType="separate"/>
            </w:r>
            <w:r w:rsidR="00902F31">
              <w:t>6.4</w:t>
            </w:r>
            <w:r>
              <w:fldChar w:fldCharType="end"/>
            </w:r>
            <w:r>
              <w:t>, or seeks any other change to the Contract, on the basis of the delay.</w:t>
            </w:r>
          </w:p>
        </w:tc>
      </w:tr>
    </w:tbl>
    <w:p w14:paraId="2BC4FE89" w14:textId="77777777" w:rsidR="00E43CED" w:rsidRDefault="00E43CED" w:rsidP="00E43CED">
      <w:pPr>
        <w:pStyle w:val="ASDEFCONOptionSpace"/>
      </w:pPr>
    </w:p>
    <w:p w14:paraId="15F11004" w14:textId="0EBE8D75" w:rsidR="00C554BF" w:rsidRDefault="00C554BF" w:rsidP="00C554BF">
      <w:pPr>
        <w:pStyle w:val="COTCOCLV3-ASDEFCON"/>
      </w:pPr>
      <w:r>
        <w:t xml:space="preserve">A notice under clause </w:t>
      </w:r>
      <w:r w:rsidRPr="00945DD4">
        <w:fldChar w:fldCharType="begin"/>
      </w:r>
      <w:r w:rsidRPr="00945DD4">
        <w:instrText xml:space="preserve"> REF _Ref13574744 \r \h  \* MERGEFORMAT </w:instrText>
      </w:r>
      <w:r w:rsidRPr="00945DD4">
        <w:fldChar w:fldCharType="separate"/>
      </w:r>
      <w:r w:rsidR="00902F31">
        <w:t>6.2.2</w:t>
      </w:r>
      <w:r w:rsidRPr="00945DD4">
        <w:fldChar w:fldCharType="end"/>
      </w:r>
      <w:r>
        <w:t xml:space="preserve"> shall be given as soon as practicable after the Contractor becomes aware of the delay or potential delay, but no later than 30 days after the Contractor becomes so aware.</w:t>
      </w:r>
    </w:p>
    <w:p w14:paraId="5C002253" w14:textId="77777777" w:rsidR="00C554BF" w:rsidRDefault="00C554BF" w:rsidP="00C554BF">
      <w:pPr>
        <w:pStyle w:val="COTCOCLV3-ASDEFCON"/>
      </w:pPr>
      <w:r>
        <w:t>The Contractor shall comply with any request by the Commonwealth Representative for information concerning a delay or potential delay in the provision of the Services.</w:t>
      </w:r>
    </w:p>
    <w:p w14:paraId="0C319ED3" w14:textId="77777777" w:rsidR="00C554BF" w:rsidRDefault="00C554BF">
      <w:pPr>
        <w:pStyle w:val="COTCOCLV2-ASDEFCON"/>
      </w:pPr>
      <w:bookmarkStart w:id="2305" w:name="_Ref7781484"/>
      <w:bookmarkStart w:id="2306" w:name="_Toc12974846"/>
      <w:bookmarkStart w:id="2307" w:name="_Toc12976293"/>
      <w:bookmarkStart w:id="2308" w:name="_Toc226018890"/>
      <w:r>
        <w:t>Performance Shortfalls (Optional)</w:t>
      </w:r>
      <w:bookmarkEnd w:id="2305"/>
      <w:bookmarkEnd w:id="2306"/>
      <w:bookmarkEnd w:id="2307"/>
      <w:bookmarkEnd w:id="2308"/>
    </w:p>
    <w:p w14:paraId="66A6C1DE" w14:textId="06441E8E" w:rsidR="00C554BF" w:rsidRDefault="00C554BF" w:rsidP="00C554BF">
      <w:pPr>
        <w:pStyle w:val="NoteToDrafters-ASDEFCON"/>
      </w:pPr>
      <w:r>
        <w:t xml:space="preserve">Note to drafters: </w:t>
      </w:r>
      <w:r w:rsidR="003246BE">
        <w:t xml:space="preserve"> </w:t>
      </w:r>
      <w:r>
        <w:t>This clause is only applicable to performance-based contracts.  Otherwise, replace the following clause with ‘Not used’.</w:t>
      </w:r>
    </w:p>
    <w:p w14:paraId="26684ADA" w14:textId="77777777" w:rsidR="00C554BF" w:rsidRDefault="00C554BF" w:rsidP="00C554BF">
      <w:pPr>
        <w:pStyle w:val="COTCOCLV3-ASDEFCON"/>
      </w:pPr>
      <w:r>
        <w:t>If the Adjusted Performance Score for any KPI for a Review Period is, or is likely to be, less than 80%, the Contractor shall:</w:t>
      </w:r>
    </w:p>
    <w:p w14:paraId="0A0C4193" w14:textId="77777777" w:rsidR="00C554BF" w:rsidRDefault="00C554BF" w:rsidP="00C554BF">
      <w:pPr>
        <w:pStyle w:val="COTCOCLV4-ASDEFCON"/>
      </w:pPr>
      <w:r>
        <w:t>investigate the event or circumstance that caused of the shortfall in performance;</w:t>
      </w:r>
    </w:p>
    <w:p w14:paraId="133C569B" w14:textId="77777777" w:rsidR="00C554BF" w:rsidRDefault="00C554BF" w:rsidP="00C554BF">
      <w:pPr>
        <w:pStyle w:val="COTCOCLV4-ASDEFCON"/>
      </w:pPr>
      <w:r>
        <w:t>take all reasonable steps to minimise the adverse effects of the shortfall; and</w:t>
      </w:r>
    </w:p>
    <w:p w14:paraId="0CD3469D" w14:textId="763F1135" w:rsidR="00C554BF" w:rsidRDefault="00C554BF" w:rsidP="00C554BF">
      <w:pPr>
        <w:pStyle w:val="COTCOCLV4-ASDEFCON"/>
      </w:pPr>
      <w:r>
        <w:t xml:space="preserve">within </w:t>
      </w:r>
      <w:r w:rsidR="00731D66">
        <w:t xml:space="preserve">5 </w:t>
      </w:r>
      <w:r>
        <w:t>Working Days of becoming aware of the shortfall, notify the Commonwealth and provide details of:</w:t>
      </w:r>
    </w:p>
    <w:p w14:paraId="2048A165" w14:textId="6FE69F7B" w:rsidR="00C554BF" w:rsidRDefault="00C554BF" w:rsidP="00C554BF">
      <w:pPr>
        <w:pStyle w:val="COTCOCLV5-ASDEFCON"/>
      </w:pPr>
      <w:r>
        <w:t>the shortfall and the events or circumstances that caused the shortfall;</w:t>
      </w:r>
    </w:p>
    <w:p w14:paraId="1D64678D" w14:textId="332C2DF4" w:rsidR="00C554BF" w:rsidRDefault="00C554BF" w:rsidP="00C554BF">
      <w:pPr>
        <w:pStyle w:val="COTCOCLV5-ASDEFCON"/>
      </w:pPr>
      <w:r>
        <w:t>the steps taken, or to be taken, to minimise any adverse effect of the shortfall; and</w:t>
      </w:r>
    </w:p>
    <w:p w14:paraId="2FE5471E" w14:textId="65CDFC8E" w:rsidR="00C554BF" w:rsidRDefault="00C554BF" w:rsidP="00C554BF">
      <w:pPr>
        <w:pStyle w:val="COTCOCLV5-ASDEFCON"/>
      </w:pPr>
      <w:r>
        <w:lastRenderedPageBreak/>
        <w:t xml:space="preserve">whether the Contractor intends to make a claim under clause </w:t>
      </w:r>
      <w:r w:rsidRPr="00945DD4">
        <w:fldChar w:fldCharType="begin"/>
      </w:r>
      <w:r w:rsidRPr="00945DD4">
        <w:instrText xml:space="preserve"> REF _Ref7780204 \r \h  \* MERGEFORMAT </w:instrText>
      </w:r>
      <w:r w:rsidRPr="00945DD4">
        <w:fldChar w:fldCharType="separate"/>
      </w:r>
      <w:r w:rsidR="00902F31">
        <w:t>6.4</w:t>
      </w:r>
      <w:r w:rsidRPr="00945DD4">
        <w:fldChar w:fldCharType="end"/>
      </w:r>
      <w:r>
        <w:t>.</w:t>
      </w:r>
    </w:p>
    <w:p w14:paraId="09E61AE6" w14:textId="77777777" w:rsidR="00C554BF" w:rsidRDefault="00C554BF">
      <w:pPr>
        <w:pStyle w:val="COTCOCLV2-ASDEFCON"/>
      </w:pPr>
      <w:bookmarkStart w:id="2309" w:name="_Ref7780204"/>
      <w:bookmarkStart w:id="2310" w:name="_Toc12974847"/>
      <w:bookmarkStart w:id="2311" w:name="_Toc12976294"/>
      <w:bookmarkStart w:id="2312" w:name="_Toc226018891"/>
      <w:r>
        <w:t>Performance Relief (Optional)</w:t>
      </w:r>
      <w:bookmarkEnd w:id="2309"/>
      <w:bookmarkEnd w:id="2310"/>
      <w:bookmarkEnd w:id="2311"/>
      <w:bookmarkEnd w:id="2312"/>
    </w:p>
    <w:p w14:paraId="5BA2AA97" w14:textId="001B7FA3" w:rsidR="00C554BF" w:rsidRDefault="00C554BF" w:rsidP="00C554BF">
      <w:pPr>
        <w:pStyle w:val="NoteToDrafters-ASDEFCON"/>
      </w:pPr>
      <w:bookmarkStart w:id="2313" w:name="_Ref7619027"/>
      <w:r>
        <w:t xml:space="preserve">Note to drafters: </w:t>
      </w:r>
      <w:r w:rsidR="003246BE">
        <w:t xml:space="preserve"> </w:t>
      </w:r>
      <w:r>
        <w:t>This clause is only applicable to performance-based contracts.  Otherwise, replace the following clause with ‘Not used’.</w:t>
      </w:r>
    </w:p>
    <w:p w14:paraId="0A77562C" w14:textId="0F86D3E6" w:rsidR="00C554BF" w:rsidRDefault="00C554BF" w:rsidP="00C554BF">
      <w:pPr>
        <w:pStyle w:val="COTCOCLV3-ASDEFCON"/>
      </w:pPr>
      <w:bookmarkStart w:id="2314" w:name="_Ref7781562"/>
      <w:r>
        <w:t>If an event or circumstance affects the Contractor’s ability to achieve a Required Performance Level for a KPI, then the Contractor is entitled to claim, in a notice, an adjustment to the Performance Payment for that KPI for that Review Period, but only to the extent that the event or circumstance:</w:t>
      </w:r>
      <w:bookmarkEnd w:id="2313"/>
      <w:bookmarkEnd w:id="2314"/>
    </w:p>
    <w:p w14:paraId="1F319E5E" w14:textId="77777777" w:rsidR="00C554BF" w:rsidRDefault="00C554BF" w:rsidP="00AB5782">
      <w:pPr>
        <w:pStyle w:val="COTCOCLV4-ASDEFCON"/>
      </w:pPr>
      <w:r>
        <w:t xml:space="preserve">is beyond the reasonable control of the Contractor and its Subcontractors and could not have been reasonably contemplated and allowed for by the Contractor or its Subcontractors </w:t>
      </w:r>
      <w:r w:rsidRPr="00E7561D">
        <w:rPr>
          <w:rFonts w:cs="Arial"/>
        </w:rPr>
        <w:t>before entering into the Contract</w:t>
      </w:r>
      <w:r>
        <w:t>; or</w:t>
      </w:r>
    </w:p>
    <w:p w14:paraId="4D954175" w14:textId="77777777" w:rsidR="00C554BF" w:rsidRDefault="00C554BF" w:rsidP="00AB5782">
      <w:pPr>
        <w:pStyle w:val="COTCOCLV4-ASDEFCON"/>
      </w:pPr>
      <w:r>
        <w:t>resulted from a Commonwealth Default or an Excepted Risk.</w:t>
      </w:r>
    </w:p>
    <w:p w14:paraId="71FD0004" w14:textId="0D721D4C" w:rsidR="00C554BF" w:rsidRDefault="00C554BF" w:rsidP="00C554BF">
      <w:pPr>
        <w:pStyle w:val="COTCOCLV3-ASDEFCON"/>
      </w:pPr>
      <w:bookmarkStart w:id="2315" w:name="_Ref6319895"/>
      <w:r>
        <w:t xml:space="preserve">The Commonwealth, acting reasonably, shall consider the Contractor’s claim in the notice under clause </w:t>
      </w:r>
      <w:r w:rsidRPr="00945DD4">
        <w:fldChar w:fldCharType="begin"/>
      </w:r>
      <w:r w:rsidRPr="00945DD4">
        <w:instrText xml:space="preserve"> REF _Ref7781562 \r \h  \* MERGEFORMAT </w:instrText>
      </w:r>
      <w:r w:rsidRPr="00945DD4">
        <w:fldChar w:fldCharType="separate"/>
      </w:r>
      <w:r w:rsidR="00902F31">
        <w:t>6.4.1</w:t>
      </w:r>
      <w:r w:rsidRPr="00945DD4">
        <w:fldChar w:fldCharType="end"/>
      </w:r>
      <w:r>
        <w:t>, and may, at any time, by notice to the Contractor:</w:t>
      </w:r>
      <w:bookmarkEnd w:id="2315"/>
    </w:p>
    <w:p w14:paraId="11F6837B" w14:textId="15008CE5" w:rsidR="00C554BF" w:rsidRDefault="00C554BF" w:rsidP="00C554BF">
      <w:pPr>
        <w:pStyle w:val="COTCOCLV4-ASDEFCON"/>
      </w:pPr>
      <w:r w:rsidRPr="009F6E91">
        <w:t xml:space="preserve">increase the Adjusted Performance Score for a KPI for a Review Period; </w:t>
      </w:r>
      <w:r>
        <w:t>or</w:t>
      </w:r>
    </w:p>
    <w:p w14:paraId="391EBA0F" w14:textId="7A1A152C" w:rsidR="00C554BF" w:rsidRDefault="00C554BF" w:rsidP="00C554BF">
      <w:pPr>
        <w:pStyle w:val="COTCOCLV4-ASDEFCON"/>
      </w:pPr>
      <w:r w:rsidRPr="009F6E91">
        <w:t xml:space="preserve">in accordance with Annex </w:t>
      </w:r>
      <w:r>
        <w:t>E</w:t>
      </w:r>
      <w:r w:rsidRPr="009F6E91">
        <w:t xml:space="preserve"> to Attachment B, suspend the requirement to measure the Contractor’s performance against a KPI for a Review Period or part thereof</w:t>
      </w:r>
      <w:r>
        <w:t>.</w:t>
      </w:r>
    </w:p>
    <w:p w14:paraId="7B8B29C0" w14:textId="7A35FB64" w:rsidR="00C554BF" w:rsidRPr="00A3113C" w:rsidRDefault="00C554BF" w:rsidP="00C554BF">
      <w:pPr>
        <w:pStyle w:val="COTCOCLV3-ASDEFCON"/>
      </w:pPr>
      <w:r>
        <w:t xml:space="preserve">The Contractor acknowledges that a decision by the Commonwealth Representative to make an adjustment under clause </w:t>
      </w:r>
      <w:r w:rsidRPr="005E57CC">
        <w:fldChar w:fldCharType="begin"/>
      </w:r>
      <w:r w:rsidRPr="005E57CC">
        <w:instrText xml:space="preserve"> REF _Ref6319895 \r \h  \* MERGEFORMAT </w:instrText>
      </w:r>
      <w:r w:rsidRPr="005E57CC">
        <w:fldChar w:fldCharType="separate"/>
      </w:r>
      <w:r w:rsidR="00902F31">
        <w:t>6.4.2</w:t>
      </w:r>
      <w:r w:rsidRPr="005E57CC">
        <w:fldChar w:fldCharType="end"/>
      </w:r>
      <w:r>
        <w:t xml:space="preserve"> does not constitute a representation that the Commonwealth Representative will make a similar adjustment, for the same or a similar event or circumstance, in the future.</w:t>
      </w:r>
    </w:p>
    <w:p w14:paraId="24CDA3E9" w14:textId="77777777" w:rsidR="00C554BF" w:rsidRPr="00A3113C" w:rsidRDefault="00C554BF">
      <w:pPr>
        <w:pStyle w:val="COTCOCLV2-ASDEFCON"/>
      </w:pPr>
      <w:bookmarkStart w:id="2316" w:name="_Toc226018892"/>
      <w:r w:rsidRPr="00A3113C">
        <w:t>Acceptance (Core)</w:t>
      </w:r>
      <w:bookmarkEnd w:id="2316"/>
    </w:p>
    <w:p w14:paraId="0015F08C" w14:textId="77777777" w:rsidR="00C554BF" w:rsidRPr="00A3113C" w:rsidRDefault="00C554BF" w:rsidP="00C554BF">
      <w:pPr>
        <w:pStyle w:val="COTCOCLV3-ASDEFCON"/>
      </w:pPr>
      <w:bookmarkStart w:id="2317" w:name="_Ref13662614"/>
      <w:r w:rsidRPr="00A3113C">
        <w:t xml:space="preserve">The Contractor shall offer for Acceptance any Deliverables, including spares, equipment, consumables, </w:t>
      </w:r>
      <w:r>
        <w:t>Software</w:t>
      </w:r>
      <w:r w:rsidRPr="00A3113C">
        <w:t>, Technical Data, items incorporated into a Product as part of the Services or otherwise required to be delivered under the Contract</w:t>
      </w:r>
      <w:r>
        <w:t>, at the delivery points and within the time frames specified in the Contract (where applicable)</w:t>
      </w:r>
      <w:r w:rsidRPr="00A3113C">
        <w:t>.</w:t>
      </w:r>
      <w:bookmarkEnd w:id="2317"/>
    </w:p>
    <w:p w14:paraId="64B9E899" w14:textId="2CA771B6" w:rsidR="00C554BF" w:rsidRPr="00A3113C" w:rsidRDefault="00C554BF" w:rsidP="00C554BF">
      <w:pPr>
        <w:pStyle w:val="COTCOCLV3-ASDEFCON"/>
      </w:pPr>
      <w:bookmarkStart w:id="2318" w:name="_Ref13662843"/>
      <w:r w:rsidRPr="00A3113C">
        <w:t>The Contractor shall, when seeking Acceptance of Deliverables</w:t>
      </w:r>
      <w:r>
        <w:t xml:space="preserve"> </w:t>
      </w:r>
      <w:r w:rsidRPr="0024210D">
        <w:rPr>
          <w:rFonts w:cs="Arial"/>
          <w:szCs w:val="20"/>
        </w:rPr>
        <w:t>in accordance with clause</w:t>
      </w:r>
      <w:r>
        <w:rPr>
          <w:rFonts w:cs="Arial"/>
          <w:szCs w:val="20"/>
        </w:rPr>
        <w:t xml:space="preserve"> </w:t>
      </w:r>
      <w:r w:rsidRPr="00945DD4">
        <w:rPr>
          <w:rFonts w:cs="Arial"/>
          <w:szCs w:val="20"/>
        </w:rPr>
        <w:fldChar w:fldCharType="begin"/>
      </w:r>
      <w:r w:rsidRPr="00945DD4">
        <w:rPr>
          <w:rFonts w:cs="Arial"/>
          <w:szCs w:val="20"/>
        </w:rPr>
        <w:instrText xml:space="preserve"> REF _Ref13662614 \r \h  \* MERGEFORMAT </w:instrText>
      </w:r>
      <w:r w:rsidRPr="00945DD4">
        <w:rPr>
          <w:rFonts w:cs="Arial"/>
          <w:szCs w:val="20"/>
        </w:rPr>
      </w:r>
      <w:r w:rsidRPr="00945DD4">
        <w:rPr>
          <w:rFonts w:cs="Arial"/>
          <w:szCs w:val="20"/>
        </w:rPr>
        <w:fldChar w:fldCharType="separate"/>
      </w:r>
      <w:r w:rsidR="00902F31">
        <w:rPr>
          <w:rFonts w:cs="Arial"/>
          <w:szCs w:val="20"/>
        </w:rPr>
        <w:t>6.5.1</w:t>
      </w:r>
      <w:r w:rsidRPr="00945DD4">
        <w:rPr>
          <w:rFonts w:cs="Arial"/>
          <w:szCs w:val="20"/>
        </w:rPr>
        <w:fldChar w:fldCharType="end"/>
      </w:r>
      <w:r w:rsidRPr="00A3113C">
        <w:t>:</w:t>
      </w:r>
      <w:bookmarkEnd w:id="2318"/>
    </w:p>
    <w:p w14:paraId="4B1D2933" w14:textId="77777777" w:rsidR="00C554BF" w:rsidRPr="003955E4" w:rsidRDefault="00C554BF" w:rsidP="00C554BF">
      <w:pPr>
        <w:pStyle w:val="COTCOCLV4-ASDEFCON"/>
      </w:pPr>
      <w:r w:rsidRPr="00A3113C">
        <w:t xml:space="preserve">complete and present a signed Supplies Acceptance Certificate certifying that the Deliverables conform with the requirements of the Contract, except for any minor </w:t>
      </w:r>
      <w:r w:rsidRPr="003955E4">
        <w:t xml:space="preserve">omissions or </w:t>
      </w:r>
      <w:r w:rsidRPr="009D7E13">
        <w:t>D</w:t>
      </w:r>
      <w:r w:rsidRPr="003955E4">
        <w:t>efects, or any non-conforming materials or work detailed in the Supplies Acceptance Certificate; and</w:t>
      </w:r>
    </w:p>
    <w:p w14:paraId="38C2550E" w14:textId="77777777" w:rsidR="00C554BF" w:rsidRPr="003955E4" w:rsidRDefault="00C554BF" w:rsidP="00C554BF">
      <w:pPr>
        <w:pStyle w:val="COTCOCLV4-ASDEFCON"/>
      </w:pPr>
      <w:r w:rsidRPr="003955E4">
        <w:t>provide any other supporting evidence required by the Commonwealth Representative including confirmation of successful completion of any testing or other Verification activities required by the Contract.</w:t>
      </w:r>
    </w:p>
    <w:p w14:paraId="1245D786" w14:textId="77777777" w:rsidR="00C554BF" w:rsidRPr="003955E4" w:rsidRDefault="00C554BF" w:rsidP="00C554BF">
      <w:pPr>
        <w:pStyle w:val="COTCOCLV3-ASDEFCON"/>
      </w:pPr>
      <w:r w:rsidRPr="003955E4">
        <w:t>The Commonwealth Representative shall, within 15 Working Days (or other period specified in the Contract) after the offer of Deliverables for Acceptance:</w:t>
      </w:r>
    </w:p>
    <w:p w14:paraId="1C69F690" w14:textId="6787341B" w:rsidR="00C554BF" w:rsidRPr="003955E4" w:rsidRDefault="00C554BF" w:rsidP="00C554BF">
      <w:pPr>
        <w:pStyle w:val="COTCOCLV4-ASDEFCON"/>
      </w:pPr>
      <w:r w:rsidRPr="003955E4">
        <w:t xml:space="preserve">subject to clause </w:t>
      </w:r>
      <w:r w:rsidRPr="003955E4">
        <w:fldChar w:fldCharType="begin"/>
      </w:r>
      <w:r w:rsidRPr="003955E4">
        <w:instrText xml:space="preserve"> REF _Ref13662799 \r \h  \* MERGEFORMAT </w:instrText>
      </w:r>
      <w:r w:rsidRPr="003955E4">
        <w:fldChar w:fldCharType="separate"/>
      </w:r>
      <w:r w:rsidR="00902F31">
        <w:t>6.5.4</w:t>
      </w:r>
      <w:r w:rsidRPr="003955E4">
        <w:fldChar w:fldCharType="end"/>
      </w:r>
      <w:r w:rsidRPr="003955E4">
        <w:t xml:space="preserve">, Accept the Deliverables by signing the Supplies Acceptance Certificate where all requirements in clause </w:t>
      </w:r>
      <w:r w:rsidRPr="003955E4">
        <w:fldChar w:fldCharType="begin"/>
      </w:r>
      <w:r w:rsidRPr="003955E4">
        <w:instrText xml:space="preserve"> REF _Ref13662843 \r \h  \* MERGEFORMAT </w:instrText>
      </w:r>
      <w:r w:rsidRPr="003955E4">
        <w:fldChar w:fldCharType="separate"/>
      </w:r>
      <w:r w:rsidR="00902F31">
        <w:t>6.5.2</w:t>
      </w:r>
      <w:r w:rsidRPr="003955E4">
        <w:fldChar w:fldCharType="end"/>
      </w:r>
      <w:r w:rsidRPr="003955E4">
        <w:t xml:space="preserve"> have been met; or</w:t>
      </w:r>
    </w:p>
    <w:p w14:paraId="2824C5B6" w14:textId="5D08A67A" w:rsidR="00C554BF" w:rsidRPr="003955E4" w:rsidRDefault="00C554BF" w:rsidP="00C554BF">
      <w:pPr>
        <w:pStyle w:val="COTCOCLV4-ASDEFCON"/>
      </w:pPr>
      <w:bookmarkStart w:id="2319" w:name="_Ref13662907"/>
      <w:r w:rsidRPr="003955E4">
        <w:t xml:space="preserve">reject the Deliverables where the requirements in clause </w:t>
      </w:r>
      <w:r w:rsidRPr="003955E4">
        <w:fldChar w:fldCharType="begin"/>
      </w:r>
      <w:r w:rsidRPr="003955E4">
        <w:instrText xml:space="preserve"> REF _Ref13662843 \r \h  \* MERGEFORMAT </w:instrText>
      </w:r>
      <w:r w:rsidRPr="003955E4">
        <w:fldChar w:fldCharType="separate"/>
      </w:r>
      <w:r w:rsidR="00902F31">
        <w:t>6.5.2</w:t>
      </w:r>
      <w:r w:rsidRPr="003955E4">
        <w:fldChar w:fldCharType="end"/>
      </w:r>
      <w:r w:rsidRPr="003955E4">
        <w:t xml:space="preserve"> have not all been met, in which case the Commonwealth Representative shall notify the Contractor in writing of the reasons for rejection and the extent of any non-conformance.</w:t>
      </w:r>
      <w:bookmarkEnd w:id="2319"/>
    </w:p>
    <w:p w14:paraId="25C190F7" w14:textId="16B2E2BB" w:rsidR="00C554BF" w:rsidRPr="00A3113C" w:rsidRDefault="00C554BF" w:rsidP="00C554BF">
      <w:pPr>
        <w:pStyle w:val="COTCOCLV3-ASDEFCON"/>
      </w:pPr>
      <w:bookmarkStart w:id="2320" w:name="_Ref13662799"/>
      <w:r w:rsidRPr="003955E4">
        <w:t xml:space="preserve">The Commonwealth Representative may Accept Deliverables despite the existence of minor omissions or </w:t>
      </w:r>
      <w:r w:rsidRPr="009D7E13">
        <w:t>D</w:t>
      </w:r>
      <w:r w:rsidRPr="003955E4">
        <w:t xml:space="preserve">efects in the Deliverables or non-conforming materials or work as detailed in an Application for </w:t>
      </w:r>
      <w:r w:rsidR="00C541DA">
        <w:t xml:space="preserve">a </w:t>
      </w:r>
      <w:r w:rsidRPr="003955E4">
        <w:t xml:space="preserve">Deviation submitted in accordance with clause 10.4.1 of the SOW.  The Commonwealth Representative shall endorse such omissions or </w:t>
      </w:r>
      <w:r w:rsidRPr="009D7E13">
        <w:t>D</w:t>
      </w:r>
      <w:r w:rsidRPr="003955E4">
        <w:t xml:space="preserve">efects or non-conforming materials or work on the Supplies Acceptance Certificate (or on an attachment to the certificate).  The Contractor shall, within 10 Working Days after Acceptance (or such longer period as the Commonwealth Representative may agree in writing), make good the omissions or </w:t>
      </w:r>
      <w:r w:rsidRPr="009D7E13">
        <w:t>D</w:t>
      </w:r>
      <w:r w:rsidRPr="003955E4">
        <w:t>efects or non-conforming materials or work to the satisfaction of the Commonwealth Representative</w:t>
      </w:r>
      <w:r w:rsidRPr="00A3113C">
        <w:t>.</w:t>
      </w:r>
      <w:bookmarkEnd w:id="2320"/>
    </w:p>
    <w:p w14:paraId="0DE30FE7" w14:textId="60D457E1" w:rsidR="00C554BF" w:rsidRPr="00A3113C" w:rsidRDefault="00C554BF" w:rsidP="00C554BF">
      <w:pPr>
        <w:pStyle w:val="COTCOCLV3-ASDEFCON"/>
      </w:pPr>
      <w:r w:rsidRPr="00A3113C">
        <w:lastRenderedPageBreak/>
        <w:t xml:space="preserve">If the Commonwealth rejects any Deliverables under clause </w:t>
      </w:r>
      <w:r w:rsidRPr="00945DD4">
        <w:fldChar w:fldCharType="begin"/>
      </w:r>
      <w:r w:rsidRPr="00945DD4">
        <w:instrText xml:space="preserve"> REF _Ref13662907 \w \h  \* MERGEFORMAT </w:instrText>
      </w:r>
      <w:r w:rsidRPr="00945DD4">
        <w:fldChar w:fldCharType="separate"/>
      </w:r>
      <w:r w:rsidR="00902F31">
        <w:t>6.5.3b</w:t>
      </w:r>
      <w:r w:rsidRPr="00945DD4">
        <w:fldChar w:fldCharType="end"/>
      </w:r>
      <w:r w:rsidRPr="00A3113C">
        <w:t>, the Contractor shall, within a period determined by the Commonwealth, offer Deliverables that conform to the requirements of the Contract.</w:t>
      </w:r>
    </w:p>
    <w:p w14:paraId="5AE5BEEC" w14:textId="77777777" w:rsidR="00C554BF" w:rsidRPr="00A3113C" w:rsidRDefault="00C554BF">
      <w:pPr>
        <w:pStyle w:val="COTCOCLV2-ASDEFCON"/>
      </w:pPr>
      <w:bookmarkStart w:id="2321" w:name="_Toc226018893"/>
      <w:r>
        <w:t>Ownership (Core)</w:t>
      </w:r>
      <w:bookmarkEnd w:id="2321"/>
      <w:r w:rsidRPr="00A4054D">
        <w:t xml:space="preserve"> </w:t>
      </w:r>
    </w:p>
    <w:p w14:paraId="3ADA51CE" w14:textId="19BA8D9A" w:rsidR="00C554BF" w:rsidRPr="00A3113C" w:rsidRDefault="00C554BF" w:rsidP="00C554BF">
      <w:pPr>
        <w:pStyle w:val="COTCOCLV3-ASDEFCON"/>
        <w:rPr>
          <w:lang w:eastAsia="zh-CN"/>
        </w:rPr>
      </w:pPr>
      <w:bookmarkStart w:id="2322" w:name="_Ref13219706"/>
      <w:r w:rsidRPr="00A3113C">
        <w:rPr>
          <w:lang w:eastAsia="zh-CN"/>
        </w:rPr>
        <w:t>Subject to clause</w:t>
      </w:r>
      <w:r>
        <w:rPr>
          <w:lang w:eastAsia="zh-CN"/>
        </w:rPr>
        <w:t xml:space="preserve"> </w:t>
      </w:r>
      <w:r w:rsidRPr="00945DD4">
        <w:rPr>
          <w:lang w:eastAsia="zh-CN"/>
        </w:rPr>
        <w:fldChar w:fldCharType="begin"/>
      </w:r>
      <w:r w:rsidRPr="00945DD4">
        <w:rPr>
          <w:lang w:eastAsia="zh-CN"/>
        </w:rPr>
        <w:instrText xml:space="preserve"> REF _Ref1048201 \r \h  \* MERGEFORMAT </w:instrText>
      </w:r>
      <w:r w:rsidRPr="00945DD4">
        <w:rPr>
          <w:lang w:eastAsia="zh-CN"/>
        </w:rPr>
      </w:r>
      <w:r w:rsidRPr="00945DD4">
        <w:rPr>
          <w:lang w:eastAsia="zh-CN"/>
        </w:rPr>
        <w:fldChar w:fldCharType="separate"/>
      </w:r>
      <w:r w:rsidR="00902F31">
        <w:rPr>
          <w:lang w:eastAsia="zh-CN"/>
        </w:rPr>
        <w:t>5.1</w:t>
      </w:r>
      <w:r w:rsidRPr="00945DD4">
        <w:rPr>
          <w:lang w:eastAsia="zh-CN"/>
        </w:rPr>
        <w:fldChar w:fldCharType="end"/>
      </w:r>
      <w:r w:rsidRPr="00A3113C">
        <w:rPr>
          <w:lang w:eastAsia="zh-CN"/>
        </w:rPr>
        <w:t xml:space="preserve">, </w:t>
      </w:r>
      <w:r>
        <w:rPr>
          <w:lang w:eastAsia="zh-CN"/>
        </w:rPr>
        <w:t>ownership of</w:t>
      </w:r>
      <w:r w:rsidRPr="00A3113C">
        <w:rPr>
          <w:lang w:eastAsia="zh-CN"/>
        </w:rPr>
        <w:t xml:space="preserve"> Deliverables, </w:t>
      </w:r>
      <w:r>
        <w:rPr>
          <w:lang w:eastAsia="zh-CN"/>
        </w:rPr>
        <w:t>including Deliverables incorporated into Products being supported</w:t>
      </w:r>
      <w:r w:rsidRPr="00A3113C">
        <w:rPr>
          <w:lang w:eastAsia="zh-CN"/>
        </w:rPr>
        <w:t xml:space="preserve">, </w:t>
      </w:r>
      <w:r w:rsidR="0078631E">
        <w:rPr>
          <w:lang w:eastAsia="zh-CN"/>
        </w:rPr>
        <w:t xml:space="preserve">shall </w:t>
      </w:r>
      <w:r>
        <w:rPr>
          <w:lang w:eastAsia="zh-CN"/>
        </w:rPr>
        <w:t>pass</w:t>
      </w:r>
      <w:r w:rsidR="0078631E">
        <w:rPr>
          <w:lang w:eastAsia="zh-CN"/>
        </w:rPr>
        <w:t xml:space="preserve"> </w:t>
      </w:r>
      <w:r w:rsidRPr="00A3113C">
        <w:rPr>
          <w:lang w:eastAsia="zh-CN"/>
        </w:rPr>
        <w:t>to the Commonwealth on the earlier of:</w:t>
      </w:r>
      <w:bookmarkEnd w:id="2322"/>
    </w:p>
    <w:p w14:paraId="64811F27" w14:textId="47FBE08E" w:rsidR="00C554BF" w:rsidRPr="00A3113C" w:rsidRDefault="00C554BF" w:rsidP="00C554BF">
      <w:pPr>
        <w:pStyle w:val="COTCOCLV4-ASDEFCON"/>
        <w:rPr>
          <w:lang w:eastAsia="zh-CN"/>
        </w:rPr>
      </w:pPr>
      <w:r w:rsidRPr="00A3113C">
        <w:rPr>
          <w:lang w:eastAsia="zh-CN"/>
        </w:rPr>
        <w:t>Acceptance of the Deliverable or the work in respect of the Deliverable; or</w:t>
      </w:r>
    </w:p>
    <w:p w14:paraId="48951AC5" w14:textId="12B9CC1D" w:rsidR="00C554BF" w:rsidRPr="00A3113C" w:rsidRDefault="00C554BF" w:rsidP="00C554BF">
      <w:pPr>
        <w:pStyle w:val="COTCOCLV4-ASDEFCON"/>
        <w:rPr>
          <w:lang w:eastAsia="zh-CN"/>
        </w:rPr>
      </w:pPr>
      <w:r w:rsidRPr="00A3113C">
        <w:rPr>
          <w:lang w:eastAsia="zh-CN"/>
        </w:rPr>
        <w:t>payment of the claim for the applicable Services for the period within which work  on  the Deliverable</w:t>
      </w:r>
      <w:r>
        <w:rPr>
          <w:lang w:eastAsia="zh-CN"/>
        </w:rPr>
        <w:t xml:space="preserve"> was </w:t>
      </w:r>
      <w:r w:rsidR="00AC2FE9">
        <w:rPr>
          <w:lang w:eastAsia="zh-CN"/>
        </w:rPr>
        <w:t>undertaken</w:t>
      </w:r>
      <w:r w:rsidRPr="00A3113C">
        <w:rPr>
          <w:lang w:eastAsia="zh-CN"/>
        </w:rPr>
        <w:t>.</w:t>
      </w:r>
    </w:p>
    <w:p w14:paraId="1B30DE39" w14:textId="6A0F402F" w:rsidR="00C554BF" w:rsidRPr="00A3113C" w:rsidRDefault="00C554BF" w:rsidP="00C554BF">
      <w:pPr>
        <w:pStyle w:val="COTCOCLV3-ASDEFCON"/>
        <w:rPr>
          <w:lang w:eastAsia="zh-CN"/>
        </w:rPr>
      </w:pPr>
      <w:r w:rsidRPr="00A3113C">
        <w:rPr>
          <w:lang w:eastAsia="zh-CN"/>
        </w:rPr>
        <w:t xml:space="preserve">The Contractor </w:t>
      </w:r>
      <w:r>
        <w:rPr>
          <w:lang w:eastAsia="zh-CN"/>
        </w:rPr>
        <w:t xml:space="preserve">warrants and </w:t>
      </w:r>
      <w:r w:rsidRPr="00A3113C">
        <w:rPr>
          <w:lang w:eastAsia="zh-CN"/>
        </w:rPr>
        <w:t>shall ensure that</w:t>
      </w:r>
      <w:r>
        <w:rPr>
          <w:lang w:eastAsia="zh-CN"/>
        </w:rPr>
        <w:t>,</w:t>
      </w:r>
      <w:r w:rsidRPr="00A3113C">
        <w:rPr>
          <w:lang w:eastAsia="zh-CN"/>
        </w:rPr>
        <w:t xml:space="preserve"> at the time </w:t>
      </w:r>
      <w:r>
        <w:rPr>
          <w:lang w:eastAsia="zh-CN"/>
        </w:rPr>
        <w:t>ownership of</w:t>
      </w:r>
      <w:r w:rsidRPr="00A3113C">
        <w:rPr>
          <w:lang w:eastAsia="zh-CN"/>
        </w:rPr>
        <w:t xml:space="preserve"> any item of Deliverables passes to the Commonwealth</w:t>
      </w:r>
      <w:r>
        <w:rPr>
          <w:lang w:eastAsia="zh-CN"/>
        </w:rPr>
        <w:t xml:space="preserve"> under clause </w:t>
      </w:r>
      <w:r w:rsidRPr="00945DD4">
        <w:rPr>
          <w:lang w:eastAsia="zh-CN"/>
        </w:rPr>
        <w:fldChar w:fldCharType="begin"/>
      </w:r>
      <w:r w:rsidRPr="00945DD4">
        <w:rPr>
          <w:lang w:eastAsia="zh-CN"/>
        </w:rPr>
        <w:instrText xml:space="preserve"> REF _Ref13219706 \r \h  \* MERGEFORMAT </w:instrText>
      </w:r>
      <w:r w:rsidRPr="00945DD4">
        <w:rPr>
          <w:lang w:eastAsia="zh-CN"/>
        </w:rPr>
      </w:r>
      <w:r w:rsidRPr="00945DD4">
        <w:rPr>
          <w:lang w:eastAsia="zh-CN"/>
        </w:rPr>
        <w:fldChar w:fldCharType="separate"/>
      </w:r>
      <w:r w:rsidR="00902F31">
        <w:rPr>
          <w:lang w:eastAsia="zh-CN"/>
        </w:rPr>
        <w:t>6.6.1</w:t>
      </w:r>
      <w:r w:rsidRPr="00945DD4">
        <w:rPr>
          <w:lang w:eastAsia="zh-CN"/>
        </w:rPr>
        <w:fldChar w:fldCharType="end"/>
      </w:r>
      <w:r>
        <w:rPr>
          <w:lang w:eastAsia="zh-CN"/>
        </w:rPr>
        <w:t>;</w:t>
      </w:r>
    </w:p>
    <w:p w14:paraId="3CC9DE57" w14:textId="77777777" w:rsidR="00C554BF" w:rsidRDefault="00C554BF" w:rsidP="00C554BF">
      <w:pPr>
        <w:pStyle w:val="COTCOCLV4-ASDEFCON"/>
        <w:rPr>
          <w:lang w:eastAsia="zh-CN"/>
        </w:rPr>
      </w:pPr>
      <w:r>
        <w:rPr>
          <w:lang w:eastAsia="zh-CN"/>
        </w:rPr>
        <w:t>the Contractor has full power and authority to transfer full legal and beneficial ownership in those Deliverables to the Commonwealth; and</w:t>
      </w:r>
    </w:p>
    <w:p w14:paraId="27637AD6" w14:textId="35CD3A7D" w:rsidR="00C554BF" w:rsidRDefault="00C554BF" w:rsidP="00C554BF">
      <w:pPr>
        <w:pStyle w:val="COTCOCLV4-ASDEFCON"/>
      </w:pPr>
      <w:r>
        <w:rPr>
          <w:lang w:eastAsia="zh-CN"/>
        </w:rPr>
        <w:t>the Commonwealth will obtain good title to those Deliverables, free from any Security Interest.</w:t>
      </w:r>
    </w:p>
    <w:p w14:paraId="2E6C254E" w14:textId="77777777" w:rsidR="00C554BF" w:rsidRDefault="00C554BF" w:rsidP="00C554BF">
      <w:pPr>
        <w:pStyle w:val="COTCOCLV2-ASDEFCON"/>
      </w:pPr>
      <w:bookmarkStart w:id="2323" w:name="_Ref14688785"/>
      <w:bookmarkStart w:id="2324" w:name="_Toc226018894"/>
      <w:r>
        <w:t>Remediation Plan (Core)</w:t>
      </w:r>
      <w:bookmarkEnd w:id="2323"/>
      <w:bookmarkEnd w:id="2324"/>
    </w:p>
    <w:p w14:paraId="05DFF8B5" w14:textId="1F2EC852" w:rsidR="00C554BF" w:rsidRDefault="00C554BF" w:rsidP="00C554BF">
      <w:pPr>
        <w:pStyle w:val="COTCOCLV3-ASDEFCON"/>
      </w:pPr>
      <w:bookmarkStart w:id="2325" w:name="_Ref14685311"/>
      <w:r>
        <w:t xml:space="preserve">Without limiting clauses </w:t>
      </w:r>
      <w:r>
        <w:fldChar w:fldCharType="begin"/>
      </w:r>
      <w:r>
        <w:instrText xml:space="preserve"> REF _Ref300581928 \r \h </w:instrText>
      </w:r>
      <w:r>
        <w:fldChar w:fldCharType="separate"/>
      </w:r>
      <w:r w:rsidR="00902F31">
        <w:t>13.2</w:t>
      </w:r>
      <w:r>
        <w:fldChar w:fldCharType="end"/>
      </w:r>
      <w:r>
        <w:t xml:space="preserve"> or </w:t>
      </w:r>
      <w:r>
        <w:fldChar w:fldCharType="begin"/>
      </w:r>
      <w:r>
        <w:instrText xml:space="preserve"> REF _Ref49956604 \r \h </w:instrText>
      </w:r>
      <w:r>
        <w:fldChar w:fldCharType="separate"/>
      </w:r>
      <w:r w:rsidR="00902F31">
        <w:t>13.3</w:t>
      </w:r>
      <w:r>
        <w:fldChar w:fldCharType="end"/>
      </w:r>
      <w:r>
        <w:t>, the Commonwealth may require the Contractor to submit a Remediation Plan to the Commonwealth for Approval in accordance with clause 3.14 of the SOW if:</w:t>
      </w:r>
    </w:p>
    <w:p w14:paraId="1E87D239" w14:textId="3690A5D6" w:rsidR="003508C4" w:rsidRDefault="00C554BF" w:rsidP="00C554BF">
      <w:pPr>
        <w:pStyle w:val="COTCOCLV4-ASDEFCON"/>
      </w:pPr>
      <w:r>
        <w:t>a Contractor Default occurs, and in the opinion of the Commonwealth, the Default is capable of being remedied;</w:t>
      </w:r>
    </w:p>
    <w:p w14:paraId="7C54E349" w14:textId="6BEC0657" w:rsidR="00C554BF" w:rsidRDefault="003508C4" w:rsidP="00C554BF">
      <w:pPr>
        <w:pStyle w:val="COTCOCLV4-ASDEFCON"/>
      </w:pPr>
      <w:r w:rsidRPr="00317337">
        <w:t>the Contractor has failed to comply with, or is likely to fail to comply with, an AIC Obligation;</w:t>
      </w:r>
      <w:r>
        <w:t xml:space="preserve"> </w:t>
      </w:r>
      <w:r w:rsidR="00C554BF">
        <w:t>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63A3B642" w14:textId="77777777" w:rsidTr="00C554BF">
        <w:tc>
          <w:tcPr>
            <w:tcW w:w="9071" w:type="dxa"/>
            <w:shd w:val="clear" w:color="auto" w:fill="auto"/>
          </w:tcPr>
          <w:p w14:paraId="5FA055D0" w14:textId="2C583442" w:rsidR="00C554BF" w:rsidRDefault="00C554BF" w:rsidP="00C554BF">
            <w:pPr>
              <w:pStyle w:val="ASDEFCONOption"/>
            </w:pPr>
            <w:r>
              <w:t>Option:</w:t>
            </w:r>
            <w:r w:rsidR="003246BE">
              <w:t xml:space="preserve"> </w:t>
            </w:r>
            <w:r>
              <w:t xml:space="preserve"> Include the following clause if the Contract will be implemented as a performance-based contract.</w:t>
            </w:r>
          </w:p>
          <w:p w14:paraId="2508F4CA" w14:textId="77777777" w:rsidR="00C554BF" w:rsidRDefault="00C554BF" w:rsidP="00C554BF">
            <w:pPr>
              <w:pStyle w:val="COTCOCLV4-ASDEFCON"/>
            </w:pPr>
            <w:r>
              <w:t>the Adjusted Performance Score for any KPI for a Review Period is, or is likely to be, less than 80%.</w:t>
            </w:r>
          </w:p>
        </w:tc>
      </w:tr>
      <w:bookmarkEnd w:id="2325"/>
    </w:tbl>
    <w:p w14:paraId="1A93E9C1" w14:textId="458E94AA" w:rsidR="00C554BF" w:rsidRDefault="00C554BF" w:rsidP="00E43CED">
      <w:pPr>
        <w:pStyle w:val="ASDEFCONOptionSpace"/>
        <w:rPr>
          <w:color w:val="auto"/>
        </w:rPr>
      </w:pPr>
    </w:p>
    <w:p w14:paraId="377B5A8B" w14:textId="2D6A7C4A" w:rsidR="00C554BF" w:rsidRPr="00DF2906" w:rsidRDefault="00C554BF" w:rsidP="00C554BF">
      <w:pPr>
        <w:pStyle w:val="COTCOCLV3-ASDEFCON"/>
        <w:rPr>
          <w:rFonts w:cs="Arial"/>
        </w:rPr>
      </w:pPr>
      <w:bookmarkStart w:id="2326" w:name="_Ref14687695"/>
      <w:r w:rsidRPr="00DF2906">
        <w:rPr>
          <w:rFonts w:cs="Arial"/>
        </w:rPr>
        <w:t xml:space="preserve">The date for submission of a Remediation Plan for Approval by the Commonwealth Representative shall be </w:t>
      </w:r>
      <w:r>
        <w:rPr>
          <w:rFonts w:cs="Arial"/>
        </w:rPr>
        <w:t xml:space="preserve">within </w:t>
      </w:r>
      <w:r w:rsidRPr="00DF2906">
        <w:rPr>
          <w:rFonts w:cs="Arial"/>
        </w:rPr>
        <w:t>a reasonable period determined by the Commonwealth Representative.</w:t>
      </w:r>
      <w:bookmarkEnd w:id="2326"/>
    </w:p>
    <w:p w14:paraId="124D60A3" w14:textId="69326FCF" w:rsidR="00C554BF" w:rsidRPr="00DF2906" w:rsidRDefault="00C554BF" w:rsidP="00C554BF">
      <w:pPr>
        <w:pStyle w:val="COTCOCLV3-ASDEFCON"/>
        <w:rPr>
          <w:rFonts w:cs="Arial"/>
        </w:rPr>
      </w:pPr>
      <w:bookmarkStart w:id="2327" w:name="_Ref469581621"/>
      <w:r w:rsidRPr="00DF2906">
        <w:rPr>
          <w:rFonts w:cs="Arial"/>
        </w:rPr>
        <w:t>If the Commonwealth Representative considers the Remediation Plan submitted by the Contractor to be unsatisfactory</w:t>
      </w:r>
      <w:r>
        <w:rPr>
          <w:rFonts w:cs="Arial"/>
        </w:rPr>
        <w:t>,</w:t>
      </w:r>
      <w:r w:rsidRPr="00DF2906">
        <w:rPr>
          <w:rFonts w:cs="Arial"/>
        </w:rPr>
        <w:t xml:space="preserve"> the Contractor shall amend the Remediation Plan to rectify the issues raised by the Commonwealth Representative and shall resubmit the Remediation Plan within a period agreed or determined in accordance with clause</w:t>
      </w:r>
      <w:r>
        <w:rPr>
          <w:rFonts w:cs="Arial"/>
        </w:rPr>
        <w:t xml:space="preserve"> </w:t>
      </w:r>
      <w:r>
        <w:rPr>
          <w:rFonts w:cs="Arial"/>
        </w:rPr>
        <w:fldChar w:fldCharType="begin"/>
      </w:r>
      <w:r>
        <w:rPr>
          <w:rFonts w:cs="Arial"/>
        </w:rPr>
        <w:instrText xml:space="preserve"> REF _Ref14687695 \w \h </w:instrText>
      </w:r>
      <w:r>
        <w:rPr>
          <w:rFonts w:cs="Arial"/>
        </w:rPr>
      </w:r>
      <w:r>
        <w:rPr>
          <w:rFonts w:cs="Arial"/>
        </w:rPr>
        <w:fldChar w:fldCharType="separate"/>
      </w:r>
      <w:r w:rsidR="00902F31">
        <w:rPr>
          <w:rFonts w:cs="Arial"/>
        </w:rPr>
        <w:t>6.7.2</w:t>
      </w:r>
      <w:r>
        <w:rPr>
          <w:rFonts w:cs="Arial"/>
        </w:rPr>
        <w:fldChar w:fldCharType="end"/>
      </w:r>
      <w:r w:rsidRPr="00DF2906">
        <w:rPr>
          <w:rFonts w:cs="Arial"/>
        </w:rPr>
        <w:t>.</w:t>
      </w:r>
      <w:bookmarkEnd w:id="2327"/>
    </w:p>
    <w:p w14:paraId="3D811466" w14:textId="0273BFE1" w:rsidR="00C554BF" w:rsidRPr="00D65617" w:rsidRDefault="00C554BF" w:rsidP="00C554BF">
      <w:pPr>
        <w:pStyle w:val="COTCOCLV3-ASDEFCON"/>
        <w:rPr>
          <w:rFonts w:cs="Arial"/>
        </w:rPr>
      </w:pPr>
      <w:r w:rsidRPr="00E63E49">
        <w:t xml:space="preserve">Once a Remediation Plan is Approved, the Contractor shall complete all of the steps and activities contained in the Approved Remediation Plan within the timeframe specified in the Approved Remediation Plan. </w:t>
      </w:r>
      <w:r>
        <w:t xml:space="preserve"> </w:t>
      </w:r>
      <w:r w:rsidRPr="00D65617">
        <w:rPr>
          <w:rFonts w:cs="Arial"/>
        </w:rPr>
        <w:t>The Contractor shall ensure that the steps the Contractor undertakes</w:t>
      </w:r>
      <w:r>
        <w:rPr>
          <w:rFonts w:cs="Arial"/>
        </w:rPr>
        <w:t>,</w:t>
      </w:r>
      <w:r w:rsidRPr="00D65617">
        <w:rPr>
          <w:rFonts w:cs="Arial"/>
        </w:rPr>
        <w:t xml:space="preserve"> as required by </w:t>
      </w:r>
      <w:r>
        <w:rPr>
          <w:rFonts w:cs="Arial"/>
        </w:rPr>
        <w:t>the</w:t>
      </w:r>
      <w:r w:rsidRPr="00D65617">
        <w:rPr>
          <w:rFonts w:cs="Arial"/>
        </w:rPr>
        <w:t xml:space="preserve"> Approved Remediation Plan</w:t>
      </w:r>
      <w:r>
        <w:rPr>
          <w:rFonts w:cs="Arial"/>
        </w:rPr>
        <w:t>,</w:t>
      </w:r>
      <w:r w:rsidRPr="00D65617">
        <w:rPr>
          <w:rFonts w:cs="Arial"/>
        </w:rPr>
        <w:t xml:space="preserve"> do not affect the performance of any other Services </w:t>
      </w:r>
      <w:r>
        <w:rPr>
          <w:rFonts w:cs="Arial"/>
        </w:rPr>
        <w:t xml:space="preserve">and are not </w:t>
      </w:r>
      <w:r w:rsidRPr="00D65617">
        <w:rPr>
          <w:rFonts w:cs="Arial"/>
        </w:rPr>
        <w:t>inconsistent with the Contract.</w:t>
      </w:r>
    </w:p>
    <w:p w14:paraId="1BF855F6" w14:textId="77777777" w:rsidR="00C554BF" w:rsidRPr="00A3113C" w:rsidRDefault="00C554BF" w:rsidP="00C554BF">
      <w:pPr>
        <w:pStyle w:val="COTCOCLV3-ASDEFCON"/>
      </w:pPr>
      <w:r w:rsidRPr="00A3113C">
        <w:t>If the Contractor has not remedied the</w:t>
      </w:r>
      <w:r>
        <w:t xml:space="preserve"> </w:t>
      </w:r>
      <w:r w:rsidRPr="00A3113C">
        <w:t>Default within the period specified in the Approved Remediation Plan</w:t>
      </w:r>
      <w:r>
        <w:t>,</w:t>
      </w:r>
      <w:r w:rsidRPr="00A3113C">
        <w:t xml:space="preserve"> the Commonwealth may:</w:t>
      </w:r>
    </w:p>
    <w:p w14:paraId="21068E18" w14:textId="2536BDB1" w:rsidR="00C554BF" w:rsidRDefault="00C554BF" w:rsidP="00C554BF">
      <w:pPr>
        <w:pStyle w:val="COTCOCLV4-ASDEFCON"/>
      </w:pPr>
      <w:bookmarkStart w:id="2328" w:name="_Ref14685572"/>
      <w:r w:rsidRPr="00A3113C">
        <w:t xml:space="preserve">remedy, or procure the remedy of, the </w:t>
      </w:r>
      <w:r>
        <w:t>Default</w:t>
      </w:r>
      <w:r w:rsidRPr="00A3113C">
        <w:t xml:space="preserve"> and recover</w:t>
      </w:r>
      <w:r>
        <w:t>,</w:t>
      </w:r>
      <w:r w:rsidRPr="00A3113C">
        <w:t xml:space="preserve"> under clause </w:t>
      </w:r>
      <w:r>
        <w:rPr>
          <w:highlight w:val="green"/>
        </w:rPr>
        <w:fldChar w:fldCharType="begin"/>
      </w:r>
      <w:r>
        <w:instrText xml:space="preserve"> REF _Ref300817982 \r \h </w:instrText>
      </w:r>
      <w:r>
        <w:rPr>
          <w:highlight w:val="green"/>
        </w:rPr>
      </w:r>
      <w:r>
        <w:rPr>
          <w:highlight w:val="green"/>
        </w:rPr>
        <w:fldChar w:fldCharType="separate"/>
      </w:r>
      <w:r w:rsidR="00902F31">
        <w:t>13.6</w:t>
      </w:r>
      <w:r>
        <w:rPr>
          <w:highlight w:val="green"/>
        </w:rPr>
        <w:fldChar w:fldCharType="end"/>
      </w:r>
      <w:r w:rsidRPr="00A3113C">
        <w:t xml:space="preserve"> any expense that it incurs in doing so</w:t>
      </w:r>
      <w:r>
        <w:t>,</w:t>
      </w:r>
      <w:r w:rsidRPr="00A1500A">
        <w:t xml:space="preserve"> </w:t>
      </w:r>
      <w:r w:rsidRPr="00A3113C">
        <w:t>as a debt due to the Commonwealth;</w:t>
      </w:r>
      <w:bookmarkEnd w:id="2328"/>
    </w:p>
    <w:p w14:paraId="1385EC63" w14:textId="0E2779D7" w:rsidR="00C554BF" w:rsidRPr="00A918CC" w:rsidRDefault="00C554BF" w:rsidP="00C554BF">
      <w:pPr>
        <w:pStyle w:val="COTCOCLV4-ASDEFCON"/>
      </w:pPr>
      <w:r w:rsidRPr="00A918CC">
        <w:t>suspend payment in accordance with clause</w:t>
      </w:r>
      <w:r>
        <w:t xml:space="preserve"> </w:t>
      </w:r>
      <w:r>
        <w:fldChar w:fldCharType="begin"/>
      </w:r>
      <w:r>
        <w:instrText xml:space="preserve"> REF _Ref14688738 \w \h </w:instrText>
      </w:r>
      <w:r>
        <w:fldChar w:fldCharType="separate"/>
      </w:r>
      <w:r w:rsidR="00902F31">
        <w:t>7.9.1g</w:t>
      </w:r>
      <w:r>
        <w:fldChar w:fldCharType="end"/>
      </w:r>
      <w:r>
        <w:t>; or</w:t>
      </w:r>
    </w:p>
    <w:p w14:paraId="13CA5840" w14:textId="2FC30D9E" w:rsidR="00C554BF" w:rsidRPr="00A3113C" w:rsidRDefault="00C554BF" w:rsidP="00C554BF">
      <w:pPr>
        <w:pStyle w:val="COTCOCLV4-ASDEFCON"/>
      </w:pPr>
      <w:r w:rsidRPr="00A3113C">
        <w:t xml:space="preserve">terminate the Contract in accordance with clause </w:t>
      </w:r>
      <w:r>
        <w:rPr>
          <w:highlight w:val="green"/>
        </w:rPr>
        <w:fldChar w:fldCharType="begin"/>
      </w:r>
      <w:r>
        <w:instrText xml:space="preserve"> REF _Ref300581928 \r \h </w:instrText>
      </w:r>
      <w:r>
        <w:rPr>
          <w:highlight w:val="green"/>
        </w:rPr>
      </w:r>
      <w:r>
        <w:rPr>
          <w:highlight w:val="green"/>
        </w:rPr>
        <w:fldChar w:fldCharType="separate"/>
      </w:r>
      <w:r w:rsidR="00902F31">
        <w:t>13.2</w:t>
      </w:r>
      <w:r>
        <w:rPr>
          <w:highlight w:val="green"/>
        </w:rPr>
        <w:fldChar w:fldCharType="end"/>
      </w:r>
      <w:r w:rsidRPr="00A3113C">
        <w:t>.</w:t>
      </w:r>
    </w:p>
    <w:p w14:paraId="54A85143" w14:textId="16909C6E" w:rsidR="00C554BF" w:rsidRPr="00A3113C" w:rsidRDefault="00C554BF" w:rsidP="00C554BF">
      <w:pPr>
        <w:pStyle w:val="COTCOCLV3-ASDEFCON"/>
      </w:pPr>
      <w:r w:rsidRPr="00A3113C">
        <w:t>The Contractor shall fully cooperate with</w:t>
      </w:r>
      <w:r>
        <w:t>, and assist,</w:t>
      </w:r>
      <w:r w:rsidRPr="00A3113C">
        <w:t xml:space="preserve"> the Commonwealth, or any person nominated by the Commonwealth, to ensure that the Commonwealth is able to exercise its rights under clause </w:t>
      </w:r>
      <w:r>
        <w:rPr>
          <w:highlight w:val="green"/>
        </w:rPr>
        <w:fldChar w:fldCharType="begin"/>
      </w:r>
      <w:r>
        <w:instrText xml:space="preserve"> REF _Ref14685572 \w \h </w:instrText>
      </w:r>
      <w:r>
        <w:rPr>
          <w:highlight w:val="green"/>
        </w:rPr>
      </w:r>
      <w:r>
        <w:rPr>
          <w:highlight w:val="green"/>
        </w:rPr>
        <w:fldChar w:fldCharType="separate"/>
      </w:r>
      <w:r w:rsidR="00902F31">
        <w:t>6.7.5a</w:t>
      </w:r>
      <w:r>
        <w:rPr>
          <w:highlight w:val="green"/>
        </w:rPr>
        <w:fldChar w:fldCharType="end"/>
      </w:r>
      <w:r w:rsidRPr="00A3113C">
        <w:t xml:space="preserve"> effectively and expeditiously, including by providing access to its premises, plant and equipment, Technical Data (as determined necessary by the Commonwealth to remedy the </w:t>
      </w:r>
      <w:r>
        <w:t xml:space="preserve">Contractor </w:t>
      </w:r>
      <w:r w:rsidRPr="00A3113C">
        <w:t xml:space="preserve">Default), Contractor Personnel, the Products and any </w:t>
      </w:r>
      <w:r>
        <w:t>Commonwealth Property in the Contractor's possession</w:t>
      </w:r>
      <w:r w:rsidRPr="00A3113C">
        <w:t>.</w:t>
      </w:r>
    </w:p>
    <w:p w14:paraId="58425227" w14:textId="47B676C3" w:rsidR="00C554BF" w:rsidRPr="000E35B1" w:rsidRDefault="00C554BF">
      <w:pPr>
        <w:pStyle w:val="COTCOCLV1-ASDEFCON"/>
      </w:pPr>
      <w:bookmarkStart w:id="2329" w:name="_Toc13487413"/>
      <w:bookmarkStart w:id="2330" w:name="_Toc13658784"/>
      <w:bookmarkStart w:id="2331" w:name="_Toc14257874"/>
      <w:bookmarkStart w:id="2332" w:name="_Toc14434514"/>
      <w:bookmarkStart w:id="2333" w:name="_Toc14434936"/>
      <w:bookmarkStart w:id="2334" w:name="_Toc14435360"/>
      <w:bookmarkStart w:id="2335" w:name="_Toc14435781"/>
      <w:bookmarkStart w:id="2336" w:name="_Toc14436059"/>
      <w:bookmarkStart w:id="2337" w:name="_Toc14685874"/>
      <w:bookmarkStart w:id="2338" w:name="_Toc14689716"/>
      <w:bookmarkStart w:id="2339" w:name="_Toc32556545"/>
      <w:bookmarkStart w:id="2340" w:name="_Toc35326365"/>
      <w:bookmarkStart w:id="2341" w:name="_Toc6998794"/>
      <w:bookmarkStart w:id="2342" w:name="_Toc13464269"/>
      <w:bookmarkStart w:id="2343" w:name="_Toc13487414"/>
      <w:bookmarkStart w:id="2344" w:name="_Toc13658785"/>
      <w:bookmarkStart w:id="2345" w:name="_Toc14257875"/>
      <w:bookmarkStart w:id="2346" w:name="_Toc14434515"/>
      <w:bookmarkStart w:id="2347" w:name="_Toc14434937"/>
      <w:bookmarkStart w:id="2348" w:name="_Toc14435361"/>
      <w:bookmarkStart w:id="2349" w:name="_Toc14435782"/>
      <w:bookmarkStart w:id="2350" w:name="_Toc14436060"/>
      <w:bookmarkStart w:id="2351" w:name="_Toc14685875"/>
      <w:bookmarkStart w:id="2352" w:name="_Toc14689717"/>
      <w:bookmarkStart w:id="2353" w:name="_Toc32556546"/>
      <w:bookmarkStart w:id="2354" w:name="_Toc35326366"/>
      <w:bookmarkStart w:id="2355" w:name="_Toc6998795"/>
      <w:bookmarkStart w:id="2356" w:name="_Toc13464270"/>
      <w:bookmarkStart w:id="2357" w:name="_Toc13487415"/>
      <w:bookmarkStart w:id="2358" w:name="_Toc13658786"/>
      <w:bookmarkStart w:id="2359" w:name="_Toc14257876"/>
      <w:bookmarkStart w:id="2360" w:name="_Toc14434516"/>
      <w:bookmarkStart w:id="2361" w:name="_Toc14434938"/>
      <w:bookmarkStart w:id="2362" w:name="_Toc14435362"/>
      <w:bookmarkStart w:id="2363" w:name="_Toc14435783"/>
      <w:bookmarkStart w:id="2364" w:name="_Toc14436061"/>
      <w:bookmarkStart w:id="2365" w:name="_Toc14685876"/>
      <w:bookmarkStart w:id="2366" w:name="_Toc14689718"/>
      <w:bookmarkStart w:id="2367" w:name="_Toc32556547"/>
      <w:bookmarkStart w:id="2368" w:name="_Toc35326367"/>
      <w:bookmarkStart w:id="2369" w:name="_Toc6998796"/>
      <w:bookmarkStart w:id="2370" w:name="_Toc13464271"/>
      <w:bookmarkStart w:id="2371" w:name="_Toc13487416"/>
      <w:bookmarkStart w:id="2372" w:name="_Toc13658787"/>
      <w:bookmarkStart w:id="2373" w:name="_Toc14257877"/>
      <w:bookmarkStart w:id="2374" w:name="_Toc14434517"/>
      <w:bookmarkStart w:id="2375" w:name="_Toc14434939"/>
      <w:bookmarkStart w:id="2376" w:name="_Toc14435363"/>
      <w:bookmarkStart w:id="2377" w:name="_Toc14435784"/>
      <w:bookmarkStart w:id="2378" w:name="_Toc14436062"/>
      <w:bookmarkStart w:id="2379" w:name="_Toc14685877"/>
      <w:bookmarkStart w:id="2380" w:name="_Toc14689719"/>
      <w:bookmarkStart w:id="2381" w:name="_Toc32556548"/>
      <w:bookmarkStart w:id="2382" w:name="_Toc35326368"/>
      <w:bookmarkStart w:id="2383" w:name="_Toc6998797"/>
      <w:bookmarkStart w:id="2384" w:name="_Toc13464272"/>
      <w:bookmarkStart w:id="2385" w:name="_Toc13487417"/>
      <w:bookmarkStart w:id="2386" w:name="_Toc13658788"/>
      <w:bookmarkStart w:id="2387" w:name="_Toc14257878"/>
      <w:bookmarkStart w:id="2388" w:name="_Toc14434518"/>
      <w:bookmarkStart w:id="2389" w:name="_Toc14434940"/>
      <w:bookmarkStart w:id="2390" w:name="_Toc14435364"/>
      <w:bookmarkStart w:id="2391" w:name="_Toc14435785"/>
      <w:bookmarkStart w:id="2392" w:name="_Toc14436063"/>
      <w:bookmarkStart w:id="2393" w:name="_Toc14685878"/>
      <w:bookmarkStart w:id="2394" w:name="_Toc14689720"/>
      <w:bookmarkStart w:id="2395" w:name="_Toc32556549"/>
      <w:bookmarkStart w:id="2396" w:name="_Toc35326369"/>
      <w:bookmarkStart w:id="2397" w:name="_Toc6998798"/>
      <w:bookmarkStart w:id="2398" w:name="_Toc13464273"/>
      <w:bookmarkStart w:id="2399" w:name="_Toc13487418"/>
      <w:bookmarkStart w:id="2400" w:name="_Toc13658789"/>
      <w:bookmarkStart w:id="2401" w:name="_Toc14257879"/>
      <w:bookmarkStart w:id="2402" w:name="_Toc14434519"/>
      <w:bookmarkStart w:id="2403" w:name="_Toc14434941"/>
      <w:bookmarkStart w:id="2404" w:name="_Toc14435365"/>
      <w:bookmarkStart w:id="2405" w:name="_Toc14435786"/>
      <w:bookmarkStart w:id="2406" w:name="_Toc14436064"/>
      <w:bookmarkStart w:id="2407" w:name="_Toc14685879"/>
      <w:bookmarkStart w:id="2408" w:name="_Toc14689721"/>
      <w:bookmarkStart w:id="2409" w:name="_Toc32556550"/>
      <w:bookmarkStart w:id="2410" w:name="_Toc35326370"/>
      <w:bookmarkStart w:id="2411" w:name="_Toc6998799"/>
      <w:bookmarkStart w:id="2412" w:name="_Toc13464274"/>
      <w:bookmarkStart w:id="2413" w:name="_Toc13487419"/>
      <w:bookmarkStart w:id="2414" w:name="_Toc13658790"/>
      <w:bookmarkStart w:id="2415" w:name="_Toc14257880"/>
      <w:bookmarkStart w:id="2416" w:name="_Toc14434520"/>
      <w:bookmarkStart w:id="2417" w:name="_Toc14434942"/>
      <w:bookmarkStart w:id="2418" w:name="_Toc14435366"/>
      <w:bookmarkStart w:id="2419" w:name="_Toc14435787"/>
      <w:bookmarkStart w:id="2420" w:name="_Toc14436065"/>
      <w:bookmarkStart w:id="2421" w:name="_Toc14685880"/>
      <w:bookmarkStart w:id="2422" w:name="_Toc14689722"/>
      <w:bookmarkStart w:id="2423" w:name="_Toc32556551"/>
      <w:bookmarkStart w:id="2424" w:name="_Toc35326371"/>
      <w:bookmarkStart w:id="2425" w:name="_Toc6998800"/>
      <w:bookmarkStart w:id="2426" w:name="_Toc13464275"/>
      <w:bookmarkStart w:id="2427" w:name="_Toc13487420"/>
      <w:bookmarkStart w:id="2428" w:name="_Toc13658791"/>
      <w:bookmarkStart w:id="2429" w:name="_Toc14257881"/>
      <w:bookmarkStart w:id="2430" w:name="_Toc14434521"/>
      <w:bookmarkStart w:id="2431" w:name="_Toc14434943"/>
      <w:bookmarkStart w:id="2432" w:name="_Toc14435367"/>
      <w:bookmarkStart w:id="2433" w:name="_Toc14435788"/>
      <w:bookmarkStart w:id="2434" w:name="_Toc14436066"/>
      <w:bookmarkStart w:id="2435" w:name="_Toc14685881"/>
      <w:bookmarkStart w:id="2436" w:name="_Toc14689723"/>
      <w:bookmarkStart w:id="2437" w:name="_Toc32556552"/>
      <w:bookmarkStart w:id="2438" w:name="_Toc35326372"/>
      <w:bookmarkStart w:id="2439" w:name="_Toc6998801"/>
      <w:bookmarkStart w:id="2440" w:name="_Toc13464276"/>
      <w:bookmarkStart w:id="2441" w:name="_Toc13487421"/>
      <w:bookmarkStart w:id="2442" w:name="_Toc13658792"/>
      <w:bookmarkStart w:id="2443" w:name="_Toc14257882"/>
      <w:bookmarkStart w:id="2444" w:name="_Toc14434522"/>
      <w:bookmarkStart w:id="2445" w:name="_Toc14434944"/>
      <w:bookmarkStart w:id="2446" w:name="_Toc14435368"/>
      <w:bookmarkStart w:id="2447" w:name="_Toc14435789"/>
      <w:bookmarkStart w:id="2448" w:name="_Toc14436067"/>
      <w:bookmarkStart w:id="2449" w:name="_Toc14685882"/>
      <w:bookmarkStart w:id="2450" w:name="_Toc14689724"/>
      <w:bookmarkStart w:id="2451" w:name="_Toc32556553"/>
      <w:bookmarkStart w:id="2452" w:name="_Toc35326373"/>
      <w:bookmarkStart w:id="2453" w:name="_Toc6998802"/>
      <w:bookmarkStart w:id="2454" w:name="_Toc13464277"/>
      <w:bookmarkStart w:id="2455" w:name="_Toc13487422"/>
      <w:bookmarkStart w:id="2456" w:name="_Toc13658793"/>
      <w:bookmarkStart w:id="2457" w:name="_Toc14257883"/>
      <w:bookmarkStart w:id="2458" w:name="_Toc14434523"/>
      <w:bookmarkStart w:id="2459" w:name="_Toc14434945"/>
      <w:bookmarkStart w:id="2460" w:name="_Toc14435369"/>
      <w:bookmarkStart w:id="2461" w:name="_Toc14435790"/>
      <w:bookmarkStart w:id="2462" w:name="_Toc14436068"/>
      <w:bookmarkStart w:id="2463" w:name="_Toc14685883"/>
      <w:bookmarkStart w:id="2464" w:name="_Toc14689725"/>
      <w:bookmarkStart w:id="2465" w:name="_Toc32556554"/>
      <w:bookmarkStart w:id="2466" w:name="_Toc35326374"/>
      <w:bookmarkStart w:id="2467" w:name="_Toc341267590"/>
      <w:bookmarkStart w:id="2468" w:name="_Toc226018895"/>
      <w:bookmarkEnd w:id="1493"/>
      <w:bookmarkEnd w:id="1494"/>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lastRenderedPageBreak/>
        <w:t>PRICE AND PAYMENT</w:t>
      </w:r>
      <w:r w:rsidR="00DD239A">
        <w:t xml:space="preserve"> (CORE)</w:t>
      </w:r>
      <w:bookmarkEnd w:id="2468"/>
    </w:p>
    <w:p w14:paraId="035681B5" w14:textId="77777777" w:rsidR="00C554BF" w:rsidRPr="000E35B1" w:rsidRDefault="00C554BF">
      <w:pPr>
        <w:pStyle w:val="COTCOCLV2-ASDEFCON"/>
      </w:pPr>
      <w:bookmarkStart w:id="2469" w:name="_Toc300913883"/>
      <w:bookmarkStart w:id="2470" w:name="_Toc226018896"/>
      <w:r w:rsidRPr="000E35B1">
        <w:t>Price (Core)</w:t>
      </w:r>
      <w:bookmarkEnd w:id="2469"/>
      <w:bookmarkEnd w:id="2470"/>
    </w:p>
    <w:p w14:paraId="28BAA092" w14:textId="29133C41" w:rsidR="00C554BF" w:rsidRDefault="00C554BF" w:rsidP="00C554BF">
      <w:pPr>
        <w:pStyle w:val="COTCOCLV3-ASDEFCON"/>
      </w:pPr>
      <w:bookmarkStart w:id="2471" w:name="_Ref337205400"/>
      <w:r w:rsidRPr="000E35B1">
        <w:t>Subject to the other provisions</w:t>
      </w:r>
      <w:r w:rsidRPr="00A3113C">
        <w:t xml:space="preserve"> of the Contract and </w:t>
      </w:r>
      <w:r>
        <w:t xml:space="preserve">the Contractor providing Services </w:t>
      </w:r>
      <w:r w:rsidRPr="00A3113C">
        <w:t xml:space="preserve">in accordance with the Contract </w:t>
      </w:r>
      <w:r>
        <w:t>(including</w:t>
      </w:r>
      <w:r w:rsidRPr="00A3113C">
        <w:t xml:space="preserve"> achieving Acceptance of Deliverables </w:t>
      </w:r>
      <w:r>
        <w:t xml:space="preserve">or Services </w:t>
      </w:r>
      <w:r w:rsidRPr="00A3113C">
        <w:t>where required</w:t>
      </w:r>
      <w:r>
        <w:t>)</w:t>
      </w:r>
      <w:r w:rsidRPr="00A3113C">
        <w:t xml:space="preserve">, the Contractor is entitled to </w:t>
      </w:r>
      <w:r>
        <w:t>make a claim for payment</w:t>
      </w:r>
      <w:r w:rsidRPr="00A3113C">
        <w:t>:</w:t>
      </w:r>
      <w:bookmarkEnd w:id="247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21738" w14:paraId="514A9CBE" w14:textId="77777777" w:rsidTr="00321738">
        <w:tc>
          <w:tcPr>
            <w:tcW w:w="9071" w:type="dxa"/>
            <w:shd w:val="clear" w:color="auto" w:fill="auto"/>
          </w:tcPr>
          <w:p w14:paraId="366C157E" w14:textId="0F0EAAB2" w:rsidR="00321738" w:rsidRDefault="00321738" w:rsidP="00321738">
            <w:pPr>
              <w:pStyle w:val="ASDEFCONOption"/>
            </w:pPr>
            <w:r>
              <w:t xml:space="preserve">Option:  Include this clause when a Mobilisation Payment is </w:t>
            </w:r>
            <w:r w:rsidR="00AB4460">
              <w:t>included in the Contract.</w:t>
            </w:r>
          </w:p>
          <w:p w14:paraId="60B9C1BF" w14:textId="59C80074" w:rsidR="00321738" w:rsidRDefault="00321738" w:rsidP="00B83C4A">
            <w:pPr>
              <w:pStyle w:val="COTCOCLV4-ASDEFCON"/>
            </w:pPr>
            <w:bookmarkStart w:id="2472" w:name="_Ref95308043"/>
            <w:r>
              <w:t>for the Mobilisation Payment specified in the Details Schedule;</w:t>
            </w:r>
            <w:bookmarkEnd w:id="2472"/>
          </w:p>
        </w:tc>
      </w:tr>
    </w:tbl>
    <w:p w14:paraId="3C802190" w14:textId="77777777" w:rsidR="00321738" w:rsidRDefault="00321738" w:rsidP="00321738">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4ED44A60" w14:textId="77777777" w:rsidTr="00C072CB">
        <w:tc>
          <w:tcPr>
            <w:tcW w:w="9071" w:type="dxa"/>
            <w:shd w:val="clear" w:color="auto" w:fill="auto"/>
          </w:tcPr>
          <w:p w14:paraId="1AAED423" w14:textId="707BD92B" w:rsidR="00C554BF" w:rsidRDefault="00C554BF" w:rsidP="00C554BF">
            <w:pPr>
              <w:pStyle w:val="ASDEFCONOption"/>
            </w:pPr>
            <w:r>
              <w:t>Option:</w:t>
            </w:r>
            <w:r w:rsidR="003246BE">
              <w:t xml:space="preserve"> </w:t>
            </w:r>
            <w:r>
              <w:t xml:space="preserve"> Include this clause when Performance Payments will not adjust the Recurring Services Fee (ie, not applying a performance based contract).</w:t>
            </w:r>
          </w:p>
          <w:p w14:paraId="400D070D" w14:textId="445CBC86" w:rsidR="00C554BF" w:rsidRDefault="00321738" w:rsidP="001B3EA1">
            <w:pPr>
              <w:pStyle w:val="COTCOCLV4-ASDEFCON"/>
            </w:pPr>
            <w:r>
              <w:t xml:space="preserve">for the provision of </w:t>
            </w:r>
            <w:r w:rsidR="00C554BF" w:rsidRPr="00A3113C">
              <w:t xml:space="preserve">Recurring Services, in accordance with </w:t>
            </w:r>
            <w:r w:rsidR="00C554BF">
              <w:t xml:space="preserve">Annex </w:t>
            </w:r>
            <w:r w:rsidR="001B3EA1">
              <w:t>A</w:t>
            </w:r>
            <w:r w:rsidR="00624C3D">
              <w:t xml:space="preserve"> </w:t>
            </w:r>
            <w:r w:rsidR="00C554BF">
              <w:t xml:space="preserve">to </w:t>
            </w:r>
            <w:r w:rsidR="00C554BF" w:rsidRPr="00ED2DF0">
              <w:t>Attachment B</w:t>
            </w:r>
            <w:r w:rsidR="00C554BF">
              <w:t>;</w:t>
            </w:r>
          </w:p>
        </w:tc>
      </w:tr>
    </w:tbl>
    <w:p w14:paraId="413617BF" w14:textId="77777777" w:rsidR="00C554BF" w:rsidRDefault="00C554BF" w:rsidP="00C554BF">
      <w:pPr>
        <w:pStyle w:val="ASDEFCONOptionSpace"/>
        <w:rPr>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1656AA52" w14:textId="77777777" w:rsidTr="00C554BF">
        <w:tc>
          <w:tcPr>
            <w:tcW w:w="9071" w:type="dxa"/>
            <w:shd w:val="clear" w:color="auto" w:fill="auto"/>
          </w:tcPr>
          <w:p w14:paraId="5339D02E" w14:textId="72CA5ACD" w:rsidR="00C554BF" w:rsidRDefault="00C554BF" w:rsidP="00C554BF">
            <w:pPr>
              <w:pStyle w:val="ASDEFCONOption"/>
            </w:pPr>
            <w:r>
              <w:t xml:space="preserve">Option: </w:t>
            </w:r>
            <w:r w:rsidR="003246BE">
              <w:t xml:space="preserve"> </w:t>
            </w:r>
            <w:r>
              <w:t>Include this clause when Performance Payments will be used to adjust the Recurring Services Fee (ie, when applying a performance based contract).</w:t>
            </w:r>
          </w:p>
          <w:p w14:paraId="6BF44DB9" w14:textId="421AC593" w:rsidR="00C554BF" w:rsidRDefault="00321738" w:rsidP="001B3EA1">
            <w:pPr>
              <w:pStyle w:val="COTCOCLV4-ASDEFCON"/>
            </w:pPr>
            <w:r>
              <w:t xml:space="preserve">for the provision of </w:t>
            </w:r>
            <w:r w:rsidR="00C554BF" w:rsidRPr="00A3113C">
              <w:t xml:space="preserve">Recurring Services in accordance with </w:t>
            </w:r>
            <w:r w:rsidR="00C554BF">
              <w:t xml:space="preserve">Annex </w:t>
            </w:r>
            <w:r w:rsidR="001B3EA1">
              <w:t>A</w:t>
            </w:r>
            <w:r w:rsidR="00624C3D">
              <w:t xml:space="preserve"> </w:t>
            </w:r>
            <w:r w:rsidR="00C554BF">
              <w:t xml:space="preserve">to </w:t>
            </w:r>
            <w:r w:rsidR="00C554BF" w:rsidRPr="00ED2DF0">
              <w:t>Attachment B</w:t>
            </w:r>
            <w:r w:rsidR="00C554BF">
              <w:t xml:space="preserve">, less any reduction in the Performance Payment amount determined in accordance </w:t>
            </w:r>
            <w:r w:rsidR="00C554BF" w:rsidRPr="001B3EA1">
              <w:t xml:space="preserve">with Annex </w:t>
            </w:r>
            <w:r w:rsidR="001B3EA1" w:rsidRPr="001B3EA1">
              <w:t>E</w:t>
            </w:r>
            <w:r w:rsidR="00C554BF" w:rsidRPr="001B3EA1">
              <w:t xml:space="preserve"> to</w:t>
            </w:r>
            <w:r w:rsidR="00C554BF">
              <w:t xml:space="preserve"> </w:t>
            </w:r>
            <w:r w:rsidR="00C554BF" w:rsidRPr="00ED2DF0">
              <w:t>Attachment B</w:t>
            </w:r>
            <w:r w:rsidR="00C554BF">
              <w:t>;</w:t>
            </w:r>
          </w:p>
        </w:tc>
      </w:tr>
    </w:tbl>
    <w:p w14:paraId="1E4ED718" w14:textId="77777777" w:rsidR="00E43CED" w:rsidRDefault="00E43CED" w:rsidP="00E43CED">
      <w:pPr>
        <w:pStyle w:val="ASDEFCONOptionSpace"/>
      </w:pPr>
    </w:p>
    <w:p w14:paraId="15D0C5DD" w14:textId="47C05BAA" w:rsidR="00C554BF" w:rsidRPr="00A3113C" w:rsidRDefault="00321738" w:rsidP="00C554BF">
      <w:pPr>
        <w:pStyle w:val="COTCOCLV4-ASDEFCON"/>
      </w:pPr>
      <w:r>
        <w:t xml:space="preserve">for the provision of </w:t>
      </w:r>
      <w:r w:rsidR="00C554BF" w:rsidRPr="00A3113C">
        <w:t xml:space="preserve">Task-Priced Services, in accordance with </w:t>
      </w:r>
      <w:r w:rsidR="00C554BF">
        <w:t>Annex</w:t>
      </w:r>
      <w:r w:rsidR="00624C3D">
        <w:t xml:space="preserve"> </w:t>
      </w:r>
      <w:r w:rsidR="001B3EA1">
        <w:t>B</w:t>
      </w:r>
      <w:r w:rsidR="00C554BF">
        <w:t xml:space="preserve"> to </w:t>
      </w:r>
      <w:r w:rsidR="00C554BF" w:rsidRPr="00ED2DF0">
        <w:t>Attachment B</w:t>
      </w:r>
      <w:r w:rsidR="00C554BF" w:rsidRPr="00A3113C">
        <w:t>;</w:t>
      </w:r>
    </w:p>
    <w:p w14:paraId="05435A00" w14:textId="58B541F2" w:rsidR="00C554BF" w:rsidRDefault="00321738" w:rsidP="00C554BF">
      <w:pPr>
        <w:pStyle w:val="COTCOCLV4-ASDEFCON"/>
      </w:pPr>
      <w:r>
        <w:t xml:space="preserve">for the provision of </w:t>
      </w:r>
      <w:r w:rsidR="00C554BF" w:rsidRPr="00A3113C">
        <w:t>an S&amp;Q Service, in accordance with the S&amp;Q Order</w:t>
      </w:r>
      <w:r w:rsidR="00C554BF">
        <w:t>; and</w:t>
      </w:r>
    </w:p>
    <w:p w14:paraId="03E053A6" w14:textId="2B172A74" w:rsidR="00C554BF" w:rsidRPr="00A3113C" w:rsidRDefault="00C554BF" w:rsidP="00C554BF">
      <w:pPr>
        <w:pStyle w:val="COTCOCLV4-ASDEFCON"/>
      </w:pPr>
      <w:bookmarkStart w:id="2473" w:name="_Ref48918399"/>
      <w:r>
        <w:t xml:space="preserve">for an Adjustment Payment following an </w:t>
      </w:r>
      <w:r w:rsidR="009D52D7">
        <w:t xml:space="preserve">Adjustment </w:t>
      </w:r>
      <w:r>
        <w:t xml:space="preserve">Date in accordance with clause </w:t>
      </w:r>
      <w:r>
        <w:fldChar w:fldCharType="begin"/>
      </w:r>
      <w:r>
        <w:instrText xml:space="preserve"> REF _Ref425254314 \r \h </w:instrText>
      </w:r>
      <w:r>
        <w:fldChar w:fldCharType="separate"/>
      </w:r>
      <w:r w:rsidR="00902F31">
        <w:t>7.3.4a</w:t>
      </w:r>
      <w:r>
        <w:fldChar w:fldCharType="end"/>
      </w:r>
      <w:r w:rsidRPr="00A3113C">
        <w:t>.</w:t>
      </w:r>
      <w:bookmarkEnd w:id="2473"/>
    </w:p>
    <w:p w14:paraId="4FF5A9C5" w14:textId="77777777" w:rsidR="00C554BF" w:rsidRPr="00A3113C" w:rsidRDefault="00C554BF" w:rsidP="00C554BF">
      <w:pPr>
        <w:pStyle w:val="COTCOCLV3-ASDEFCON"/>
      </w:pPr>
      <w:r w:rsidRPr="00A3113C">
        <w:t>The Commonwealth is entitled, without derogating from any other rights it may have, to defer payment of a claim until the Contractor has completed, to the satisfaction of the Commonwealth Representative, that part of the Services to which the claim relates.</w:t>
      </w:r>
    </w:p>
    <w:p w14:paraId="1E7ED9B0" w14:textId="5E328D41" w:rsidR="00C554BF" w:rsidRPr="00A3113C" w:rsidRDefault="00C554BF" w:rsidP="00C554BF">
      <w:pPr>
        <w:pStyle w:val="COTCOCLV3-ASDEFCON"/>
        <w:rPr>
          <w:lang w:eastAsia="zh-CN"/>
        </w:rPr>
      </w:pPr>
      <w:bookmarkStart w:id="2474" w:name="_Toc300913884"/>
      <w:bookmarkStart w:id="2475" w:name="_Ref300923917"/>
      <w:bookmarkStart w:id="2476" w:name="_Ref306179960"/>
      <w:bookmarkStart w:id="2477" w:name="_Ref307556234"/>
      <w:bookmarkStart w:id="2478" w:name="_Ref307559005"/>
      <w:bookmarkStart w:id="2479" w:name="_Ref307567544"/>
      <w:bookmarkStart w:id="2480" w:name="_Ref307568073"/>
      <w:r w:rsidRPr="00A3113C">
        <w:rPr>
          <w:lang w:eastAsia="zh-CN"/>
        </w:rPr>
        <w:t xml:space="preserve">If the Commonwealth agrees to Accept the Deliverables despite any minor omissions or </w:t>
      </w:r>
      <w:r w:rsidRPr="002956B1">
        <w:rPr>
          <w:lang w:eastAsia="zh-CN"/>
        </w:rPr>
        <w:t>D</w:t>
      </w:r>
      <w:r w:rsidRPr="00A3113C">
        <w:rPr>
          <w:lang w:eastAsia="zh-CN"/>
        </w:rPr>
        <w:t>efects or other non-compliance, or if the Services are not performed in accordance with the Contract, the Commonwealth may, after consultation with the Contractor:</w:t>
      </w:r>
    </w:p>
    <w:p w14:paraId="0371F6BB" w14:textId="3330E540" w:rsidR="00C554BF" w:rsidRPr="00A3113C" w:rsidRDefault="00C554BF" w:rsidP="00C554BF">
      <w:pPr>
        <w:pStyle w:val="COTCOCLV4-ASDEFCON"/>
      </w:pPr>
      <w:r w:rsidRPr="00A3113C">
        <w:t xml:space="preserve">determine a revised price under clause </w:t>
      </w:r>
      <w:r w:rsidRPr="00ED2DF0">
        <w:fldChar w:fldCharType="begin"/>
      </w:r>
      <w:r w:rsidRPr="00ED2DF0">
        <w:instrText xml:space="preserve"> REF _Ref337205400 \r \h  \* MERGEFORMAT </w:instrText>
      </w:r>
      <w:r w:rsidRPr="00ED2DF0">
        <w:fldChar w:fldCharType="separate"/>
      </w:r>
      <w:r w:rsidR="00902F31">
        <w:t>7.1.1</w:t>
      </w:r>
      <w:r w:rsidRPr="00ED2DF0">
        <w:fldChar w:fldCharType="end"/>
      </w:r>
      <w:r w:rsidRPr="00A3113C">
        <w:t xml:space="preserve"> reflecting the reduction in value for money of the omission, </w:t>
      </w:r>
      <w:r>
        <w:t>D</w:t>
      </w:r>
      <w:r w:rsidRPr="00A3113C">
        <w:t>efect, non-compliance or non-performance (</w:t>
      </w:r>
      <w:r w:rsidRPr="00A3113C">
        <w:rPr>
          <w:b/>
        </w:rPr>
        <w:t>Reduction Amount</w:t>
      </w:r>
      <w:r w:rsidRPr="00A3113C">
        <w:t>); and</w:t>
      </w:r>
    </w:p>
    <w:p w14:paraId="4613037A" w14:textId="6AAED254" w:rsidR="00C554BF" w:rsidRPr="00A3113C" w:rsidRDefault="00C554BF" w:rsidP="00C554BF">
      <w:pPr>
        <w:pStyle w:val="COTCOCLV4-ASDEFCON"/>
      </w:pPr>
      <w:r w:rsidRPr="00A3113C">
        <w:t xml:space="preserve">exercise its rights under clause </w:t>
      </w:r>
      <w:r w:rsidRPr="00ED2DF0">
        <w:fldChar w:fldCharType="begin"/>
      </w:r>
      <w:r w:rsidRPr="00ED2DF0">
        <w:instrText xml:space="preserve"> REF _Ref300817982 \r \h  \* MERGEFORMAT </w:instrText>
      </w:r>
      <w:r w:rsidRPr="00ED2DF0">
        <w:fldChar w:fldCharType="separate"/>
      </w:r>
      <w:r w:rsidR="00902F31">
        <w:t>13.6</w:t>
      </w:r>
      <w:r w:rsidRPr="00ED2DF0">
        <w:fldChar w:fldCharType="end"/>
      </w:r>
      <w:r w:rsidRPr="00A3113C">
        <w:t xml:space="preserve"> in respect of the Reduction Amount.</w:t>
      </w:r>
    </w:p>
    <w:p w14:paraId="62794B37" w14:textId="77777777" w:rsidR="00C554BF" w:rsidRPr="00A3113C" w:rsidRDefault="00C554BF">
      <w:pPr>
        <w:pStyle w:val="COTCOCLV2-ASDEFCON"/>
      </w:pPr>
      <w:bookmarkStart w:id="2481" w:name="_Ref322701783"/>
      <w:bookmarkStart w:id="2482" w:name="_Toc226018897"/>
      <w:r>
        <w:t>Claims for Payment</w:t>
      </w:r>
      <w:r w:rsidRPr="00A3113C">
        <w:t xml:space="preserve"> (Core)</w:t>
      </w:r>
      <w:bookmarkEnd w:id="2474"/>
      <w:bookmarkEnd w:id="2475"/>
      <w:bookmarkEnd w:id="2476"/>
      <w:bookmarkEnd w:id="2477"/>
      <w:bookmarkEnd w:id="2478"/>
      <w:bookmarkEnd w:id="2479"/>
      <w:bookmarkEnd w:id="2480"/>
      <w:bookmarkEnd w:id="2481"/>
      <w:bookmarkEnd w:id="2482"/>
    </w:p>
    <w:p w14:paraId="3EF5F314" w14:textId="0E235533" w:rsidR="00815B80" w:rsidRDefault="00815B80" w:rsidP="00815B80">
      <w:pPr>
        <w:pStyle w:val="NoteToDrafters-ASDEFCON"/>
      </w:pPr>
      <w:r w:rsidRPr="00B27038">
        <w:t xml:space="preserve">Note to drafters: </w:t>
      </w:r>
      <w:r w:rsidR="003246BE">
        <w:t xml:space="preserve"> </w:t>
      </w:r>
      <w:r>
        <w:t xml:space="preserve">Option A below should only be included </w:t>
      </w:r>
      <w:r w:rsidRPr="00B27038">
        <w:t xml:space="preserve">where the Commonwealth intends to </w:t>
      </w:r>
      <w:r>
        <w:t>use</w:t>
      </w:r>
      <w:r w:rsidRPr="00B27038">
        <w:t xml:space="preserve"> the Pan-European Public Procurement On-Line (PEPPOL) framework under any resultant Contract.</w:t>
      </w:r>
      <w:r w:rsidR="003246BE">
        <w:t xml:space="preserve"> </w:t>
      </w:r>
      <w:r w:rsidRPr="00B27038">
        <w:t xml:space="preserve"> If the Commonwealth and Contractor agree to use the PEPPOL framework, the maximum payment term will be 5 days.</w:t>
      </w:r>
      <w:r w:rsidR="003246BE">
        <w:t xml:space="preserve"> </w:t>
      </w:r>
      <w:r w:rsidRPr="00B27038">
        <w:t xml:space="preserve"> However, the Commonwealth Pay On-Time Policy does not apply if the nature of the goods or services being procured, or the structure of the procurement, would make it impractical for the pol</w:t>
      </w:r>
      <w:r w:rsidRPr="0074554F">
        <w:t xml:space="preserve">icy to be </w:t>
      </w:r>
      <w:r w:rsidRPr="0082519D">
        <w:t>applied.</w:t>
      </w:r>
      <w:r w:rsidR="003246BE">
        <w:t xml:space="preserve"> </w:t>
      </w:r>
      <w:r w:rsidRPr="0082519D">
        <w:t xml:space="preserve"> If this is the case, and the Commonwealth does not intend to </w:t>
      </w:r>
      <w:r>
        <w:t>use</w:t>
      </w:r>
      <w:r w:rsidRPr="0082519D">
        <w:t xml:space="preserve"> the PEPPOL framework, </w:t>
      </w:r>
      <w:r>
        <w:t xml:space="preserve">Option A and the Note to Tenderers </w:t>
      </w:r>
      <w:r w:rsidRPr="00B27038">
        <w:t xml:space="preserve">should be removed prior to RFT release. </w:t>
      </w:r>
    </w:p>
    <w:p w14:paraId="7AA9CB5B" w14:textId="71B75900" w:rsidR="00544618" w:rsidRDefault="00C554BF" w:rsidP="008F6FDB">
      <w:pPr>
        <w:pStyle w:val="NoteToTenderers-ASDEFCON"/>
      </w:pPr>
      <w:r w:rsidRPr="00D01A18">
        <w:rPr>
          <w:lang w:eastAsia="zh-CN"/>
        </w:rPr>
        <w:t xml:space="preserve">Note to tenderers:  Per the Commonwealth Pay On-Time Policy, maximum payment terms </w:t>
      </w:r>
      <w:r w:rsidR="00544618">
        <w:t xml:space="preserve">will depend on the applicability of the Pan-European Public Procurement On-Line (PEPPOL) framework. </w:t>
      </w:r>
      <w:r w:rsidR="003246BE">
        <w:t xml:space="preserve"> </w:t>
      </w:r>
      <w:r w:rsidR="00544618">
        <w:t>The maximum payment term will either be:</w:t>
      </w:r>
    </w:p>
    <w:p w14:paraId="5EEB49E8" w14:textId="3B53BC12" w:rsidR="00544618" w:rsidRDefault="00544618" w:rsidP="008F6FDB">
      <w:pPr>
        <w:pStyle w:val="NoteToTenderersBullets-ASDEFCON"/>
      </w:pPr>
      <w:r>
        <w:t>5 days, where the Commonwealth and the Contractor both have the capability to deliver and receive electronic invoices (e-invoices) through the PEPPOL framework and have agreed to use e-invoicing; or</w:t>
      </w:r>
    </w:p>
    <w:p w14:paraId="037F4032" w14:textId="77777777" w:rsidR="00544618" w:rsidRDefault="00544618" w:rsidP="008F6FDB">
      <w:pPr>
        <w:pStyle w:val="NoteToTenderersBullets-ASDEFCON"/>
      </w:pPr>
      <w:r>
        <w:t>20 days where the PEPPOL framework does not apply.</w:t>
      </w:r>
    </w:p>
    <w:p w14:paraId="59778A8E" w14:textId="75A3AEE4" w:rsidR="00217FC3" w:rsidRDefault="00544618" w:rsidP="008F6FDB">
      <w:pPr>
        <w:pStyle w:val="NoteToTenderers-ASDEFCON"/>
        <w:rPr>
          <w:lang w:eastAsia="zh-CN"/>
        </w:rPr>
      </w:pPr>
      <w:r>
        <w:rPr>
          <w:lang w:eastAsia="zh-CN"/>
        </w:rPr>
        <w:t>Further i</w:t>
      </w:r>
      <w:r w:rsidR="00C554BF" w:rsidRPr="00D01A18">
        <w:rPr>
          <w:lang w:eastAsia="zh-CN"/>
        </w:rPr>
        <w:t>nformation on the Pay On-Time Policy is available at:</w:t>
      </w:r>
    </w:p>
    <w:p w14:paraId="62476C66" w14:textId="4FC7DB2C" w:rsidR="00C554BF" w:rsidRPr="00A3113C" w:rsidRDefault="006C0EDA" w:rsidP="00C807FA">
      <w:pPr>
        <w:pStyle w:val="NoteToTenderersBullets-ASDEFCON"/>
      </w:pPr>
      <w:hyperlink r:id="rId19" w:history="1">
        <w:r w:rsidR="00C807FA" w:rsidRPr="00714070">
          <w:rPr>
            <w:rStyle w:val="Hyperlink"/>
          </w:rPr>
          <w:t>https://www.finance.gov.au/publications/resource-management-guides/supplier-pay-time-or-pay-interest-policy-rmg-417</w:t>
        </w:r>
      </w:hyperlink>
      <w:r w:rsidR="00C807FA">
        <w:t>.</w:t>
      </w:r>
    </w:p>
    <w:p w14:paraId="691662B6" w14:textId="77777777" w:rsidR="00C554BF" w:rsidRDefault="00C554BF" w:rsidP="00C554BF">
      <w:pPr>
        <w:pStyle w:val="COTCOCLV3-ASDEFCON"/>
        <w:rPr>
          <w:lang w:eastAsia="zh-CN"/>
        </w:rPr>
      </w:pPr>
      <w:bookmarkStart w:id="2483" w:name="_Ref49958613"/>
      <w:r>
        <w:rPr>
          <w:lang w:eastAsia="zh-CN"/>
        </w:rPr>
        <w:t>If the Commonwealth is satisfied that:</w:t>
      </w:r>
      <w:bookmarkEnd w:id="2483"/>
    </w:p>
    <w:p w14:paraId="1AD5E245" w14:textId="6B99396E" w:rsidR="00C554BF" w:rsidRDefault="00C554BF" w:rsidP="00C554BF">
      <w:pPr>
        <w:pStyle w:val="COTCOCLV4-ASDEFCON"/>
        <w:rPr>
          <w:lang w:eastAsia="zh-CN"/>
        </w:rPr>
      </w:pPr>
      <w:r w:rsidRPr="00A050BE">
        <w:rPr>
          <w:lang w:eastAsia="zh-CN"/>
        </w:rPr>
        <w:lastRenderedPageBreak/>
        <w:t xml:space="preserve">the Contractor is entitled to make a claim for payment under clause </w:t>
      </w:r>
      <w:r w:rsidRPr="00ED2DF0">
        <w:fldChar w:fldCharType="begin"/>
      </w:r>
      <w:r w:rsidRPr="00ED2DF0">
        <w:instrText xml:space="preserve"> REF _Ref337205400 \r \h  \* MERGEFORMAT </w:instrText>
      </w:r>
      <w:r w:rsidRPr="00ED2DF0">
        <w:fldChar w:fldCharType="separate"/>
      </w:r>
      <w:r w:rsidR="00902F31">
        <w:t>7.1.1</w:t>
      </w:r>
      <w:r w:rsidRPr="00ED2DF0">
        <w:fldChar w:fldCharType="end"/>
      </w:r>
      <w:r w:rsidRPr="00A050BE">
        <w:rPr>
          <w:lang w:eastAsia="zh-CN"/>
        </w:rPr>
        <w:t>;</w:t>
      </w:r>
    </w:p>
    <w:p w14:paraId="1A56381A" w14:textId="766E8BC2" w:rsidR="00C554BF" w:rsidRDefault="00C554BF" w:rsidP="00C554BF">
      <w:pPr>
        <w:pStyle w:val="COTCOCLV4-ASDEFCON"/>
        <w:rPr>
          <w:lang w:eastAsia="zh-CN"/>
        </w:rPr>
      </w:pPr>
      <w:r w:rsidRPr="00A050BE">
        <w:rPr>
          <w:lang w:eastAsia="zh-CN"/>
        </w:rPr>
        <w:t xml:space="preserve">the Contractor's claim for payment meets the requirements of clause </w:t>
      </w:r>
      <w:r>
        <w:rPr>
          <w:lang w:eastAsia="zh-CN"/>
        </w:rPr>
        <w:fldChar w:fldCharType="begin"/>
      </w:r>
      <w:r>
        <w:rPr>
          <w:lang w:eastAsia="zh-CN"/>
        </w:rPr>
        <w:instrText xml:space="preserve"> REF _Ref342335173 \w \h </w:instrText>
      </w:r>
      <w:r>
        <w:rPr>
          <w:lang w:eastAsia="zh-CN"/>
        </w:rPr>
      </w:r>
      <w:r>
        <w:rPr>
          <w:lang w:eastAsia="zh-CN"/>
        </w:rPr>
        <w:fldChar w:fldCharType="separate"/>
      </w:r>
      <w:r w:rsidR="00902F31">
        <w:rPr>
          <w:lang w:eastAsia="zh-CN"/>
        </w:rPr>
        <w:t>7.2.5</w:t>
      </w:r>
      <w:r>
        <w:rPr>
          <w:lang w:eastAsia="zh-CN"/>
        </w:rPr>
        <w:fldChar w:fldCharType="end"/>
      </w:r>
      <w:r w:rsidRPr="00A050BE">
        <w:rPr>
          <w:lang w:eastAsia="zh-CN"/>
        </w:rPr>
        <w:t>; and</w:t>
      </w:r>
    </w:p>
    <w:p w14:paraId="78B2F869" w14:textId="0C5FFA50" w:rsidR="00C554BF" w:rsidRDefault="00C554BF" w:rsidP="00C554BF">
      <w:pPr>
        <w:pStyle w:val="COTCOCLV4-ASDEFCON"/>
        <w:rPr>
          <w:lang w:eastAsia="zh-CN"/>
        </w:rPr>
      </w:pPr>
      <w:r w:rsidRPr="00A050BE">
        <w:rPr>
          <w:lang w:eastAsia="zh-CN"/>
        </w:rPr>
        <w:t>the Contractor has complied with any other provisions of the Contract applicable to the payment,</w:t>
      </w:r>
    </w:p>
    <w:p w14:paraId="04F0D27A" w14:textId="0C69DD3D" w:rsidR="00C554BF" w:rsidRDefault="00C554BF" w:rsidP="00C554BF">
      <w:pPr>
        <w:pStyle w:val="COTCOCLV4-ASDEFCON"/>
        <w:numPr>
          <w:ilvl w:val="0"/>
          <w:numId w:val="0"/>
        </w:numPr>
        <w:ind w:left="851"/>
        <w:rPr>
          <w:lang w:eastAsia="zh-CN"/>
        </w:rPr>
      </w:pPr>
      <w:r w:rsidRPr="00A050BE">
        <w:rPr>
          <w:lang w:eastAsia="zh-CN"/>
        </w:rPr>
        <w:t>then the Commonwealth shall Approve the claim for payment.</w:t>
      </w:r>
    </w:p>
    <w:p w14:paraId="55CB3255" w14:textId="38E6FA1F" w:rsidR="00B30F1B" w:rsidRDefault="00495729" w:rsidP="00495729">
      <w:pPr>
        <w:pStyle w:val="NoteToTenderers-ASDEFCON"/>
        <w:rPr>
          <w:lang w:eastAsia="zh-CN"/>
        </w:rPr>
      </w:pPr>
      <w:r w:rsidRPr="00FC5D32">
        <w:rPr>
          <w:lang w:eastAsia="zh-CN"/>
        </w:rPr>
        <w:t xml:space="preserve">Note to tenderers:  The option selected below will depend on the tenderer’s response to </w:t>
      </w:r>
      <w:r w:rsidR="00FC5D32" w:rsidRPr="00FC5D32">
        <w:rPr>
          <w:lang w:eastAsia="zh-CN"/>
        </w:rPr>
        <w:t xml:space="preserve">clause 2.7 of Annex A to Attachment A </w:t>
      </w:r>
      <w:r w:rsidR="00FC5D32">
        <w:rPr>
          <w:lang w:eastAsia="zh-CN"/>
        </w:rPr>
        <w:t>to</w:t>
      </w:r>
      <w:r w:rsidRPr="00FC5D32">
        <w:rPr>
          <w:lang w:eastAsia="zh-CN"/>
        </w:rPr>
        <w:t xml:space="preserve"> the Conditions of Tender.</w:t>
      </w:r>
    </w:p>
    <w:tbl>
      <w:tblPr>
        <w:tblStyle w:val="TableGrid"/>
        <w:tblW w:w="0" w:type="auto"/>
        <w:tblLook w:val="04A0" w:firstRow="1" w:lastRow="0" w:firstColumn="1" w:lastColumn="0" w:noHBand="0" w:noVBand="1"/>
      </w:tblPr>
      <w:tblGrid>
        <w:gridCol w:w="9061"/>
      </w:tblGrid>
      <w:tr w:rsidR="00544618" w14:paraId="5997146C" w14:textId="77777777" w:rsidTr="00544618">
        <w:tc>
          <w:tcPr>
            <w:tcW w:w="9061" w:type="dxa"/>
            <w:tcBorders>
              <w:top w:val="single" w:sz="4" w:space="0" w:color="auto"/>
              <w:left w:val="single" w:sz="4" w:space="0" w:color="auto"/>
              <w:bottom w:val="single" w:sz="4" w:space="0" w:color="auto"/>
              <w:right w:val="single" w:sz="4" w:space="0" w:color="auto"/>
            </w:tcBorders>
            <w:hideMark/>
          </w:tcPr>
          <w:p w14:paraId="0C652386" w14:textId="4587A58D" w:rsidR="00544618" w:rsidRDefault="00544618" w:rsidP="00E7561D">
            <w:pPr>
              <w:pStyle w:val="ASDEFCONOption"/>
              <w:spacing w:line="240" w:lineRule="auto"/>
            </w:pPr>
            <w:r>
              <w:t>Option A:</w:t>
            </w:r>
            <w:r w:rsidR="003246BE">
              <w:t xml:space="preserve"> </w:t>
            </w:r>
            <w:r>
              <w:t xml:space="preserve"> For when </w:t>
            </w:r>
            <w:r>
              <w:rPr>
                <w:rFonts w:eastAsia="Times New Roman"/>
              </w:rPr>
              <w:t>the</w:t>
            </w:r>
            <w:r>
              <w:t xml:space="preserve"> PEPPOL framework has been agreed by the Commonwealth and the Contractor.</w:t>
            </w:r>
          </w:p>
          <w:p w14:paraId="283831BD" w14:textId="79BAF97F" w:rsidR="0013385A" w:rsidRPr="00514EF5" w:rsidRDefault="0013385A" w:rsidP="00E7561D">
            <w:pPr>
              <w:pStyle w:val="COTCOCLV3-ASDEFCON"/>
              <w:spacing w:line="240" w:lineRule="auto"/>
            </w:pPr>
            <w:r w:rsidRPr="00514EF5">
              <w:t xml:space="preserve">The Commonwealth and the Contractor </w:t>
            </w:r>
            <w:r w:rsidR="00495729" w:rsidRPr="00514EF5">
              <w:t>shall</w:t>
            </w:r>
            <w:r w:rsidRPr="00514EF5">
              <w:t xml:space="preserve"> use </w:t>
            </w:r>
            <w:r w:rsidR="00495729" w:rsidRPr="00514EF5">
              <w:t>electronic invoices through the Pan-European Public Procurement On-Line (PEPPOL) framework</w:t>
            </w:r>
            <w:r w:rsidRPr="00514EF5">
              <w:t xml:space="preserve"> for the purposes of the delivery and receipt of payment claims under the Contract</w:t>
            </w:r>
            <w:r w:rsidR="00495729" w:rsidRPr="00514EF5">
              <w:t>.</w:t>
            </w:r>
          </w:p>
          <w:p w14:paraId="1F1090FE" w14:textId="0515A284" w:rsidR="00544618" w:rsidRDefault="00544618" w:rsidP="00E7561D">
            <w:pPr>
              <w:pStyle w:val="COTCOCLV3-ASDEFCON"/>
              <w:spacing w:line="240" w:lineRule="auto"/>
            </w:pPr>
            <w:r>
              <w:t xml:space="preserve">When a claim is Approved under clause </w:t>
            </w:r>
            <w:r w:rsidR="00C34A62">
              <w:fldChar w:fldCharType="begin"/>
            </w:r>
            <w:r w:rsidR="00C34A62">
              <w:instrText xml:space="preserve"> REF _Ref49958613 \r \h </w:instrText>
            </w:r>
            <w:r w:rsidR="00C34A62">
              <w:fldChar w:fldCharType="separate"/>
            </w:r>
            <w:r w:rsidR="00902F31">
              <w:t>7.2.1</w:t>
            </w:r>
            <w:r w:rsidR="00C34A62">
              <w:fldChar w:fldCharType="end"/>
            </w:r>
            <w:r>
              <w:t xml:space="preserve">, the Commonwealth shall make payment within 5 days of </w:t>
            </w:r>
            <w:r w:rsidR="00891D8B">
              <w:t xml:space="preserve">Approval </w:t>
            </w:r>
            <w:r>
              <w:t>of the claim.</w:t>
            </w:r>
          </w:p>
        </w:tc>
      </w:tr>
    </w:tbl>
    <w:p w14:paraId="0CF3EE80" w14:textId="408E186F" w:rsidR="00544618" w:rsidRDefault="00544618" w:rsidP="00E7561D">
      <w:pPr>
        <w:pStyle w:val="ASDEFCONOptionSpace"/>
        <w:rPr>
          <w:lang w:eastAsia="zh-CN"/>
        </w:rPr>
      </w:pPr>
    </w:p>
    <w:tbl>
      <w:tblPr>
        <w:tblStyle w:val="TableGrid"/>
        <w:tblW w:w="0" w:type="auto"/>
        <w:tblLook w:val="04A0" w:firstRow="1" w:lastRow="0" w:firstColumn="1" w:lastColumn="0" w:noHBand="0" w:noVBand="1"/>
      </w:tblPr>
      <w:tblGrid>
        <w:gridCol w:w="9061"/>
      </w:tblGrid>
      <w:tr w:rsidR="00544618" w14:paraId="59BF6F10" w14:textId="77777777" w:rsidTr="00544618">
        <w:tc>
          <w:tcPr>
            <w:tcW w:w="9061" w:type="dxa"/>
            <w:tcBorders>
              <w:top w:val="single" w:sz="4" w:space="0" w:color="auto"/>
              <w:left w:val="single" w:sz="4" w:space="0" w:color="auto"/>
              <w:bottom w:val="single" w:sz="4" w:space="0" w:color="auto"/>
              <w:right w:val="single" w:sz="4" w:space="0" w:color="auto"/>
            </w:tcBorders>
            <w:hideMark/>
          </w:tcPr>
          <w:p w14:paraId="5A75BD18" w14:textId="3C0569E8" w:rsidR="00544618" w:rsidRDefault="00544618" w:rsidP="00E7561D">
            <w:pPr>
              <w:pStyle w:val="ASDEFCONOption"/>
              <w:spacing w:line="240" w:lineRule="auto"/>
            </w:pPr>
            <w:r>
              <w:t>Option B:</w:t>
            </w:r>
            <w:r w:rsidR="003246BE">
              <w:t xml:space="preserve"> </w:t>
            </w:r>
            <w:r>
              <w:t xml:space="preserve"> For when the use of the PEPPOL framework has not been agreed by the Commonwealth and the Contractor.</w:t>
            </w:r>
          </w:p>
          <w:p w14:paraId="71E42DD6" w14:textId="1C4C53F0" w:rsidR="00544618" w:rsidRDefault="00544618" w:rsidP="00E7561D">
            <w:pPr>
              <w:pStyle w:val="COTCOCLV3-ASDEFCON"/>
              <w:spacing w:line="240" w:lineRule="auto"/>
            </w:pPr>
            <w:r>
              <w:t xml:space="preserve">When a claim is Approved under </w:t>
            </w:r>
            <w:r w:rsidRPr="00C34A62">
              <w:rPr>
                <w:color w:val="auto"/>
              </w:rPr>
              <w:t xml:space="preserve">clause </w:t>
            </w:r>
            <w:r w:rsidR="00C34A62" w:rsidRPr="00C34A62">
              <w:rPr>
                <w:color w:val="auto"/>
              </w:rPr>
              <w:fldChar w:fldCharType="begin"/>
            </w:r>
            <w:r w:rsidR="00C34A62" w:rsidRPr="00C34A62">
              <w:rPr>
                <w:color w:val="auto"/>
              </w:rPr>
              <w:instrText xml:space="preserve"> REF _Ref49958613 \r \h </w:instrText>
            </w:r>
            <w:r w:rsidR="00C34A62" w:rsidRPr="00C34A62">
              <w:rPr>
                <w:color w:val="auto"/>
              </w:rPr>
            </w:r>
            <w:r w:rsidR="00C34A62" w:rsidRPr="00C34A62">
              <w:rPr>
                <w:color w:val="auto"/>
              </w:rPr>
              <w:fldChar w:fldCharType="separate"/>
            </w:r>
            <w:r w:rsidR="00902F31">
              <w:rPr>
                <w:color w:val="auto"/>
              </w:rPr>
              <w:t>7.2.1</w:t>
            </w:r>
            <w:r w:rsidR="00C34A62" w:rsidRPr="00C34A62">
              <w:rPr>
                <w:color w:val="auto"/>
              </w:rPr>
              <w:fldChar w:fldCharType="end"/>
            </w:r>
            <w:r w:rsidRPr="00C34A62">
              <w:rPr>
                <w:color w:val="auto"/>
              </w:rPr>
              <w:t xml:space="preserve">, the Commonwealth shall make payment within 20 days of </w:t>
            </w:r>
            <w:r w:rsidR="00891D8B">
              <w:rPr>
                <w:color w:val="auto"/>
              </w:rPr>
              <w:t>Approval</w:t>
            </w:r>
            <w:r w:rsidR="00891D8B" w:rsidRPr="00C34A62">
              <w:rPr>
                <w:color w:val="auto"/>
              </w:rPr>
              <w:t xml:space="preserve"> </w:t>
            </w:r>
            <w:r w:rsidRPr="00C34A62">
              <w:rPr>
                <w:color w:val="auto"/>
              </w:rPr>
              <w:t>of the claim.</w:t>
            </w:r>
          </w:p>
        </w:tc>
      </w:tr>
    </w:tbl>
    <w:p w14:paraId="51E2172E" w14:textId="77777777" w:rsidR="00544618" w:rsidRDefault="00544618" w:rsidP="00C34A62">
      <w:pPr>
        <w:pStyle w:val="ASDEFCONOptionSpace"/>
        <w:rPr>
          <w:lang w:eastAsia="zh-CN"/>
        </w:rPr>
      </w:pPr>
    </w:p>
    <w:p w14:paraId="25C74F64" w14:textId="77777777" w:rsidR="00C554BF" w:rsidRPr="00A3113C" w:rsidRDefault="00C554BF" w:rsidP="00C554BF">
      <w:pPr>
        <w:pStyle w:val="COTCOCLV3-ASDEFCON"/>
        <w:rPr>
          <w:lang w:eastAsia="zh-CN"/>
        </w:rPr>
      </w:pPr>
      <w:r>
        <w:t xml:space="preserve"> </w:t>
      </w:r>
      <w:bookmarkStart w:id="2484" w:name="_Ref342335173"/>
      <w:bookmarkStart w:id="2485" w:name="_Ref342562482"/>
      <w:r w:rsidRPr="00A3113C">
        <w:rPr>
          <w:lang w:eastAsia="zh-CN"/>
        </w:rPr>
        <w:t>The Contractor shall ensure that each claim for payment under the Contract:</w:t>
      </w:r>
      <w:bookmarkEnd w:id="2484"/>
      <w:bookmarkEnd w:id="2485"/>
    </w:p>
    <w:p w14:paraId="6A3D643A" w14:textId="77777777" w:rsidR="00C554BF" w:rsidRPr="00A3113C" w:rsidRDefault="00C554BF" w:rsidP="00C554BF">
      <w:pPr>
        <w:pStyle w:val="COTCOCLV4-ASDEFCON"/>
      </w:pPr>
      <w:r w:rsidRPr="00A3113C">
        <w:t>specifies the Commonwealth’s reference number for the Contract;</w:t>
      </w:r>
    </w:p>
    <w:p w14:paraId="503AE80D" w14:textId="77777777" w:rsidR="00C554BF" w:rsidRPr="00A3113C" w:rsidRDefault="00C554BF" w:rsidP="00C554BF">
      <w:pPr>
        <w:pStyle w:val="COTCOCLV4-ASDEFCON"/>
        <w:rPr>
          <w:lang w:eastAsia="zh-CN"/>
        </w:rPr>
      </w:pPr>
      <w:r w:rsidRPr="00A3113C">
        <w:rPr>
          <w:lang w:eastAsia="zh-CN"/>
        </w:rPr>
        <w:t>is calculated in accordance with the Contract;</w:t>
      </w:r>
    </w:p>
    <w:p w14:paraId="7EE51289" w14:textId="77777777" w:rsidR="00C554BF" w:rsidRPr="00A3113C" w:rsidRDefault="00C554BF" w:rsidP="00C554BF">
      <w:pPr>
        <w:pStyle w:val="COTCOCLV4-ASDEFCON"/>
      </w:pPr>
      <w:r w:rsidRPr="00A3113C">
        <w:t>contains sufficient information to enable the Commonwealth to verify the claim;</w:t>
      </w:r>
    </w:p>
    <w:p w14:paraId="35050D7A" w14:textId="77777777" w:rsidR="00C554BF" w:rsidRPr="00A3113C" w:rsidRDefault="00C554BF" w:rsidP="00C554BF">
      <w:pPr>
        <w:pStyle w:val="COTCOCLV4-ASDEFCON"/>
        <w:rPr>
          <w:lang w:eastAsia="zh-CN"/>
        </w:rPr>
      </w:pPr>
      <w:r w:rsidRPr="00A3113C">
        <w:rPr>
          <w:lang w:eastAsia="zh-CN"/>
        </w:rPr>
        <w:t>is in the form of a valid Tax Invoice;</w:t>
      </w:r>
    </w:p>
    <w:p w14:paraId="1DE2D6F7" w14:textId="77777777" w:rsidR="00C554BF" w:rsidRPr="00A3113C" w:rsidRDefault="00C554BF" w:rsidP="00C554BF">
      <w:pPr>
        <w:pStyle w:val="COTCOCLV4-ASDEFCON"/>
        <w:rPr>
          <w:lang w:eastAsia="zh-CN"/>
        </w:rPr>
      </w:pPr>
      <w:r w:rsidRPr="00A3113C">
        <w:rPr>
          <w:lang w:eastAsia="zh-CN"/>
        </w:rPr>
        <w:t>is accompanied by any substantiating documentation requested by the Commonwealth Representative; and</w:t>
      </w:r>
    </w:p>
    <w:p w14:paraId="225D8CD0" w14:textId="77777777" w:rsidR="00C554BF" w:rsidRDefault="00C554BF" w:rsidP="00C554BF">
      <w:pPr>
        <w:pStyle w:val="COTCOCLV4-ASDEFCON"/>
      </w:pPr>
      <w:r w:rsidRPr="00A3113C">
        <w:t>contains a statement by the Contractor that the claim is complete and accurate.</w:t>
      </w:r>
    </w:p>
    <w:p w14:paraId="79EFBB2F" w14:textId="77777777" w:rsidR="00C554BF" w:rsidRPr="00A3113C" w:rsidRDefault="00C554BF" w:rsidP="00C554BF">
      <w:pPr>
        <w:pStyle w:val="COTCOCLV3-ASDEFCON"/>
      </w:pPr>
      <w:r w:rsidRPr="00A3113C">
        <w:t>If a claim for payment is not Approved, the Commonwealth Representative shall notify the Contractor within 1</w:t>
      </w:r>
      <w:r>
        <w:t>0</w:t>
      </w:r>
      <w:r w:rsidRPr="00A3113C">
        <w:t xml:space="preserve"> </w:t>
      </w:r>
      <w:r>
        <w:t>Working D</w:t>
      </w:r>
      <w:r w:rsidRPr="00A3113C">
        <w:t xml:space="preserve">ays </w:t>
      </w:r>
      <w:r>
        <w:t>after</w:t>
      </w:r>
      <w:r w:rsidRPr="00A3113C">
        <w:t xml:space="preserve"> receipt of the claim providing reasons for rejection and any action to be taken by the Contractor for the claim to be rendered correct for payment. </w:t>
      </w:r>
      <w:r>
        <w:t xml:space="preserve"> </w:t>
      </w:r>
      <w:r w:rsidRPr="00A3113C">
        <w:t>The resubmitted claim shall be subject to the same conditions as if it were the original claim.</w:t>
      </w:r>
    </w:p>
    <w:p w14:paraId="7CED000B" w14:textId="77777777" w:rsidR="00C554BF" w:rsidRPr="00DF2906" w:rsidRDefault="00C554BF" w:rsidP="00C554BF">
      <w:pPr>
        <w:pStyle w:val="COTCOCLV2-ASDEFCON"/>
      </w:pPr>
      <w:bookmarkStart w:id="2486" w:name="_Toc332622180"/>
      <w:bookmarkStart w:id="2487" w:name="_Toc332622182"/>
      <w:bookmarkStart w:id="2488" w:name="_Ref422749125"/>
      <w:bookmarkStart w:id="2489" w:name="_Ref469582855"/>
      <w:bookmarkStart w:id="2490" w:name="_Toc470049271"/>
      <w:bookmarkStart w:id="2491" w:name="_Toc437606757"/>
      <w:bookmarkStart w:id="2492" w:name="_Toc519079982"/>
      <w:bookmarkStart w:id="2493" w:name="_Toc2606263"/>
      <w:bookmarkStart w:id="2494" w:name="_Toc11850697"/>
      <w:bookmarkStart w:id="2495" w:name="_Toc226018898"/>
      <w:bookmarkStart w:id="2496" w:name="_Toc234298854"/>
      <w:bookmarkStart w:id="2497" w:name="_Ref246065971"/>
      <w:bookmarkStart w:id="2498" w:name="_Ref249184933"/>
      <w:bookmarkStart w:id="2499" w:name="_Ref249185200"/>
      <w:bookmarkStart w:id="2500" w:name="_Ref283133044"/>
      <w:bookmarkStart w:id="2501" w:name="_Toc250376790"/>
      <w:bookmarkStart w:id="2502" w:name="_Toc296357528"/>
      <w:bookmarkStart w:id="2503" w:name="_Toc322700765"/>
      <w:bookmarkStart w:id="2504" w:name="_Ref322702136"/>
      <w:bookmarkStart w:id="2505" w:name="_Ref322787633"/>
      <w:bookmarkStart w:id="2506" w:name="_Ref325721334"/>
      <w:bookmarkStart w:id="2507" w:name="_Ref337207981"/>
      <w:bookmarkStart w:id="2508" w:name="_Toc300913887"/>
      <w:bookmarkEnd w:id="2486"/>
      <w:bookmarkEnd w:id="2487"/>
      <w:r w:rsidRPr="00DF2906">
        <w:t>Adjustments (Core)</w:t>
      </w:r>
      <w:bookmarkEnd w:id="2488"/>
      <w:bookmarkEnd w:id="2489"/>
      <w:bookmarkEnd w:id="2490"/>
      <w:bookmarkEnd w:id="2491"/>
      <w:bookmarkEnd w:id="2492"/>
      <w:bookmarkEnd w:id="2493"/>
      <w:bookmarkEnd w:id="2494"/>
      <w:bookmarkEnd w:id="2495"/>
    </w:p>
    <w:p w14:paraId="2B279D82" w14:textId="7EC972A5" w:rsidR="00C554BF" w:rsidRPr="00DF2906" w:rsidRDefault="00C554BF" w:rsidP="00EE745D">
      <w:pPr>
        <w:pStyle w:val="COTCOCLV3-ASDEFCON"/>
      </w:pPr>
      <w:bookmarkStart w:id="2509" w:name="_Ref424551237"/>
      <w:r w:rsidRPr="00483898">
        <w:rPr>
          <w:rFonts w:cs="Arial"/>
        </w:rPr>
        <w:t>Where specified in Attachment B in respect of a particular price</w:t>
      </w:r>
      <w:r w:rsidR="00EF407B">
        <w:rPr>
          <w:rFonts w:cs="Arial"/>
        </w:rPr>
        <w:t>,</w:t>
      </w:r>
      <w:r w:rsidRPr="00483898">
        <w:rPr>
          <w:rFonts w:cs="Arial"/>
        </w:rPr>
        <w:t xml:space="preserve"> payment, </w:t>
      </w:r>
      <w:r w:rsidR="00AF073C">
        <w:rPr>
          <w:rFonts w:cs="Arial"/>
        </w:rPr>
        <w:t>or labour rate</w:t>
      </w:r>
      <w:r w:rsidR="00EF407B">
        <w:rPr>
          <w:rFonts w:cs="Arial"/>
        </w:rPr>
        <w:t xml:space="preserve"> (eg, for quoting for S&amp;Q Services)</w:t>
      </w:r>
      <w:r w:rsidR="00AF073C">
        <w:rPr>
          <w:rFonts w:cs="Arial"/>
        </w:rPr>
        <w:t xml:space="preserve">, </w:t>
      </w:r>
      <w:r w:rsidRPr="00483898">
        <w:rPr>
          <w:rFonts w:cs="Arial"/>
        </w:rPr>
        <w:t xml:space="preserve">the relevant formula </w:t>
      </w:r>
      <w:r w:rsidRPr="001B3EA1">
        <w:rPr>
          <w:rFonts w:cs="Arial"/>
        </w:rPr>
        <w:t xml:space="preserve">in clause </w:t>
      </w:r>
      <w:r w:rsidR="00FC191E" w:rsidRPr="001B3EA1">
        <w:rPr>
          <w:rFonts w:cs="Arial"/>
        </w:rPr>
        <w:t>5</w:t>
      </w:r>
      <w:r w:rsidR="0043060C" w:rsidRPr="001B3EA1">
        <w:rPr>
          <w:rFonts w:cs="Arial"/>
        </w:rPr>
        <w:t>.2</w:t>
      </w:r>
      <w:r w:rsidR="00E47DDF">
        <w:rPr>
          <w:rFonts w:cs="Arial"/>
        </w:rPr>
        <w:t xml:space="preserve"> </w:t>
      </w:r>
      <w:r w:rsidRPr="001B3EA1">
        <w:rPr>
          <w:rFonts w:cs="Arial"/>
        </w:rPr>
        <w:t>of Attachment B shall be applied to the price or payment</w:t>
      </w:r>
      <w:bookmarkEnd w:id="2509"/>
      <w:r w:rsidR="00AF073C">
        <w:rPr>
          <w:rFonts w:cs="Arial"/>
        </w:rPr>
        <w:t xml:space="preserve"> or labour rate</w:t>
      </w:r>
      <w:r w:rsidRPr="001B3EA1">
        <w:rPr>
          <w:rFonts w:cs="Arial"/>
        </w:rPr>
        <w:t xml:space="preserve">, on each </w:t>
      </w:r>
      <w:r w:rsidR="009D52D7" w:rsidRPr="001B3EA1">
        <w:rPr>
          <w:rFonts w:cs="Arial"/>
        </w:rPr>
        <w:t xml:space="preserve">Adjustment </w:t>
      </w:r>
      <w:r w:rsidRPr="001B3EA1">
        <w:rPr>
          <w:rFonts w:cs="Arial"/>
        </w:rPr>
        <w:t xml:space="preserve">Date.  However, </w:t>
      </w:r>
      <w:r w:rsidR="00A95796">
        <w:rPr>
          <w:rFonts w:cs="Arial"/>
        </w:rPr>
        <w:t xml:space="preserve">prices </w:t>
      </w:r>
      <w:r w:rsidR="00EF407B">
        <w:rPr>
          <w:rFonts w:cs="Arial"/>
        </w:rPr>
        <w:t>and payments for</w:t>
      </w:r>
      <w:r w:rsidR="00A95796">
        <w:rPr>
          <w:rFonts w:cs="Arial"/>
        </w:rPr>
        <w:t xml:space="preserve"> S&amp;Q Orders</w:t>
      </w:r>
      <w:r w:rsidR="00EE745D">
        <w:rPr>
          <w:rFonts w:cs="Arial"/>
        </w:rPr>
        <w:t xml:space="preserve"> shall not be </w:t>
      </w:r>
      <w:r w:rsidR="00636944">
        <w:rPr>
          <w:rFonts w:cs="Arial"/>
        </w:rPr>
        <w:t>adjusted</w:t>
      </w:r>
      <w:r w:rsidR="003C2CB1">
        <w:rPr>
          <w:rFonts w:cs="Arial"/>
        </w:rPr>
        <w:t>,</w:t>
      </w:r>
      <w:r w:rsidR="003C2CB1" w:rsidRPr="003C2CB1">
        <w:rPr>
          <w:rFonts w:cs="Arial"/>
        </w:rPr>
        <w:t xml:space="preserve"> </w:t>
      </w:r>
      <w:r w:rsidR="003C2CB1">
        <w:rPr>
          <w:rFonts w:cs="Arial"/>
        </w:rPr>
        <w:t xml:space="preserve">except </w:t>
      </w:r>
      <w:r w:rsidR="003C2CB1" w:rsidRPr="00794A90">
        <w:t>in relation to any S&amp;Q Services</w:t>
      </w:r>
      <w:r w:rsidR="003C2CB1">
        <w:t xml:space="preserve"> </w:t>
      </w:r>
      <w:r w:rsidR="00EF407B">
        <w:t xml:space="preserve">that have not been </w:t>
      </w:r>
      <w:r w:rsidR="00EF407B" w:rsidRPr="00794A90">
        <w:t xml:space="preserve">performed </w:t>
      </w:r>
      <w:r w:rsidR="00EF407B">
        <w:t>by the</w:t>
      </w:r>
      <w:r w:rsidR="003C2CB1">
        <w:t xml:space="preserve"> Adjustment Date and whe</w:t>
      </w:r>
      <w:r w:rsidR="00EF407B">
        <w:t>n</w:t>
      </w:r>
      <w:r w:rsidR="003C2CB1" w:rsidRPr="001B3EA1">
        <w:rPr>
          <w:rFonts w:cs="Arial"/>
        </w:rPr>
        <w:t xml:space="preserve"> </w:t>
      </w:r>
      <w:r w:rsidR="003C2CB1">
        <w:rPr>
          <w:rFonts w:cs="Arial"/>
        </w:rPr>
        <w:t>t</w:t>
      </w:r>
      <w:r w:rsidR="003C2CB1">
        <w:t xml:space="preserve">he price and payment basis </w:t>
      </w:r>
      <w:r w:rsidR="00EF407B">
        <w:rPr>
          <w:rFonts w:cs="Arial"/>
        </w:rPr>
        <w:t>in the</w:t>
      </w:r>
      <w:r w:rsidR="003C2CB1">
        <w:rPr>
          <w:rFonts w:cs="Arial"/>
        </w:rPr>
        <w:t xml:space="preserve"> </w:t>
      </w:r>
      <w:r w:rsidR="003C2CB1" w:rsidRPr="001B3EA1">
        <w:rPr>
          <w:rFonts w:cs="Arial"/>
        </w:rPr>
        <w:t>S&amp;Q Order</w:t>
      </w:r>
      <w:r w:rsidR="00EF407B">
        <w:rPr>
          <w:rFonts w:cs="Arial"/>
        </w:rPr>
        <w:t xml:space="preserve"> allows for these payments to be adjusted</w:t>
      </w:r>
      <w:r w:rsidRPr="00DF2906">
        <w:t>.</w:t>
      </w:r>
    </w:p>
    <w:p w14:paraId="29D25347" w14:textId="3585FE70" w:rsidR="00C554BF" w:rsidRPr="00DF2906" w:rsidRDefault="00C554BF" w:rsidP="00C554BF">
      <w:pPr>
        <w:pStyle w:val="COTCOCLV3-ASDEFCON"/>
        <w:rPr>
          <w:rFonts w:cs="Arial"/>
        </w:rPr>
      </w:pPr>
      <w:r w:rsidRPr="00DF2906">
        <w:rPr>
          <w:rFonts w:cs="Arial"/>
        </w:rPr>
        <w:t xml:space="preserve">Subject to clause </w:t>
      </w:r>
      <w:r>
        <w:rPr>
          <w:rFonts w:cs="Arial"/>
        </w:rPr>
        <w:fldChar w:fldCharType="begin"/>
      </w:r>
      <w:r>
        <w:rPr>
          <w:rFonts w:cs="Arial"/>
        </w:rPr>
        <w:instrText xml:space="preserve"> REF _Ref424551237 \r \h </w:instrText>
      </w:r>
      <w:r>
        <w:rPr>
          <w:rFonts w:cs="Arial"/>
        </w:rPr>
      </w:r>
      <w:r>
        <w:rPr>
          <w:rFonts w:cs="Arial"/>
        </w:rPr>
        <w:fldChar w:fldCharType="separate"/>
      </w:r>
      <w:r w:rsidR="00902F31">
        <w:rPr>
          <w:rFonts w:cs="Arial"/>
        </w:rPr>
        <w:t>7.3.1</w:t>
      </w:r>
      <w:r>
        <w:rPr>
          <w:rFonts w:cs="Arial"/>
        </w:rPr>
        <w:fldChar w:fldCharType="end"/>
      </w:r>
      <w:r w:rsidRPr="00DF2906">
        <w:rPr>
          <w:rFonts w:cs="Arial"/>
        </w:rPr>
        <w:t>, the adjusted price</w:t>
      </w:r>
      <w:r w:rsidR="00AF073C">
        <w:rPr>
          <w:rFonts w:cs="Arial"/>
        </w:rPr>
        <w:t>,</w:t>
      </w:r>
      <w:r w:rsidRPr="00DF2906">
        <w:rPr>
          <w:rFonts w:cs="Arial"/>
        </w:rPr>
        <w:t xml:space="preserve"> payment amount</w:t>
      </w:r>
      <w:r w:rsidR="00AF073C">
        <w:rPr>
          <w:rFonts w:cs="Arial"/>
        </w:rPr>
        <w:t>, or labour rate,</w:t>
      </w:r>
      <w:r w:rsidRPr="00DF2906">
        <w:rPr>
          <w:rFonts w:cs="Arial"/>
        </w:rPr>
        <w:t xml:space="preserve"> shall apply on and after the applicable </w:t>
      </w:r>
      <w:r w:rsidR="009D52D7">
        <w:rPr>
          <w:rFonts w:cs="Arial"/>
        </w:rPr>
        <w:t>Adjustment</w:t>
      </w:r>
      <w:r w:rsidR="009D52D7" w:rsidRPr="00DF2906">
        <w:rPr>
          <w:rFonts w:cs="Arial"/>
        </w:rPr>
        <w:t xml:space="preserve"> </w:t>
      </w:r>
      <w:r w:rsidRPr="00DF2906">
        <w:rPr>
          <w:rFonts w:cs="Arial"/>
        </w:rPr>
        <w:t>Date.</w:t>
      </w:r>
    </w:p>
    <w:p w14:paraId="04D19679" w14:textId="2E7C4F74" w:rsidR="00C554BF" w:rsidRPr="00DF2906" w:rsidRDefault="00C554BF" w:rsidP="00C554BF">
      <w:pPr>
        <w:pStyle w:val="COTCOCLV3-ASDEFCON"/>
        <w:rPr>
          <w:rFonts w:cs="Arial"/>
        </w:rPr>
      </w:pPr>
      <w:bookmarkStart w:id="2510" w:name="_Ref424551568"/>
      <w:r w:rsidRPr="00DF2906">
        <w:rPr>
          <w:rFonts w:cs="Arial"/>
        </w:rPr>
        <w:t xml:space="preserve">No later than three months after </w:t>
      </w:r>
      <w:r w:rsidR="00322F02">
        <w:rPr>
          <w:rFonts w:cs="Arial"/>
        </w:rPr>
        <w:t xml:space="preserve">the publication of the indices for </w:t>
      </w:r>
      <w:r w:rsidR="000D0CEB">
        <w:rPr>
          <w:rFonts w:cs="Arial"/>
        </w:rPr>
        <w:t xml:space="preserve">an Adjustment Date, </w:t>
      </w:r>
      <w:r w:rsidRPr="00DF2906">
        <w:rPr>
          <w:rFonts w:cs="Arial"/>
        </w:rPr>
        <w:t xml:space="preserve">the Contractor shall submit a CCP in accordance with clause </w:t>
      </w:r>
      <w:r w:rsidRPr="006E22F7">
        <w:fldChar w:fldCharType="begin"/>
      </w:r>
      <w:r w:rsidRPr="006E22F7">
        <w:instrText xml:space="preserve"> REF _Ref35759880 \r \h  \* MERGEFORMAT </w:instrText>
      </w:r>
      <w:r w:rsidRPr="006E22F7">
        <w:fldChar w:fldCharType="separate"/>
      </w:r>
      <w:r w:rsidR="00902F31">
        <w:t>11.1</w:t>
      </w:r>
      <w:r w:rsidRPr="006E22F7">
        <w:fldChar w:fldCharType="end"/>
      </w:r>
      <w:r w:rsidRPr="00DF2906">
        <w:rPr>
          <w:rFonts w:cs="Arial"/>
        </w:rPr>
        <w:t xml:space="preserve"> to update Attachment B to reflect the adjustment to the price</w:t>
      </w:r>
      <w:r w:rsidR="004C0A68">
        <w:rPr>
          <w:rFonts w:cs="Arial"/>
        </w:rPr>
        <w:t>s</w:t>
      </w:r>
      <w:r w:rsidR="00960091">
        <w:rPr>
          <w:rFonts w:cs="Arial"/>
        </w:rPr>
        <w:t xml:space="preserve">, </w:t>
      </w:r>
      <w:r w:rsidRPr="00DF2906">
        <w:rPr>
          <w:rFonts w:cs="Arial"/>
        </w:rPr>
        <w:t>payment amounts</w:t>
      </w:r>
      <w:r w:rsidR="00960091">
        <w:rPr>
          <w:rFonts w:cs="Arial"/>
        </w:rPr>
        <w:t>, and labour rates,</w:t>
      </w:r>
      <w:r w:rsidRPr="00DF2906">
        <w:rPr>
          <w:rFonts w:cs="Arial"/>
        </w:rPr>
        <w:t xml:space="preserve"> as determined in accordance with clause </w:t>
      </w:r>
      <w:r>
        <w:rPr>
          <w:rFonts w:cs="Arial"/>
        </w:rPr>
        <w:fldChar w:fldCharType="begin"/>
      </w:r>
      <w:r>
        <w:rPr>
          <w:rFonts w:cs="Arial"/>
        </w:rPr>
        <w:instrText xml:space="preserve"> REF _Ref424551237 \r \h </w:instrText>
      </w:r>
      <w:r>
        <w:rPr>
          <w:rFonts w:cs="Arial"/>
        </w:rPr>
      </w:r>
      <w:r>
        <w:rPr>
          <w:rFonts w:cs="Arial"/>
        </w:rPr>
        <w:fldChar w:fldCharType="separate"/>
      </w:r>
      <w:r w:rsidR="00902F31">
        <w:rPr>
          <w:rFonts w:cs="Arial"/>
        </w:rPr>
        <w:t>7.3.1</w:t>
      </w:r>
      <w:r>
        <w:rPr>
          <w:rFonts w:cs="Arial"/>
        </w:rPr>
        <w:fldChar w:fldCharType="end"/>
      </w:r>
      <w:r w:rsidRPr="00DF2906">
        <w:rPr>
          <w:rFonts w:cs="Arial"/>
        </w:rPr>
        <w:t>.</w:t>
      </w:r>
      <w:bookmarkEnd w:id="2510"/>
    </w:p>
    <w:p w14:paraId="778664F7" w14:textId="718D8505" w:rsidR="00C554BF" w:rsidRPr="00DF2906" w:rsidRDefault="00C554BF" w:rsidP="00C554BF">
      <w:pPr>
        <w:pStyle w:val="COTCOCLV3-ASDEFCON"/>
        <w:rPr>
          <w:rFonts w:cs="Arial"/>
        </w:rPr>
      </w:pPr>
      <w:bookmarkStart w:id="2511" w:name="_Ref424314394"/>
      <w:r w:rsidRPr="00DF2906">
        <w:rPr>
          <w:rFonts w:cs="Arial"/>
        </w:rPr>
        <w:t xml:space="preserve">No later than three months after the publication of the indices for an </w:t>
      </w:r>
      <w:r w:rsidR="009D52D7">
        <w:rPr>
          <w:rFonts w:cs="Arial"/>
        </w:rPr>
        <w:t>Adjustment</w:t>
      </w:r>
      <w:r w:rsidR="009D52D7" w:rsidRPr="00DF2906">
        <w:rPr>
          <w:rFonts w:cs="Arial"/>
        </w:rPr>
        <w:t xml:space="preserve"> </w:t>
      </w:r>
      <w:r w:rsidRPr="00DF2906">
        <w:rPr>
          <w:rFonts w:cs="Arial"/>
        </w:rPr>
        <w:t xml:space="preserve">Date, the Contractor shall determine if, as a result of the adjustment under clause </w:t>
      </w:r>
      <w:r>
        <w:rPr>
          <w:rFonts w:cs="Arial"/>
        </w:rPr>
        <w:fldChar w:fldCharType="begin"/>
      </w:r>
      <w:r>
        <w:rPr>
          <w:rFonts w:cs="Arial"/>
        </w:rPr>
        <w:instrText xml:space="preserve"> REF _Ref424551237 \r \h </w:instrText>
      </w:r>
      <w:r>
        <w:rPr>
          <w:rFonts w:cs="Arial"/>
        </w:rPr>
      </w:r>
      <w:r>
        <w:rPr>
          <w:rFonts w:cs="Arial"/>
        </w:rPr>
        <w:fldChar w:fldCharType="separate"/>
      </w:r>
      <w:r w:rsidR="00902F31">
        <w:rPr>
          <w:rFonts w:cs="Arial"/>
        </w:rPr>
        <w:t>7.3.1</w:t>
      </w:r>
      <w:r>
        <w:rPr>
          <w:rFonts w:cs="Arial"/>
        </w:rPr>
        <w:fldChar w:fldCharType="end"/>
      </w:r>
      <w:r w:rsidRPr="00DF2906">
        <w:rPr>
          <w:rFonts w:cs="Arial"/>
        </w:rPr>
        <w:t xml:space="preserve">, an adjustment is required to any claim for payment that had been submitted in accordance with clause </w:t>
      </w:r>
      <w:r>
        <w:rPr>
          <w:rFonts w:cs="Arial"/>
        </w:rPr>
        <w:fldChar w:fldCharType="begin"/>
      </w:r>
      <w:r>
        <w:rPr>
          <w:rFonts w:cs="Arial"/>
        </w:rPr>
        <w:instrText xml:space="preserve"> REF _Ref322701783 \r \h </w:instrText>
      </w:r>
      <w:r>
        <w:rPr>
          <w:rFonts w:cs="Arial"/>
        </w:rPr>
      </w:r>
      <w:r>
        <w:rPr>
          <w:rFonts w:cs="Arial"/>
        </w:rPr>
        <w:fldChar w:fldCharType="separate"/>
      </w:r>
      <w:r w:rsidR="00902F31">
        <w:rPr>
          <w:rFonts w:cs="Arial"/>
        </w:rPr>
        <w:t>7.2</w:t>
      </w:r>
      <w:r>
        <w:rPr>
          <w:rFonts w:cs="Arial"/>
        </w:rPr>
        <w:fldChar w:fldCharType="end"/>
      </w:r>
      <w:r>
        <w:rPr>
          <w:rFonts w:cs="Arial"/>
        </w:rPr>
        <w:t xml:space="preserve"> </w:t>
      </w:r>
      <w:r w:rsidRPr="00DF2906">
        <w:rPr>
          <w:rFonts w:cs="Arial"/>
        </w:rPr>
        <w:t xml:space="preserve">after the </w:t>
      </w:r>
      <w:r w:rsidR="009D52D7">
        <w:rPr>
          <w:rFonts w:cs="Arial"/>
        </w:rPr>
        <w:t>Adjustment</w:t>
      </w:r>
      <w:r w:rsidR="009D52D7" w:rsidRPr="00DF2906">
        <w:rPr>
          <w:rFonts w:cs="Arial"/>
        </w:rPr>
        <w:t xml:space="preserve"> </w:t>
      </w:r>
      <w:r w:rsidRPr="00DF2906">
        <w:rPr>
          <w:rFonts w:cs="Arial"/>
        </w:rPr>
        <w:t xml:space="preserve">Date but prior to the date the CCP under clause </w:t>
      </w:r>
      <w:r>
        <w:rPr>
          <w:rFonts w:cs="Arial"/>
        </w:rPr>
        <w:fldChar w:fldCharType="begin"/>
      </w:r>
      <w:r>
        <w:rPr>
          <w:rFonts w:cs="Arial"/>
        </w:rPr>
        <w:instrText xml:space="preserve"> REF _Ref424551568 \r \h </w:instrText>
      </w:r>
      <w:r>
        <w:rPr>
          <w:rFonts w:cs="Arial"/>
        </w:rPr>
      </w:r>
      <w:r>
        <w:rPr>
          <w:rFonts w:cs="Arial"/>
        </w:rPr>
        <w:fldChar w:fldCharType="separate"/>
      </w:r>
      <w:r w:rsidR="00902F31">
        <w:rPr>
          <w:rFonts w:cs="Arial"/>
        </w:rPr>
        <w:t>7.3.3</w:t>
      </w:r>
      <w:r>
        <w:rPr>
          <w:rFonts w:cs="Arial"/>
        </w:rPr>
        <w:fldChar w:fldCharType="end"/>
      </w:r>
      <w:r w:rsidRPr="00DF2906">
        <w:rPr>
          <w:rFonts w:cs="Arial"/>
        </w:rPr>
        <w:t xml:space="preserve"> takes effect (</w:t>
      </w:r>
      <w:r w:rsidRPr="00DF2906">
        <w:rPr>
          <w:rFonts w:cs="Arial"/>
          <w:b/>
        </w:rPr>
        <w:t>‘Adjustment Payment</w:t>
      </w:r>
      <w:r w:rsidRPr="00DF2906">
        <w:rPr>
          <w:rFonts w:cs="Arial"/>
        </w:rPr>
        <w:t>’).  If such Adjustment Payment:</w:t>
      </w:r>
      <w:bookmarkEnd w:id="2511"/>
    </w:p>
    <w:p w14:paraId="79DC3CBB" w14:textId="53A1EF30" w:rsidR="00C554BF" w:rsidRPr="00DF2906" w:rsidRDefault="00C554BF" w:rsidP="00C554BF">
      <w:pPr>
        <w:pStyle w:val="COTCOCLV4-ASDEFCON"/>
        <w:rPr>
          <w:rFonts w:cs="Arial"/>
        </w:rPr>
      </w:pPr>
      <w:bookmarkStart w:id="2512" w:name="_Ref425254314"/>
      <w:r w:rsidRPr="00DF2906">
        <w:rPr>
          <w:rFonts w:cs="Arial"/>
        </w:rPr>
        <w:t xml:space="preserve">is to the credit of the Contractor, the Contractor may claim that amount as a separate claim for payment in accordance with clause </w:t>
      </w:r>
      <w:r>
        <w:rPr>
          <w:rFonts w:cs="Arial"/>
        </w:rPr>
        <w:fldChar w:fldCharType="begin"/>
      </w:r>
      <w:r>
        <w:rPr>
          <w:rFonts w:cs="Arial"/>
        </w:rPr>
        <w:instrText xml:space="preserve"> REF _Ref48918399 \r \h </w:instrText>
      </w:r>
      <w:r>
        <w:rPr>
          <w:rFonts w:cs="Arial"/>
        </w:rPr>
      </w:r>
      <w:r>
        <w:rPr>
          <w:rFonts w:cs="Arial"/>
        </w:rPr>
        <w:fldChar w:fldCharType="separate"/>
      </w:r>
      <w:r w:rsidR="00902F31">
        <w:rPr>
          <w:rFonts w:cs="Arial"/>
        </w:rPr>
        <w:t>7.1.1f</w:t>
      </w:r>
      <w:r>
        <w:rPr>
          <w:rFonts w:cs="Arial"/>
        </w:rPr>
        <w:fldChar w:fldCharType="end"/>
      </w:r>
      <w:r>
        <w:rPr>
          <w:rFonts w:cs="Arial"/>
        </w:rPr>
        <w:t xml:space="preserve">; </w:t>
      </w:r>
      <w:r w:rsidRPr="00DF2906">
        <w:rPr>
          <w:rFonts w:cs="Arial"/>
        </w:rPr>
        <w:t>or</w:t>
      </w:r>
      <w:bookmarkEnd w:id="2512"/>
    </w:p>
    <w:p w14:paraId="1112CC72" w14:textId="77777777" w:rsidR="00C554BF" w:rsidRPr="00DF2906" w:rsidRDefault="00C554BF" w:rsidP="00C554BF">
      <w:pPr>
        <w:pStyle w:val="COTCOCLV4-ASDEFCON"/>
        <w:rPr>
          <w:rFonts w:cs="Arial"/>
        </w:rPr>
      </w:pPr>
      <w:r w:rsidRPr="00DF2906">
        <w:rPr>
          <w:rFonts w:cs="Arial"/>
        </w:rPr>
        <w:lastRenderedPageBreak/>
        <w:t>is to the credit of the Commonwealth, the Contractor shall notify the Commonwealth of the amount of the credit.</w:t>
      </w:r>
    </w:p>
    <w:p w14:paraId="1939E44B" w14:textId="26D0F52F" w:rsidR="00C554BF" w:rsidRPr="00DF2906" w:rsidRDefault="00C554BF" w:rsidP="00C554BF">
      <w:pPr>
        <w:pStyle w:val="COTCOCLV3-ASDEFCON"/>
        <w:rPr>
          <w:rFonts w:cs="Arial"/>
        </w:rPr>
      </w:pPr>
      <w:r w:rsidRPr="00DF2906">
        <w:rPr>
          <w:rFonts w:cs="Arial"/>
        </w:rPr>
        <w:t xml:space="preserve">The Commonwealth shall not be liable for any claims for payment under clause </w:t>
      </w:r>
      <w:r>
        <w:rPr>
          <w:rFonts w:cs="Arial"/>
        </w:rPr>
        <w:fldChar w:fldCharType="begin"/>
      </w:r>
      <w:r>
        <w:rPr>
          <w:rFonts w:cs="Arial"/>
        </w:rPr>
        <w:instrText xml:space="preserve"> REF _Ref425254314 \r \h </w:instrText>
      </w:r>
      <w:r>
        <w:rPr>
          <w:rFonts w:cs="Arial"/>
        </w:rPr>
      </w:r>
      <w:r>
        <w:rPr>
          <w:rFonts w:cs="Arial"/>
        </w:rPr>
        <w:fldChar w:fldCharType="separate"/>
      </w:r>
      <w:r w:rsidR="00902F31">
        <w:rPr>
          <w:rFonts w:cs="Arial"/>
        </w:rPr>
        <w:t>7.3.4a</w:t>
      </w:r>
      <w:r>
        <w:rPr>
          <w:rFonts w:cs="Arial"/>
        </w:rPr>
        <w:fldChar w:fldCharType="end"/>
      </w:r>
      <w:r w:rsidRPr="00DF2906">
        <w:rPr>
          <w:rFonts w:cs="Arial"/>
        </w:rPr>
        <w:t xml:space="preserve"> submitted after the end of the three month period referred to in clause </w:t>
      </w:r>
      <w:r>
        <w:rPr>
          <w:rFonts w:cs="Arial"/>
        </w:rPr>
        <w:fldChar w:fldCharType="begin"/>
      </w:r>
      <w:r>
        <w:rPr>
          <w:rFonts w:cs="Arial"/>
        </w:rPr>
        <w:instrText xml:space="preserve"> REF _Ref424314394 \r \h </w:instrText>
      </w:r>
      <w:r>
        <w:rPr>
          <w:rFonts w:cs="Arial"/>
        </w:rPr>
      </w:r>
      <w:r>
        <w:rPr>
          <w:rFonts w:cs="Arial"/>
        </w:rPr>
        <w:fldChar w:fldCharType="separate"/>
      </w:r>
      <w:r w:rsidR="00902F31">
        <w:rPr>
          <w:rFonts w:cs="Arial"/>
        </w:rPr>
        <w:t>7.3.4</w:t>
      </w:r>
      <w:r>
        <w:rPr>
          <w:rFonts w:cs="Arial"/>
        </w:rPr>
        <w:fldChar w:fldCharType="end"/>
      </w:r>
      <w:r w:rsidRPr="00DF2906">
        <w:rPr>
          <w:rFonts w:cs="Arial"/>
        </w:rPr>
        <w:t>.</w:t>
      </w:r>
    </w:p>
    <w:p w14:paraId="5CF7D188" w14:textId="6345EE95" w:rsidR="00C554BF" w:rsidRPr="00DF2906" w:rsidRDefault="00C554BF" w:rsidP="00C554BF">
      <w:pPr>
        <w:pStyle w:val="COTCOCLV3-ASDEFCON"/>
        <w:rPr>
          <w:rFonts w:cs="Arial"/>
        </w:rPr>
      </w:pPr>
      <w:bookmarkStart w:id="2513" w:name="_Ref486938891"/>
      <w:r w:rsidRPr="00DF2906">
        <w:rPr>
          <w:rFonts w:cs="Arial"/>
        </w:rPr>
        <w:t xml:space="preserve">If an Adjustment Payment calculated in accordance with clause </w:t>
      </w:r>
      <w:r>
        <w:rPr>
          <w:rFonts w:cs="Arial"/>
        </w:rPr>
        <w:fldChar w:fldCharType="begin"/>
      </w:r>
      <w:r>
        <w:rPr>
          <w:rFonts w:cs="Arial"/>
        </w:rPr>
        <w:instrText xml:space="preserve"> REF _Ref424314394 \r \h </w:instrText>
      </w:r>
      <w:r>
        <w:rPr>
          <w:rFonts w:cs="Arial"/>
        </w:rPr>
      </w:r>
      <w:r>
        <w:rPr>
          <w:rFonts w:cs="Arial"/>
        </w:rPr>
        <w:fldChar w:fldCharType="separate"/>
      </w:r>
      <w:r w:rsidR="00902F31">
        <w:rPr>
          <w:rFonts w:cs="Arial"/>
        </w:rPr>
        <w:t>7.3.4</w:t>
      </w:r>
      <w:r>
        <w:rPr>
          <w:rFonts w:cs="Arial"/>
        </w:rPr>
        <w:fldChar w:fldCharType="end"/>
      </w:r>
      <w:r w:rsidRPr="00DF2906">
        <w:rPr>
          <w:rFonts w:cs="Arial"/>
        </w:rPr>
        <w:t xml:space="preserve"> is to the credit of the Commonwealth, the Commonwealth may elect to recover the amount from the Contractor under clause </w:t>
      </w:r>
      <w:r>
        <w:rPr>
          <w:rFonts w:cs="Arial"/>
        </w:rPr>
        <w:fldChar w:fldCharType="begin"/>
      </w:r>
      <w:r>
        <w:rPr>
          <w:rFonts w:cs="Arial"/>
        </w:rPr>
        <w:instrText xml:space="preserve"> REF _Ref300817982 \r \h </w:instrText>
      </w:r>
      <w:r>
        <w:rPr>
          <w:rFonts w:cs="Arial"/>
        </w:rPr>
      </w:r>
      <w:r>
        <w:rPr>
          <w:rFonts w:cs="Arial"/>
        </w:rPr>
        <w:fldChar w:fldCharType="separate"/>
      </w:r>
      <w:r w:rsidR="00902F31">
        <w:rPr>
          <w:rFonts w:cs="Arial"/>
        </w:rPr>
        <w:t>13.6</w:t>
      </w:r>
      <w:r>
        <w:rPr>
          <w:rFonts w:cs="Arial"/>
        </w:rPr>
        <w:fldChar w:fldCharType="end"/>
      </w:r>
      <w:r w:rsidRPr="00DF2906">
        <w:rPr>
          <w:rFonts w:cs="Arial"/>
        </w:rPr>
        <w:t xml:space="preserve">.  No amount shall be owing to the Commonwealth under this clause </w:t>
      </w:r>
      <w:r>
        <w:rPr>
          <w:rFonts w:cs="Arial"/>
        </w:rPr>
        <w:fldChar w:fldCharType="begin"/>
      </w:r>
      <w:r>
        <w:rPr>
          <w:rFonts w:cs="Arial"/>
        </w:rPr>
        <w:instrText xml:space="preserve"> REF _Ref486938891 \r \h </w:instrText>
      </w:r>
      <w:r>
        <w:rPr>
          <w:rFonts w:cs="Arial"/>
        </w:rPr>
      </w:r>
      <w:r>
        <w:rPr>
          <w:rFonts w:cs="Arial"/>
        </w:rPr>
        <w:fldChar w:fldCharType="separate"/>
      </w:r>
      <w:r w:rsidR="00902F31">
        <w:rPr>
          <w:rFonts w:cs="Arial"/>
        </w:rPr>
        <w:t>7.3.6</w:t>
      </w:r>
      <w:r>
        <w:rPr>
          <w:rFonts w:cs="Arial"/>
        </w:rPr>
        <w:fldChar w:fldCharType="end"/>
      </w:r>
      <w:r>
        <w:rPr>
          <w:rFonts w:cs="Arial"/>
        </w:rPr>
        <w:t xml:space="preserve"> </w:t>
      </w:r>
      <w:r w:rsidRPr="00DF2906">
        <w:rPr>
          <w:rFonts w:cs="Arial"/>
        </w:rPr>
        <w:t>until the Commonwealth elects to recover the amount.</w:t>
      </w:r>
      <w:bookmarkEnd w:id="2513"/>
    </w:p>
    <w:p w14:paraId="4CAA526E" w14:textId="0CA19A35" w:rsidR="00C554BF" w:rsidRPr="00DF2906" w:rsidRDefault="00C554BF" w:rsidP="0011195E">
      <w:pPr>
        <w:pStyle w:val="NoteToTenderers-ASDEFCON"/>
        <w:rPr>
          <w:rFonts w:cs="Arial"/>
          <w:bCs/>
          <w:iCs/>
        </w:rPr>
      </w:pPr>
      <w:r w:rsidRPr="00DF2906">
        <w:rPr>
          <w:rFonts w:cs="Arial"/>
        </w:rPr>
        <w:t xml:space="preserve">Note to tenderers:  It is Defence policy that when the proportion of the total price that is payable in source currency is significant, </w:t>
      </w:r>
      <w:r w:rsidR="00EF407B">
        <w:rPr>
          <w:rFonts w:cs="Arial"/>
        </w:rPr>
        <w:t xml:space="preserve">then that portion of </w:t>
      </w:r>
      <w:r w:rsidRPr="00DF2906">
        <w:rPr>
          <w:rFonts w:cs="Arial"/>
        </w:rPr>
        <w:t xml:space="preserve">the contract is to be </w:t>
      </w:r>
      <w:r w:rsidR="00EF407B">
        <w:rPr>
          <w:rFonts w:cs="Arial"/>
        </w:rPr>
        <w:t>priced</w:t>
      </w:r>
      <w:r w:rsidR="00EF407B" w:rsidRPr="00DF2906">
        <w:rPr>
          <w:rFonts w:cs="Arial"/>
        </w:rPr>
        <w:t xml:space="preserve"> </w:t>
      </w:r>
      <w:r w:rsidRPr="00DF2906">
        <w:rPr>
          <w:rFonts w:cs="Arial"/>
        </w:rPr>
        <w:t xml:space="preserve">in source currency.  </w:t>
      </w:r>
      <w:r w:rsidR="0011195E">
        <w:rPr>
          <w:rFonts w:cs="Arial"/>
        </w:rPr>
        <w:t>Refer to TDR</w:t>
      </w:r>
      <w:r w:rsidR="00A55084">
        <w:rPr>
          <w:rFonts w:cs="Arial"/>
        </w:rPr>
        <w:t xml:space="preserve"> </w:t>
      </w:r>
      <w:r w:rsidR="0011195E">
        <w:rPr>
          <w:rFonts w:cs="Arial"/>
        </w:rPr>
        <w:t>D for further information.</w:t>
      </w:r>
    </w:p>
    <w:p w14:paraId="3D292DE3" w14:textId="60A94A13" w:rsidR="00C554BF" w:rsidRPr="00A3113C" w:rsidRDefault="00C554BF">
      <w:pPr>
        <w:pStyle w:val="COTCOCLV2-ASDEFCON"/>
      </w:pPr>
      <w:bookmarkStart w:id="2514" w:name="_Ref95302982"/>
      <w:bookmarkStart w:id="2515" w:name="_Ref95308056"/>
      <w:bookmarkStart w:id="2516" w:name="_Ref95310645"/>
      <w:bookmarkStart w:id="2517" w:name="_Toc226018899"/>
      <w:r w:rsidRPr="00A3113C">
        <w:t>Mobilisation Payment (</w:t>
      </w:r>
      <w:r w:rsidR="00470CC6">
        <w:t>Optional</w:t>
      </w:r>
      <w:r w:rsidRPr="00A3113C">
        <w:t>)</w:t>
      </w:r>
      <w:bookmarkEnd w:id="2496"/>
      <w:bookmarkEnd w:id="2497"/>
      <w:bookmarkEnd w:id="2498"/>
      <w:bookmarkEnd w:id="2499"/>
      <w:bookmarkEnd w:id="2500"/>
      <w:bookmarkEnd w:id="2501"/>
      <w:bookmarkEnd w:id="2502"/>
      <w:bookmarkEnd w:id="2503"/>
      <w:bookmarkEnd w:id="2504"/>
      <w:bookmarkEnd w:id="2505"/>
      <w:bookmarkEnd w:id="2506"/>
      <w:bookmarkEnd w:id="2507"/>
      <w:bookmarkEnd w:id="2514"/>
      <w:bookmarkEnd w:id="2515"/>
      <w:bookmarkEnd w:id="2516"/>
      <w:bookmarkEnd w:id="2517"/>
    </w:p>
    <w:p w14:paraId="6FD234D4" w14:textId="5AF77A37" w:rsidR="00C554BF" w:rsidRPr="00A3113C" w:rsidRDefault="00C554BF" w:rsidP="00C554BF">
      <w:pPr>
        <w:pStyle w:val="NoteToDrafters-ASDEFCON"/>
      </w:pPr>
      <w:r w:rsidRPr="00A3113C">
        <w:t xml:space="preserve">Note to drafters:  </w:t>
      </w:r>
      <w:r>
        <w:t>This clause</w:t>
      </w:r>
      <w:r w:rsidRPr="00A3113C">
        <w:t xml:space="preserve"> must be included if </w:t>
      </w:r>
      <w:r w:rsidRPr="00ED2DF0">
        <w:t xml:space="preserve">clause </w:t>
      </w:r>
      <w:r w:rsidRPr="00ED2DF0">
        <w:rPr>
          <w:b w:val="0"/>
          <w:i w:val="0"/>
        </w:rPr>
        <w:fldChar w:fldCharType="begin"/>
      </w:r>
      <w:r w:rsidRPr="00ED2DF0">
        <w:instrText xml:space="preserve"> REF _Ref325721462 \r \h </w:instrText>
      </w:r>
      <w:r w:rsidRPr="00ED2DF0">
        <w:rPr>
          <w:color w:val="auto"/>
        </w:rPr>
        <w:instrText xml:space="preserve"> \* MERGEFORMAT </w:instrText>
      </w:r>
      <w:r w:rsidRPr="00ED2DF0">
        <w:rPr>
          <w:b w:val="0"/>
          <w:i w:val="0"/>
        </w:rPr>
      </w:r>
      <w:r w:rsidRPr="00ED2DF0">
        <w:rPr>
          <w:b w:val="0"/>
          <w:i w:val="0"/>
        </w:rPr>
        <w:fldChar w:fldCharType="separate"/>
      </w:r>
      <w:r w:rsidR="00902F31">
        <w:t>7.5</w:t>
      </w:r>
      <w:r w:rsidRPr="00ED2DF0">
        <w:rPr>
          <w:b w:val="0"/>
          <w:i w:val="0"/>
        </w:rPr>
        <w:fldChar w:fldCharType="end"/>
      </w:r>
      <w:r>
        <w:rPr>
          <w:color w:val="auto"/>
        </w:rPr>
        <w:t xml:space="preserve"> </w:t>
      </w:r>
      <w:r w:rsidRPr="00A3113C">
        <w:t>(</w:t>
      </w:r>
      <w:r>
        <w:t xml:space="preserve">Bank Guarantee for </w:t>
      </w:r>
      <w:r w:rsidRPr="00A3113C">
        <w:t xml:space="preserve">Mobilisation </w:t>
      </w:r>
      <w:r>
        <w:t>Payment</w:t>
      </w:r>
      <w:r w:rsidRPr="00A3113C">
        <w:t>) is included</w:t>
      </w:r>
      <w:r>
        <w:t>.</w:t>
      </w:r>
      <w:r w:rsidRPr="00A3113C">
        <w:t xml:space="preserve"> </w:t>
      </w:r>
      <w:r>
        <w:t xml:space="preserve"> </w:t>
      </w:r>
      <w:r w:rsidRPr="00A3113C">
        <w:t>If a Mobilisation Payment will not apply under the Contract, the</w:t>
      </w:r>
      <w:r>
        <w:t>n</w:t>
      </w:r>
      <w:r w:rsidRPr="00A3113C">
        <w:t xml:space="preserve"> clause </w:t>
      </w:r>
      <w:r w:rsidR="00470CC6">
        <w:fldChar w:fldCharType="begin"/>
      </w:r>
      <w:r w:rsidR="00470CC6">
        <w:instrText xml:space="preserve"> REF _Ref95308043 \w \h </w:instrText>
      </w:r>
      <w:r w:rsidR="00470CC6">
        <w:fldChar w:fldCharType="separate"/>
      </w:r>
      <w:r w:rsidR="00902F31">
        <w:t>7.1.1a</w:t>
      </w:r>
      <w:r w:rsidR="00470CC6">
        <w:fldChar w:fldCharType="end"/>
      </w:r>
      <w:r w:rsidR="00470CC6">
        <w:t xml:space="preserve">, this clause </w:t>
      </w:r>
      <w:r w:rsidR="00470CC6">
        <w:fldChar w:fldCharType="begin"/>
      </w:r>
      <w:r w:rsidR="00470CC6">
        <w:instrText xml:space="preserve"> REF _Ref95308056 \w \h </w:instrText>
      </w:r>
      <w:r w:rsidR="00470CC6">
        <w:fldChar w:fldCharType="separate"/>
      </w:r>
      <w:r w:rsidR="00902F31">
        <w:t>7.4</w:t>
      </w:r>
      <w:r w:rsidR="00470CC6">
        <w:fldChar w:fldCharType="end"/>
      </w:r>
      <w:r w:rsidR="00470CC6">
        <w:t xml:space="preserve"> </w:t>
      </w:r>
      <w:r w:rsidRPr="00A3113C">
        <w:t xml:space="preserve">and </w:t>
      </w:r>
      <w:r w:rsidR="00470CC6">
        <w:t xml:space="preserve">clause </w:t>
      </w:r>
      <w:r w:rsidRPr="00ED2DF0">
        <w:rPr>
          <w:b w:val="0"/>
          <w:i w:val="0"/>
        </w:rPr>
        <w:fldChar w:fldCharType="begin"/>
      </w:r>
      <w:r w:rsidRPr="00ED2DF0">
        <w:instrText xml:space="preserve"> REF _Ref325721462 \r \h </w:instrText>
      </w:r>
      <w:r w:rsidRPr="00ED2DF0">
        <w:rPr>
          <w:color w:val="auto"/>
        </w:rPr>
        <w:instrText xml:space="preserve"> \* MERGEFORMAT </w:instrText>
      </w:r>
      <w:r w:rsidRPr="00ED2DF0">
        <w:rPr>
          <w:b w:val="0"/>
          <w:i w:val="0"/>
        </w:rPr>
      </w:r>
      <w:r w:rsidRPr="00ED2DF0">
        <w:rPr>
          <w:b w:val="0"/>
          <w:i w:val="0"/>
        </w:rPr>
        <w:fldChar w:fldCharType="separate"/>
      </w:r>
      <w:r w:rsidR="00902F31">
        <w:t>7.5</w:t>
      </w:r>
      <w:r w:rsidRPr="00ED2DF0">
        <w:rPr>
          <w:b w:val="0"/>
          <w:i w:val="0"/>
        </w:rPr>
        <w:fldChar w:fldCharType="end"/>
      </w:r>
      <w:r>
        <w:t xml:space="preserve"> </w:t>
      </w:r>
      <w:r w:rsidRPr="00A3113C">
        <w:t>m</w:t>
      </w:r>
      <w:r>
        <w:t>ust</w:t>
      </w:r>
      <w:r w:rsidRPr="00A3113C">
        <w:t xml:space="preserve"> be replaced with “Not used”.</w:t>
      </w:r>
    </w:p>
    <w:p w14:paraId="6E41A146" w14:textId="39B22A2B" w:rsidR="00C554BF" w:rsidRPr="00A3113C" w:rsidRDefault="00C554BF" w:rsidP="00C554BF">
      <w:pPr>
        <w:pStyle w:val="COTCOCLV3-ASDEFCON"/>
      </w:pPr>
      <w:r w:rsidRPr="00A3113C">
        <w:t xml:space="preserve">Subject to the Contractor providing the financial security required by </w:t>
      </w:r>
      <w:r w:rsidRPr="001368A1">
        <w:t xml:space="preserve">clause </w:t>
      </w:r>
      <w:r w:rsidRPr="00ED2DF0">
        <w:fldChar w:fldCharType="begin"/>
      </w:r>
      <w:r w:rsidRPr="00ED2DF0">
        <w:instrText xml:space="preserve"> REF _Ref13223816 \r \h  \* MERGEFORMAT </w:instrText>
      </w:r>
      <w:r w:rsidRPr="00ED2DF0">
        <w:fldChar w:fldCharType="separate"/>
      </w:r>
      <w:r w:rsidR="00902F31">
        <w:t>7.5.1</w:t>
      </w:r>
      <w:r w:rsidRPr="00ED2DF0">
        <w:fldChar w:fldCharType="end"/>
      </w:r>
      <w:r>
        <w:t>,</w:t>
      </w:r>
      <w:r w:rsidRPr="00A3113C">
        <w:t xml:space="preserve"> the Commonwealth shall pay the Contractor the Mobilisation Payment specified in the Details Schedule.</w:t>
      </w:r>
    </w:p>
    <w:p w14:paraId="66D4E8CC" w14:textId="409C8121" w:rsidR="00C554BF" w:rsidRDefault="00C554BF">
      <w:pPr>
        <w:pStyle w:val="COTCOCLV2-ASDEFCON"/>
      </w:pPr>
      <w:bookmarkStart w:id="2518" w:name="_Toc32556559"/>
      <w:bookmarkStart w:id="2519" w:name="_Toc35326379"/>
      <w:bookmarkStart w:id="2520" w:name="_Toc6998812"/>
      <w:bookmarkStart w:id="2521" w:name="_Toc13464282"/>
      <w:bookmarkStart w:id="2522" w:name="_Toc13487427"/>
      <w:bookmarkStart w:id="2523" w:name="_Toc13658798"/>
      <w:bookmarkStart w:id="2524" w:name="_Toc14257888"/>
      <w:bookmarkStart w:id="2525" w:name="_Toc14434528"/>
      <w:bookmarkStart w:id="2526" w:name="_Toc14434950"/>
      <w:bookmarkStart w:id="2527" w:name="_Toc14435374"/>
      <w:bookmarkStart w:id="2528" w:name="_Toc14435795"/>
      <w:bookmarkStart w:id="2529" w:name="_Toc14436073"/>
      <w:bookmarkStart w:id="2530" w:name="_Toc14685888"/>
      <w:bookmarkStart w:id="2531" w:name="_Toc14689730"/>
      <w:bookmarkStart w:id="2532" w:name="_Toc32556560"/>
      <w:bookmarkStart w:id="2533" w:name="_Toc35326380"/>
      <w:bookmarkStart w:id="2534" w:name="_Toc6998813"/>
      <w:bookmarkStart w:id="2535" w:name="_Toc13464283"/>
      <w:bookmarkStart w:id="2536" w:name="_Toc13487428"/>
      <w:bookmarkStart w:id="2537" w:name="_Toc13658799"/>
      <w:bookmarkStart w:id="2538" w:name="_Toc14257889"/>
      <w:bookmarkStart w:id="2539" w:name="_Toc14434529"/>
      <w:bookmarkStart w:id="2540" w:name="_Toc14434951"/>
      <w:bookmarkStart w:id="2541" w:name="_Toc14435375"/>
      <w:bookmarkStart w:id="2542" w:name="_Toc14435796"/>
      <w:bookmarkStart w:id="2543" w:name="_Toc14436074"/>
      <w:bookmarkStart w:id="2544" w:name="_Toc14685889"/>
      <w:bookmarkStart w:id="2545" w:name="_Toc14689731"/>
      <w:bookmarkStart w:id="2546" w:name="_Toc32556561"/>
      <w:bookmarkStart w:id="2547" w:name="_Toc35326381"/>
      <w:bookmarkStart w:id="2548" w:name="_Toc6998814"/>
      <w:bookmarkStart w:id="2549" w:name="_Toc13464284"/>
      <w:bookmarkStart w:id="2550" w:name="_Toc13487429"/>
      <w:bookmarkStart w:id="2551" w:name="_Toc13658800"/>
      <w:bookmarkStart w:id="2552" w:name="_Toc14257890"/>
      <w:bookmarkStart w:id="2553" w:name="_Toc14434530"/>
      <w:bookmarkStart w:id="2554" w:name="_Toc14434952"/>
      <w:bookmarkStart w:id="2555" w:name="_Toc14435376"/>
      <w:bookmarkStart w:id="2556" w:name="_Toc14435797"/>
      <w:bookmarkStart w:id="2557" w:name="_Toc14436075"/>
      <w:bookmarkStart w:id="2558" w:name="_Toc14685890"/>
      <w:bookmarkStart w:id="2559" w:name="_Toc14689732"/>
      <w:bookmarkStart w:id="2560" w:name="_Toc32556562"/>
      <w:bookmarkStart w:id="2561" w:name="_Toc35326382"/>
      <w:bookmarkStart w:id="2562" w:name="_Toc6998815"/>
      <w:bookmarkStart w:id="2563" w:name="_Toc13464285"/>
      <w:bookmarkStart w:id="2564" w:name="_Toc13487430"/>
      <w:bookmarkStart w:id="2565" w:name="_Toc13658801"/>
      <w:bookmarkStart w:id="2566" w:name="_Toc14257891"/>
      <w:bookmarkStart w:id="2567" w:name="_Toc14434531"/>
      <w:bookmarkStart w:id="2568" w:name="_Toc14434953"/>
      <w:bookmarkStart w:id="2569" w:name="_Toc14435377"/>
      <w:bookmarkStart w:id="2570" w:name="_Toc14435798"/>
      <w:bookmarkStart w:id="2571" w:name="_Toc14436076"/>
      <w:bookmarkStart w:id="2572" w:name="_Toc14685891"/>
      <w:bookmarkStart w:id="2573" w:name="_Toc14689733"/>
      <w:bookmarkStart w:id="2574" w:name="_Toc32556563"/>
      <w:bookmarkStart w:id="2575" w:name="_Toc35326383"/>
      <w:bookmarkStart w:id="2576" w:name="_Toc332622188"/>
      <w:bookmarkStart w:id="2577" w:name="_Ref325721462"/>
      <w:bookmarkStart w:id="2578" w:name="_Toc226018900"/>
      <w:bookmarkStart w:id="2579" w:name="_Toc234298862"/>
      <w:bookmarkStart w:id="2580" w:name="_Ref234303464"/>
      <w:bookmarkStart w:id="2581" w:name="_Ref234314572"/>
      <w:bookmarkStart w:id="2582" w:name="_Ref234640409"/>
      <w:bookmarkStart w:id="2583" w:name="_Ref234643251"/>
      <w:bookmarkStart w:id="2584" w:name="_Ref242243234"/>
      <w:bookmarkStart w:id="2585" w:name="_Toc250376798"/>
      <w:bookmarkStart w:id="2586" w:name="_Ref292134947"/>
      <w:bookmarkStart w:id="2587" w:name="_Toc296357536"/>
      <w:bookmarkStart w:id="2588" w:name="_Toc322700785"/>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r>
        <w:t xml:space="preserve">Bank Guarantee for </w:t>
      </w:r>
      <w:r w:rsidRPr="00A3113C">
        <w:t xml:space="preserve">Mobilisation </w:t>
      </w:r>
      <w:r>
        <w:t>Payment</w:t>
      </w:r>
      <w:r w:rsidRPr="00C63243">
        <w:rPr>
          <w:color w:val="auto"/>
        </w:rPr>
        <w:t xml:space="preserve"> (</w:t>
      </w:r>
      <w:r w:rsidR="00470CC6">
        <w:rPr>
          <w:color w:val="auto"/>
        </w:rPr>
        <w:t>Optional</w:t>
      </w:r>
      <w:r w:rsidRPr="00C63243">
        <w:rPr>
          <w:color w:val="auto"/>
        </w:rPr>
        <w:t>)</w:t>
      </w:r>
      <w:bookmarkEnd w:id="2577"/>
      <w:bookmarkEnd w:id="2578"/>
      <w:r w:rsidRPr="00A3113C">
        <w:t xml:space="preserve"> </w:t>
      </w:r>
    </w:p>
    <w:p w14:paraId="4F12B544" w14:textId="7A139A71" w:rsidR="007D5354" w:rsidRPr="007D5354" w:rsidRDefault="007D5354" w:rsidP="007D5354">
      <w:pPr>
        <w:pStyle w:val="NoteToTenderers-ASDEFCON"/>
      </w:pPr>
      <w:r>
        <w:t xml:space="preserve">Note to tenderers: </w:t>
      </w:r>
      <w:r w:rsidRPr="00BE19D0">
        <w:t>If the tenderer proposes a Mobilisation Payment</w:t>
      </w:r>
      <w:r w:rsidRPr="00E54BF9">
        <w:t xml:space="preserve"> </w:t>
      </w:r>
      <w:r>
        <w:t xml:space="preserve">for any resultant Contract </w:t>
      </w:r>
      <w:r w:rsidRPr="006E236D">
        <w:t>(refer to TDR D-2)</w:t>
      </w:r>
      <w:r w:rsidRPr="00BE19D0">
        <w:t xml:space="preserve">, the Commonwealth will </w:t>
      </w:r>
      <w:r>
        <w:t xml:space="preserve">(generally) </w:t>
      </w:r>
      <w:r w:rsidRPr="00BE19D0">
        <w:t xml:space="preserve">require a non-reducing </w:t>
      </w:r>
      <w:r>
        <w:t>Bank Guarantee</w:t>
      </w:r>
      <w:r w:rsidRPr="00BE19D0">
        <w:t xml:space="preserve"> for 50% of the amount of the Mobilisation Payment</w:t>
      </w:r>
      <w:r>
        <w:t>,</w:t>
      </w:r>
      <w:r w:rsidRPr="00BE19D0">
        <w:t xml:space="preserve"> in accordance with </w:t>
      </w:r>
      <w:r>
        <w:t xml:space="preserve">this clause </w:t>
      </w:r>
      <w:r>
        <w:fldChar w:fldCharType="begin"/>
      </w:r>
      <w:r>
        <w:instrText xml:space="preserve"> REF _Ref325721462 \r \h </w:instrText>
      </w:r>
      <w:r>
        <w:fldChar w:fldCharType="separate"/>
      </w:r>
      <w:r w:rsidR="00902F31">
        <w:t>7.5</w:t>
      </w:r>
      <w:r>
        <w:fldChar w:fldCharType="end"/>
      </w:r>
      <w:r>
        <w:t>.</w:t>
      </w:r>
    </w:p>
    <w:p w14:paraId="10F3C962" w14:textId="7461AA99" w:rsidR="00C554BF" w:rsidRPr="001368A1" w:rsidRDefault="00C554BF" w:rsidP="00C554BF">
      <w:pPr>
        <w:pStyle w:val="COTCOCLV3-ASDEFCON"/>
      </w:pPr>
      <w:bookmarkStart w:id="2589" w:name="_Ref31087792"/>
      <w:bookmarkStart w:id="2590" w:name="_Ref454552629"/>
      <w:r w:rsidRPr="00A3113C">
        <w:t xml:space="preserve">The Contractor shall provide a </w:t>
      </w:r>
      <w:r>
        <w:t>bank guarantee</w:t>
      </w:r>
      <w:r w:rsidRPr="00A3113C">
        <w:t xml:space="preserve"> equal to the Mobilisation Security Amount specified in the Details Schedule</w:t>
      </w:r>
      <w:r>
        <w:t xml:space="preserve"> to the Commonwealth</w:t>
      </w:r>
      <w:r w:rsidRPr="00A3113C">
        <w:t xml:space="preserve"> no later than the </w:t>
      </w:r>
      <w:r>
        <w:t>Mobilisation Security D</w:t>
      </w:r>
      <w:r w:rsidRPr="00A3113C">
        <w:t>ate specified in the Details Schedule</w:t>
      </w:r>
      <w:bookmarkEnd w:id="2589"/>
      <w:r w:rsidRPr="00A3113C">
        <w:t>.</w:t>
      </w:r>
      <w:bookmarkStart w:id="2591" w:name="_Ref96755734"/>
      <w:bookmarkEnd w:id="2590"/>
      <w:r>
        <w:t xml:space="preserve"> </w:t>
      </w:r>
      <w:bookmarkStart w:id="2592" w:name="_Ref13223816"/>
      <w:r>
        <w:t xml:space="preserve"> </w:t>
      </w:r>
      <w:bookmarkStart w:id="2593" w:name="_Ref13224099"/>
      <w:r w:rsidRPr="001368A1">
        <w:t xml:space="preserve">The </w:t>
      </w:r>
      <w:r>
        <w:t xml:space="preserve">bank guarantee </w:t>
      </w:r>
      <w:r w:rsidRPr="001368A1">
        <w:t>shall be unconditional and shall be from a bank or financial institution acceptable to the Commonwealth Representative,</w:t>
      </w:r>
      <w:r>
        <w:t xml:space="preserve"> and</w:t>
      </w:r>
      <w:r w:rsidRPr="001368A1">
        <w:t xml:space="preserve"> in the form of </w:t>
      </w:r>
      <w:r w:rsidRPr="006D3427">
        <w:t xml:space="preserve">Annex </w:t>
      </w:r>
      <w:r w:rsidR="00462796">
        <w:t>C</w:t>
      </w:r>
      <w:r w:rsidR="00462796" w:rsidRPr="006D3427">
        <w:t xml:space="preserve"> </w:t>
      </w:r>
      <w:r w:rsidRPr="006D3427">
        <w:t>to Attachment F</w:t>
      </w:r>
      <w:r w:rsidRPr="001368A1">
        <w:t>.</w:t>
      </w:r>
      <w:bookmarkEnd w:id="2591"/>
      <w:bookmarkEnd w:id="2592"/>
      <w:bookmarkEnd w:id="2593"/>
    </w:p>
    <w:p w14:paraId="44FE8A66" w14:textId="4249253A" w:rsidR="00C554BF" w:rsidRDefault="00C554BF" w:rsidP="00C554BF">
      <w:pPr>
        <w:pStyle w:val="COTCOCLV3-ASDEFCON"/>
      </w:pPr>
      <w:bookmarkStart w:id="2594" w:name="_Ref20316619"/>
      <w:bookmarkStart w:id="2595" w:name="_Ref342348251"/>
      <w:r w:rsidRPr="00076BE6">
        <w:t>The Mobilisation Payment shall be offset against amounts payable by the Commonwealth to the Contractor under the Contract.  The Commonwealth shall be deemed to have paid those claims for payment App</w:t>
      </w:r>
      <w:r>
        <w:t>roved in accordance with clause</w:t>
      </w:r>
      <w:r w:rsidRPr="00076BE6">
        <w:t xml:space="preserve"> </w:t>
      </w:r>
      <w:r w:rsidRPr="005E57CC">
        <w:fldChar w:fldCharType="begin"/>
      </w:r>
      <w:r w:rsidRPr="005E57CC">
        <w:instrText xml:space="preserve"> REF _Ref322701783 \r \h  \* MERGEFORMAT </w:instrText>
      </w:r>
      <w:r w:rsidRPr="005E57CC">
        <w:fldChar w:fldCharType="separate"/>
      </w:r>
      <w:r w:rsidR="00902F31">
        <w:t>7.2</w:t>
      </w:r>
      <w:r w:rsidRPr="005E57CC">
        <w:fldChar w:fldCharType="end"/>
      </w:r>
      <w:r>
        <w:t xml:space="preserve"> and </w:t>
      </w:r>
      <w:r>
        <w:fldChar w:fldCharType="begin"/>
      </w:r>
      <w:r>
        <w:instrText xml:space="preserve"> REF _Ref422749125 \r \h </w:instrText>
      </w:r>
      <w:r>
        <w:fldChar w:fldCharType="separate"/>
      </w:r>
      <w:r w:rsidR="00902F31">
        <w:t>7.3</w:t>
      </w:r>
      <w:r>
        <w:fldChar w:fldCharType="end"/>
      </w:r>
      <w:r w:rsidRPr="00076BE6">
        <w:t>, until the sum of the Approved claims for payment equals the amou</w:t>
      </w:r>
      <w:r>
        <w:t>nt of the Mobilisation Payment.</w:t>
      </w:r>
      <w:bookmarkEnd w:id="2594"/>
    </w:p>
    <w:p w14:paraId="74103169" w14:textId="49D00F8A" w:rsidR="00C554BF" w:rsidRPr="001368A1" w:rsidRDefault="00C554BF" w:rsidP="00C554BF">
      <w:pPr>
        <w:pStyle w:val="COTCOCLV3-ASDEFCON"/>
      </w:pPr>
      <w:r w:rsidRPr="001368A1">
        <w:t xml:space="preserve">The Commonwealth shall release the </w:t>
      </w:r>
      <w:r>
        <w:t>bank guarantee</w:t>
      </w:r>
      <w:r w:rsidRPr="001368A1">
        <w:t xml:space="preserve"> provided under clause </w:t>
      </w:r>
      <w:r w:rsidRPr="005E57CC">
        <w:fldChar w:fldCharType="begin"/>
      </w:r>
      <w:r w:rsidRPr="005E57CC">
        <w:instrText xml:space="preserve"> REF _Ref13224099 \r \h  \* MERGEFORMAT </w:instrText>
      </w:r>
      <w:r w:rsidRPr="005E57CC">
        <w:fldChar w:fldCharType="separate"/>
      </w:r>
      <w:r w:rsidR="00902F31">
        <w:t>7.5.1</w:t>
      </w:r>
      <w:r w:rsidRPr="005E57CC">
        <w:fldChar w:fldCharType="end"/>
      </w:r>
      <w:r w:rsidRPr="001368A1">
        <w:t xml:space="preserve"> within 10 Working Days after the date on which the sum of amounts deemed to have been paid under clause </w:t>
      </w:r>
      <w:r>
        <w:rPr>
          <w:highlight w:val="green"/>
        </w:rPr>
        <w:fldChar w:fldCharType="begin"/>
      </w:r>
      <w:r>
        <w:instrText xml:space="preserve"> REF _Ref20316619 \r \h </w:instrText>
      </w:r>
      <w:r>
        <w:rPr>
          <w:highlight w:val="green"/>
        </w:rPr>
      </w:r>
      <w:r>
        <w:rPr>
          <w:highlight w:val="green"/>
        </w:rPr>
        <w:fldChar w:fldCharType="separate"/>
      </w:r>
      <w:r w:rsidR="00902F31">
        <w:t>7.5.2</w:t>
      </w:r>
      <w:r>
        <w:rPr>
          <w:highlight w:val="green"/>
        </w:rPr>
        <w:fldChar w:fldCharType="end"/>
      </w:r>
      <w:r w:rsidRPr="001368A1">
        <w:t xml:space="preserve"> equals or is greater than the amount of the Mobilisation Payment. </w:t>
      </w:r>
      <w:bookmarkEnd w:id="2595"/>
    </w:p>
    <w:p w14:paraId="2C44787D" w14:textId="2F2407CA" w:rsidR="00C554BF" w:rsidRPr="001368A1" w:rsidRDefault="00C554BF" w:rsidP="00C554BF">
      <w:pPr>
        <w:pStyle w:val="COTCOCLV3-ASDEFCON"/>
      </w:pPr>
      <w:r w:rsidRPr="001368A1">
        <w:t xml:space="preserve">The Commonwealth's rights under the </w:t>
      </w:r>
      <w:r>
        <w:t>bank guarantee</w:t>
      </w:r>
      <w:r w:rsidRPr="001368A1">
        <w:t xml:space="preserve"> provided under clause </w:t>
      </w:r>
      <w:r w:rsidRPr="005E57CC">
        <w:fldChar w:fldCharType="begin"/>
      </w:r>
      <w:r w:rsidRPr="00FC3E5F">
        <w:instrText xml:space="preserve"> REF _Ref13224099 \r \h  \* MERGEFORMAT </w:instrText>
      </w:r>
      <w:r w:rsidRPr="005E57CC">
        <w:fldChar w:fldCharType="separate"/>
      </w:r>
      <w:r w:rsidR="00902F31">
        <w:t>7.5.1</w:t>
      </w:r>
      <w:r w:rsidRPr="005E57CC">
        <w:fldChar w:fldCharType="end"/>
      </w:r>
      <w:r w:rsidRPr="001368A1">
        <w:t xml:space="preserve"> shall be exercisable by the Commonwealth for either or both of the following:</w:t>
      </w:r>
    </w:p>
    <w:p w14:paraId="59CF2A40" w14:textId="31E00BA5" w:rsidR="00C554BF" w:rsidRPr="00A3113C" w:rsidRDefault="00C554BF" w:rsidP="00C554BF">
      <w:pPr>
        <w:pStyle w:val="COTCOCLV4-ASDEFCON"/>
      </w:pPr>
      <w:r w:rsidRPr="00A3113C">
        <w:t xml:space="preserve">to obtain repayment of an amount equal to the value of any part of the Mobilisation Payment that has not been offset against amounts payable </w:t>
      </w:r>
      <w:r w:rsidRPr="00076BE6">
        <w:t>by the Commonwealth to the Contractor under the Contract</w:t>
      </w:r>
      <w:r w:rsidRPr="00A3113C">
        <w:t xml:space="preserve"> in the event of termination of the Contract in accordance with clause</w:t>
      </w:r>
      <w:r>
        <w:t xml:space="preserve"> </w:t>
      </w:r>
      <w:r w:rsidRPr="00541BE7">
        <w:fldChar w:fldCharType="begin"/>
      </w:r>
      <w:r w:rsidRPr="00541BE7">
        <w:instrText xml:space="preserve"> REF _Ref300581928 \r \h  \* MERGEFORMAT </w:instrText>
      </w:r>
      <w:r w:rsidRPr="00541BE7">
        <w:fldChar w:fldCharType="separate"/>
      </w:r>
      <w:r w:rsidR="00902F31">
        <w:t>13.2</w:t>
      </w:r>
      <w:r w:rsidRPr="00541BE7">
        <w:fldChar w:fldCharType="end"/>
      </w:r>
      <w:r w:rsidRPr="00A3113C">
        <w:t xml:space="preserve">; </w:t>
      </w:r>
      <w:r>
        <w:t>and</w:t>
      </w:r>
    </w:p>
    <w:p w14:paraId="7B94C717" w14:textId="77777777" w:rsidR="00C554BF" w:rsidRPr="00A3113C" w:rsidRDefault="00C554BF" w:rsidP="00C554BF">
      <w:pPr>
        <w:pStyle w:val="COTCOCLV4-ASDEFCON"/>
      </w:pPr>
      <w:r w:rsidRPr="00A3113C">
        <w:t>to recover any debts</w:t>
      </w:r>
      <w:r>
        <w:t xml:space="preserve"> owing by the Contractor</w:t>
      </w:r>
      <w:r w:rsidRPr="00A3113C">
        <w:t xml:space="preserve"> to the Commonwealth in relation to the Contract.</w:t>
      </w:r>
    </w:p>
    <w:p w14:paraId="15A6C880" w14:textId="77777777" w:rsidR="00C554BF" w:rsidRPr="00A3113C" w:rsidRDefault="00C554BF">
      <w:pPr>
        <w:pStyle w:val="COTCOCLV2-ASDEFCON"/>
      </w:pPr>
      <w:bookmarkStart w:id="2596" w:name="_Ref31087851"/>
      <w:bookmarkStart w:id="2597" w:name="_Ref31094301"/>
      <w:bookmarkStart w:id="2598" w:name="_Toc38877195"/>
      <w:bookmarkStart w:id="2599" w:name="_Ref96755802"/>
      <w:bookmarkStart w:id="2600" w:name="_Toc234298855"/>
      <w:bookmarkStart w:id="2601" w:name="_Ref249185202"/>
      <w:bookmarkStart w:id="2602" w:name="_Toc250376791"/>
      <w:bookmarkStart w:id="2603" w:name="_Toc296357529"/>
      <w:bookmarkStart w:id="2604" w:name="_Ref308118397"/>
      <w:bookmarkStart w:id="2605" w:name="_Toc322700766"/>
      <w:bookmarkStart w:id="2606" w:name="_Ref322702114"/>
      <w:bookmarkStart w:id="2607" w:name="_Ref322787747"/>
      <w:bookmarkStart w:id="2608" w:name="_Ref325721465"/>
      <w:bookmarkStart w:id="2609" w:name="_Ref337207512"/>
      <w:bookmarkStart w:id="2610" w:name="_Ref337208709"/>
      <w:bookmarkStart w:id="2611" w:name="_Ref13224614"/>
      <w:bookmarkStart w:id="2612" w:name="_Ref13224803"/>
      <w:bookmarkStart w:id="2613" w:name="_Ref13663753"/>
      <w:bookmarkStart w:id="2614" w:name="_Ref20313582"/>
      <w:bookmarkStart w:id="2615" w:name="_Ref50383984"/>
      <w:bookmarkStart w:id="2616" w:name="_Toc226018901"/>
      <w:r>
        <w:t xml:space="preserve">Bank Guarantee for </w:t>
      </w:r>
      <w:r w:rsidRPr="00A3113C">
        <w:t xml:space="preserve">Performance </w:t>
      </w:r>
      <w:bookmarkEnd w:id="2596"/>
      <w:bookmarkEnd w:id="2597"/>
      <w:r w:rsidRPr="00A3113C">
        <w:t>(</w:t>
      </w:r>
      <w:r>
        <w:t>RFT Core</w:t>
      </w:r>
      <w:r w:rsidRPr="00A3113C">
        <w:t>)</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A6695D1" w14:textId="685EAE42" w:rsidR="00C554BF" w:rsidRPr="00A3113C" w:rsidRDefault="00C554BF" w:rsidP="00C554BF">
      <w:pPr>
        <w:pStyle w:val="NoteToDrafters-ASDEFCON"/>
      </w:pPr>
      <w:bookmarkStart w:id="2617" w:name="_Ref337208631"/>
      <w:r w:rsidRPr="00A3113C">
        <w:t xml:space="preserve">Note to drafters:  </w:t>
      </w:r>
      <w:r>
        <w:t xml:space="preserve">Drafters must include both </w:t>
      </w:r>
      <w:r w:rsidRPr="00076BE6">
        <w:t xml:space="preserve">clause </w:t>
      </w:r>
      <w:r w:rsidRPr="00541BE7">
        <w:fldChar w:fldCharType="begin"/>
      </w:r>
      <w:r w:rsidRPr="00541BE7">
        <w:instrText xml:space="preserve"> REF _Ref13663753 \w \h  \* MERGEFORMAT </w:instrText>
      </w:r>
      <w:r w:rsidRPr="00541BE7">
        <w:fldChar w:fldCharType="separate"/>
      </w:r>
      <w:r w:rsidR="00902F31">
        <w:t>7.6</w:t>
      </w:r>
      <w:r w:rsidRPr="00541BE7">
        <w:fldChar w:fldCharType="end"/>
      </w:r>
      <w:r>
        <w:t xml:space="preserve"> </w:t>
      </w:r>
      <w:r w:rsidRPr="00076BE6">
        <w:t xml:space="preserve">Bank Guarantee for Performance and clause </w:t>
      </w:r>
      <w:r w:rsidRPr="00541BE7">
        <w:fldChar w:fldCharType="begin"/>
      </w:r>
      <w:r w:rsidRPr="00541BE7">
        <w:instrText xml:space="preserve"> REF _Ref13224565 \r \h  \* MERGEFORMAT </w:instrText>
      </w:r>
      <w:r w:rsidRPr="00541BE7">
        <w:fldChar w:fldCharType="separate"/>
      </w:r>
      <w:r w:rsidR="00902F31">
        <w:t>7.8</w:t>
      </w:r>
      <w:r w:rsidRPr="00541BE7">
        <w:fldChar w:fldCharType="end"/>
      </w:r>
      <w:r w:rsidRPr="00076BE6">
        <w:t xml:space="preserve"> Deed of Guarantee and Indemnity</w:t>
      </w:r>
      <w:r>
        <w:t xml:space="preserve"> in the RFT.  Although it is unlikely that both forms of security will be required, it may not be possible to determine the form of any required security until the preferred tenderer has been identified and the risk associated with the preferred tenderer has been fully assessed. </w:t>
      </w:r>
    </w:p>
    <w:p w14:paraId="0C8E3910" w14:textId="0256F068" w:rsidR="00C554BF" w:rsidRPr="00A3113C" w:rsidRDefault="00C554BF" w:rsidP="00C554BF">
      <w:pPr>
        <w:pStyle w:val="NoteToTenderers-ASDEFCON"/>
      </w:pPr>
      <w:r w:rsidRPr="00DB0A5B">
        <w:t xml:space="preserve">Note to tenderers:  </w:t>
      </w:r>
      <w:r w:rsidR="007D5354">
        <w:t>W</w:t>
      </w:r>
      <w:r w:rsidRPr="00DB0A5B">
        <w:t>hether the Commonwealth</w:t>
      </w:r>
      <w:r w:rsidRPr="00A3113C">
        <w:t xml:space="preserve"> requires </w:t>
      </w:r>
      <w:r w:rsidRPr="00076BE6">
        <w:t xml:space="preserve">both a bank guarantee in respect of the Contractor’s performance and a Deed of Guarantee and Indemnity </w:t>
      </w:r>
      <w:r w:rsidR="00A972F7">
        <w:t xml:space="preserve">(clause </w:t>
      </w:r>
      <w:r w:rsidR="00A972F7">
        <w:fldChar w:fldCharType="begin"/>
      </w:r>
      <w:r w:rsidR="00A972F7">
        <w:instrText xml:space="preserve"> REF _Ref160020633 \r \h </w:instrText>
      </w:r>
      <w:r w:rsidR="00A972F7">
        <w:fldChar w:fldCharType="separate"/>
      </w:r>
      <w:r w:rsidR="00902F31">
        <w:t>7.8</w:t>
      </w:r>
      <w:r w:rsidR="00A972F7">
        <w:fldChar w:fldCharType="end"/>
      </w:r>
      <w:r w:rsidR="00A972F7">
        <w:t xml:space="preserve">) </w:t>
      </w:r>
      <w:r w:rsidRPr="00A3113C">
        <w:t xml:space="preserve">will be determined </w:t>
      </w:r>
      <w:r w:rsidRPr="00A3113C">
        <w:lastRenderedPageBreak/>
        <w:t>during negotiations with the preferred tenderer</w:t>
      </w:r>
      <w:r w:rsidR="00A972F7">
        <w:t>, considering</w:t>
      </w:r>
      <w:r w:rsidRPr="00A3113C">
        <w:t xml:space="preserve"> the risk</w:t>
      </w:r>
      <w:r w:rsidR="00A972F7">
        <w:t>s</w:t>
      </w:r>
      <w:r w:rsidRPr="00A3113C">
        <w:t xml:space="preserve"> associated with the </w:t>
      </w:r>
      <w:r>
        <w:t>provision</w:t>
      </w:r>
      <w:r w:rsidRPr="00A3113C">
        <w:t xml:space="preserve"> of the Services.</w:t>
      </w:r>
    </w:p>
    <w:p w14:paraId="472FCEE3" w14:textId="525D09F1" w:rsidR="00C554BF" w:rsidRDefault="00A972F7" w:rsidP="00C554BF">
      <w:pPr>
        <w:pStyle w:val="NoteToTenderers-ASDEFCON"/>
      </w:pPr>
      <w:r>
        <w:t>If</w:t>
      </w:r>
      <w:r w:rsidRPr="00076BE6">
        <w:t xml:space="preserve"> </w:t>
      </w:r>
      <w:r w:rsidR="00C554BF" w:rsidRPr="00076BE6">
        <w:t xml:space="preserve">the Commonwealth determines that it does not require a security, the amount nominated for a security </w:t>
      </w:r>
      <w:r>
        <w:t xml:space="preserve">within </w:t>
      </w:r>
      <w:r w:rsidR="00C554BF" w:rsidRPr="00A3113C">
        <w:t xml:space="preserve">the tender </w:t>
      </w:r>
      <w:r>
        <w:t>response</w:t>
      </w:r>
      <w:r w:rsidR="00C554BF" w:rsidRPr="00A3113C">
        <w:t xml:space="preserve"> will not be included in any resultant Contract</w:t>
      </w:r>
      <w:r w:rsidR="00C554BF">
        <w:t>.</w:t>
      </w:r>
    </w:p>
    <w:p w14:paraId="56E97742" w14:textId="5C516BC5" w:rsidR="009B008C" w:rsidRDefault="009B008C" w:rsidP="00C554BF">
      <w:pPr>
        <w:pStyle w:val="NoteToTenderers-ASDEFCON"/>
      </w:pPr>
      <w:r w:rsidRPr="00B83C6B">
        <w:t>If</w:t>
      </w:r>
      <w:r>
        <w:t xml:space="preserve"> under the </w:t>
      </w:r>
      <w:hyperlink r:id="rId20" w:history="1">
        <w:r w:rsidRPr="00B83C6B">
          <w:rPr>
            <w:rStyle w:val="Hyperlink"/>
          </w:rPr>
          <w:t>Master Guarantee Program</w:t>
        </w:r>
      </w:hyperlink>
      <w:r w:rsidR="00A972F7">
        <w:rPr>
          <w:rStyle w:val="Hyperlink"/>
        </w:rPr>
        <w:t>,</w:t>
      </w:r>
      <w:r w:rsidRPr="00B83C6B">
        <w:t xml:space="preserve"> </w:t>
      </w:r>
      <w:r>
        <w:t xml:space="preserve">Defence and </w:t>
      </w:r>
      <w:r w:rsidRPr="00B83C6B">
        <w:t>the tenderer ha</w:t>
      </w:r>
      <w:r>
        <w:t>ve</w:t>
      </w:r>
      <w:r w:rsidRPr="00B83C6B">
        <w:t xml:space="preserve"> pre-agreed amendments to the template Bank Guarantee Deed, the tenderer should </w:t>
      </w:r>
      <w:r w:rsidR="00A972F7">
        <w:t xml:space="preserve">identify this within the ‘Statement of Non-Compliance’ tendered in accordance with TDR D A-3 and </w:t>
      </w:r>
      <w:r w:rsidRPr="00B83C6B">
        <w:t xml:space="preserve">indicate which alterations it is seeking </w:t>
      </w:r>
      <w:r w:rsidR="00A972F7">
        <w:t>to apply, and if any further amendments are proposed</w:t>
      </w:r>
      <w:r w:rsidRPr="00B83C6B">
        <w:t xml:space="preserve">.  </w:t>
      </w:r>
    </w:p>
    <w:p w14:paraId="1020BD86" w14:textId="6141670E" w:rsidR="00C554BF" w:rsidRPr="00A3113C" w:rsidRDefault="00C554BF" w:rsidP="00C554BF">
      <w:pPr>
        <w:pStyle w:val="COTCOCLV3-ASDEFCON"/>
      </w:pPr>
      <w:r w:rsidRPr="00A3113C">
        <w:t xml:space="preserve">The Contractor shall provide a </w:t>
      </w:r>
      <w:r>
        <w:t>bank guarantee</w:t>
      </w:r>
      <w:r w:rsidRPr="00A3113C">
        <w:t xml:space="preserve"> equal to the Performance Security Amount </w:t>
      </w:r>
      <w:r>
        <w:t xml:space="preserve">specified in the Details Schedule to the Commonwealth </w:t>
      </w:r>
      <w:r w:rsidRPr="00A3113C">
        <w:t xml:space="preserve">no later than the </w:t>
      </w:r>
      <w:r>
        <w:t>Performance Security Date</w:t>
      </w:r>
      <w:r w:rsidRPr="00A3113C">
        <w:t xml:space="preserve"> specified in the Details Schedule.</w:t>
      </w:r>
      <w:bookmarkEnd w:id="2617"/>
      <w:r>
        <w:t xml:space="preserve"> </w:t>
      </w:r>
      <w:bookmarkStart w:id="2618" w:name="_Ref13224658"/>
      <w:r w:rsidR="003246BE">
        <w:t xml:space="preserve"> </w:t>
      </w:r>
      <w:r w:rsidRPr="00A3113C">
        <w:t xml:space="preserve">The </w:t>
      </w:r>
      <w:r>
        <w:t>bank guarantee</w:t>
      </w:r>
      <w:r w:rsidRPr="00A3113C">
        <w:t xml:space="preserve"> shall be unconditional and shall be from a bank or financial institution acceptable to the Commonwealth Representative, </w:t>
      </w:r>
      <w:r>
        <w:t xml:space="preserve">and </w:t>
      </w:r>
      <w:r w:rsidRPr="00A3113C">
        <w:t xml:space="preserve">in the form of </w:t>
      </w:r>
      <w:r>
        <w:t xml:space="preserve">the Bank Guarantee Deed set out in </w:t>
      </w:r>
      <w:r w:rsidRPr="006D3427">
        <w:t xml:space="preserve">Annex </w:t>
      </w:r>
      <w:r w:rsidR="00462796">
        <w:t>C</w:t>
      </w:r>
      <w:r w:rsidR="00462796" w:rsidRPr="006D3427">
        <w:t xml:space="preserve"> </w:t>
      </w:r>
      <w:r w:rsidRPr="006D3427">
        <w:t>to Attachment F</w:t>
      </w:r>
      <w:r w:rsidRPr="00A3113C">
        <w:t>.</w:t>
      </w:r>
      <w:bookmarkEnd w:id="2618"/>
    </w:p>
    <w:p w14:paraId="5313761A" w14:textId="310E1E61" w:rsidR="00C554BF" w:rsidRPr="00FC3E5F" w:rsidRDefault="00C554BF" w:rsidP="00C554BF">
      <w:pPr>
        <w:pStyle w:val="COTCOCLV3-ASDEFCON"/>
      </w:pPr>
      <w:bookmarkStart w:id="2619" w:name="_Ref342348324"/>
      <w:r w:rsidRPr="00A3113C">
        <w:t xml:space="preserve">The </w:t>
      </w:r>
      <w:r>
        <w:t>Commonwealth</w:t>
      </w:r>
      <w:r w:rsidRPr="00A3113C">
        <w:t xml:space="preserve"> shall release </w:t>
      </w:r>
      <w:r>
        <w:t xml:space="preserve">the bank guarantee provided under clause </w:t>
      </w:r>
      <w:r w:rsidRPr="005E57CC">
        <w:fldChar w:fldCharType="begin"/>
      </w:r>
      <w:r w:rsidRPr="005E57CC">
        <w:instrText xml:space="preserve"> REF _Ref13224658 \r \h  \* MERGEFORMAT </w:instrText>
      </w:r>
      <w:r w:rsidRPr="005E57CC">
        <w:fldChar w:fldCharType="separate"/>
      </w:r>
      <w:r w:rsidR="00902F31">
        <w:t>7.6.1</w:t>
      </w:r>
      <w:r w:rsidRPr="005E57CC">
        <w:fldChar w:fldCharType="end"/>
      </w:r>
      <w:r w:rsidRPr="00FC3E5F">
        <w:t xml:space="preserve"> within 10 Working Days after the Release </w:t>
      </w:r>
      <w:r w:rsidRPr="008E6B4C">
        <w:t xml:space="preserve">Event </w:t>
      </w:r>
      <w:r w:rsidRPr="00FC3E5F">
        <w:t xml:space="preserve">specified in the Details Schedule occurs. </w:t>
      </w:r>
      <w:bookmarkEnd w:id="2619"/>
    </w:p>
    <w:p w14:paraId="2CA694AB" w14:textId="553B6998" w:rsidR="00C554BF" w:rsidRPr="00A3113C" w:rsidRDefault="00C554BF" w:rsidP="00C554BF">
      <w:pPr>
        <w:pStyle w:val="COTCOCLV3-ASDEFCON"/>
      </w:pPr>
      <w:r w:rsidRPr="00FC3E5F">
        <w:t xml:space="preserve">The Commonwealth's rights under the bank guarantee provided under clause </w:t>
      </w:r>
      <w:r w:rsidRPr="005E57CC">
        <w:fldChar w:fldCharType="begin"/>
      </w:r>
      <w:r w:rsidRPr="005E57CC">
        <w:instrText xml:space="preserve"> REF _Ref13224658 \r \h  \* MERGEFORMAT </w:instrText>
      </w:r>
      <w:r w:rsidRPr="005E57CC">
        <w:fldChar w:fldCharType="separate"/>
      </w:r>
      <w:r w:rsidR="00902F31">
        <w:t>7.6.1</w:t>
      </w:r>
      <w:r w:rsidRPr="005E57CC">
        <w:fldChar w:fldCharType="end"/>
      </w:r>
      <w:r>
        <w:t xml:space="preserve"> </w:t>
      </w:r>
      <w:r w:rsidRPr="00A3113C">
        <w:t>shall be exercisable by the Commonwealth for either or both of the following:</w:t>
      </w:r>
    </w:p>
    <w:p w14:paraId="0DA23A11" w14:textId="61E2AA2B" w:rsidR="00C554BF" w:rsidRPr="00A3113C" w:rsidRDefault="00C554BF" w:rsidP="00C554BF">
      <w:pPr>
        <w:pStyle w:val="COTCOCLV4-ASDEFCON"/>
      </w:pPr>
      <w:r w:rsidRPr="00A3113C">
        <w:t>to obtain compensation for Loss suffered in the event that the Contractor fails to perform the Contract, including upon termination of the Contract in accordance with clause</w:t>
      </w:r>
      <w:r>
        <w:t xml:space="preserve"> </w:t>
      </w:r>
      <w:r w:rsidRPr="00541BE7">
        <w:fldChar w:fldCharType="begin"/>
      </w:r>
      <w:r w:rsidRPr="00541BE7">
        <w:instrText xml:space="preserve"> REF _Ref300581928 \r \h  \* MERGEFORMAT </w:instrText>
      </w:r>
      <w:r w:rsidRPr="00541BE7">
        <w:fldChar w:fldCharType="separate"/>
      </w:r>
      <w:r w:rsidR="00902F31">
        <w:t>13.2</w:t>
      </w:r>
      <w:r w:rsidRPr="00541BE7">
        <w:fldChar w:fldCharType="end"/>
      </w:r>
      <w:r w:rsidRPr="00A3113C">
        <w:t xml:space="preserve">; </w:t>
      </w:r>
      <w:r>
        <w:t>and</w:t>
      </w:r>
    </w:p>
    <w:p w14:paraId="239A5EC4" w14:textId="77777777" w:rsidR="00C554BF" w:rsidRPr="00A3113C" w:rsidRDefault="00C554BF" w:rsidP="00C554BF">
      <w:pPr>
        <w:pStyle w:val="COTCOCLV4-ASDEFCON"/>
      </w:pPr>
      <w:r w:rsidRPr="00A3113C">
        <w:t>to recover any debts</w:t>
      </w:r>
      <w:r>
        <w:t xml:space="preserve"> owing by the Contractor</w:t>
      </w:r>
      <w:r w:rsidRPr="00A3113C">
        <w:t xml:space="preserve"> to the Commonwealth in relation to the Contract.</w:t>
      </w:r>
    </w:p>
    <w:p w14:paraId="74324EB4" w14:textId="77777777" w:rsidR="00C554BF" w:rsidRPr="00A3113C" w:rsidRDefault="00C554BF">
      <w:pPr>
        <w:pStyle w:val="COTCOCLV2-ASDEFCON"/>
      </w:pPr>
      <w:bookmarkStart w:id="2620" w:name="_Toc38877196"/>
      <w:bookmarkStart w:id="2621" w:name="_Toc234298856"/>
      <w:bookmarkStart w:id="2622" w:name="_Toc250376792"/>
      <w:bookmarkStart w:id="2623" w:name="_Toc296357530"/>
      <w:bookmarkStart w:id="2624" w:name="_Toc322700767"/>
      <w:bookmarkStart w:id="2625" w:name="_Ref322787787"/>
      <w:bookmarkStart w:id="2626" w:name="_Ref325721468"/>
      <w:bookmarkStart w:id="2627" w:name="_Ref337208742"/>
      <w:bookmarkStart w:id="2628" w:name="_Toc226018902"/>
      <w:r w:rsidRPr="00A3113C">
        <w:t>Exercise of Securities (</w:t>
      </w:r>
      <w:r>
        <w:t>RFT Core</w:t>
      </w:r>
      <w:r w:rsidRPr="00A3113C">
        <w:t>)</w:t>
      </w:r>
      <w:bookmarkEnd w:id="2620"/>
      <w:bookmarkEnd w:id="2621"/>
      <w:bookmarkEnd w:id="2622"/>
      <w:bookmarkEnd w:id="2623"/>
      <w:bookmarkEnd w:id="2624"/>
      <w:bookmarkEnd w:id="2625"/>
      <w:bookmarkEnd w:id="2626"/>
      <w:bookmarkEnd w:id="2627"/>
      <w:bookmarkEnd w:id="2628"/>
    </w:p>
    <w:p w14:paraId="490256DC" w14:textId="64A4ABBC" w:rsidR="00C554BF" w:rsidRPr="00A3113C" w:rsidRDefault="00C554BF" w:rsidP="00C554BF">
      <w:pPr>
        <w:pStyle w:val="COTCOCLV3-ASDEFCON"/>
      </w:pPr>
      <w:r w:rsidRPr="00A3113C">
        <w:t xml:space="preserve">If the Commonwealth exercises any or all of its rights under the securities provided under clauses </w:t>
      </w:r>
      <w:r w:rsidRPr="00541BE7">
        <w:fldChar w:fldCharType="begin"/>
      </w:r>
      <w:r w:rsidRPr="00541BE7">
        <w:instrText xml:space="preserve"> REF _Ref325721462 \r \h  \* MERGEFORMAT </w:instrText>
      </w:r>
      <w:r w:rsidRPr="00541BE7">
        <w:fldChar w:fldCharType="separate"/>
      </w:r>
      <w:r w:rsidR="00902F31">
        <w:t>7.5</w:t>
      </w:r>
      <w:r w:rsidRPr="00541BE7">
        <w:fldChar w:fldCharType="end"/>
      </w:r>
      <w:r w:rsidRPr="00A3113C">
        <w:t xml:space="preserve"> and</w:t>
      </w:r>
      <w:r>
        <w:t xml:space="preserve"> </w:t>
      </w:r>
      <w:r w:rsidRPr="00541BE7">
        <w:fldChar w:fldCharType="begin"/>
      </w:r>
      <w:r w:rsidRPr="00541BE7">
        <w:instrText xml:space="preserve"> REF _Ref13224803 \r \h  \* MERGEFORMAT </w:instrText>
      </w:r>
      <w:r w:rsidRPr="00541BE7">
        <w:fldChar w:fldCharType="separate"/>
      </w:r>
      <w:r w:rsidR="00902F31">
        <w:t>7.6</w:t>
      </w:r>
      <w:r w:rsidRPr="00541BE7">
        <w:fldChar w:fldCharType="end"/>
      </w:r>
      <w:r w:rsidRPr="00A3113C">
        <w:t xml:space="preserve">, the Commonwealth shall not be liable for, and the Contractor shall release the Commonwealth from liability for, any resultant Loss </w:t>
      </w:r>
      <w:r>
        <w:t>suffered by</w:t>
      </w:r>
      <w:r w:rsidRPr="00A3113C">
        <w:t xml:space="preserve"> the Contractor.</w:t>
      </w:r>
    </w:p>
    <w:p w14:paraId="79CB1F58" w14:textId="072A5705" w:rsidR="00C554BF" w:rsidRPr="00A3113C" w:rsidRDefault="00C554BF" w:rsidP="00C554BF">
      <w:pPr>
        <w:pStyle w:val="COTCOCLV3-ASDEFCON"/>
      </w:pPr>
      <w:r w:rsidRPr="00A3113C">
        <w:t xml:space="preserve">The rights of the Commonwealth to recover from the Contractor the balance, after draw down or exercise of either or both securities provided under clause </w:t>
      </w:r>
      <w:r w:rsidRPr="00541BE7">
        <w:fldChar w:fldCharType="begin"/>
      </w:r>
      <w:r w:rsidRPr="00541BE7">
        <w:instrText xml:space="preserve"> REF _Ref325721462 \r \h  \* MERGEFORMAT </w:instrText>
      </w:r>
      <w:r w:rsidRPr="00541BE7">
        <w:fldChar w:fldCharType="separate"/>
      </w:r>
      <w:r w:rsidR="00902F31">
        <w:t>7.5</w:t>
      </w:r>
      <w:r w:rsidRPr="00541BE7">
        <w:fldChar w:fldCharType="end"/>
      </w:r>
      <w:r w:rsidRPr="00A3113C">
        <w:t xml:space="preserve"> or</w:t>
      </w:r>
      <w:r>
        <w:t xml:space="preserve"> </w:t>
      </w:r>
      <w:r w:rsidRPr="00541BE7">
        <w:fldChar w:fldCharType="begin"/>
      </w:r>
      <w:r w:rsidRPr="00541BE7">
        <w:instrText xml:space="preserve"> REF _Ref13224803 \r \h  \* MERGEFORMAT </w:instrText>
      </w:r>
      <w:r w:rsidRPr="00541BE7">
        <w:fldChar w:fldCharType="separate"/>
      </w:r>
      <w:r w:rsidR="00902F31">
        <w:t>7.6</w:t>
      </w:r>
      <w:r w:rsidRPr="00541BE7">
        <w:fldChar w:fldCharType="end"/>
      </w:r>
      <w:r w:rsidRPr="00A3113C">
        <w:t>, of Loss suffered by the Commonwealth shall not be limited by the Commonwealth’s exercise of those securities.</w:t>
      </w:r>
    </w:p>
    <w:p w14:paraId="007E629E" w14:textId="77777777" w:rsidR="00C554BF" w:rsidRPr="00A3113C" w:rsidRDefault="00C554BF">
      <w:pPr>
        <w:pStyle w:val="COTCOCLV2-ASDEFCON"/>
      </w:pPr>
      <w:bookmarkStart w:id="2629" w:name="_Ref31088005"/>
      <w:bookmarkStart w:id="2630" w:name="_Toc38877197"/>
      <w:bookmarkStart w:id="2631" w:name="_Ref47774137"/>
      <w:bookmarkStart w:id="2632" w:name="_Ref47775098"/>
      <w:bookmarkStart w:id="2633" w:name="_Ref96755840"/>
      <w:bookmarkStart w:id="2634" w:name="_Toc234298857"/>
      <w:bookmarkStart w:id="2635" w:name="_Toc250376793"/>
      <w:bookmarkStart w:id="2636" w:name="_Toc296357531"/>
      <w:bookmarkStart w:id="2637" w:name="_Toc322700768"/>
      <w:bookmarkStart w:id="2638" w:name="_Ref322764577"/>
      <w:bookmarkStart w:id="2639" w:name="_Toc323033446"/>
      <w:bookmarkStart w:id="2640" w:name="_Ref337194723"/>
      <w:bookmarkStart w:id="2641" w:name="_Ref337207539"/>
      <w:bookmarkStart w:id="2642" w:name="_Ref337208005"/>
      <w:bookmarkStart w:id="2643" w:name="_Ref13223266"/>
      <w:bookmarkStart w:id="2644" w:name="_Ref13224565"/>
      <w:bookmarkStart w:id="2645" w:name="_Ref13233294"/>
      <w:bookmarkStart w:id="2646" w:name="_Ref160020633"/>
      <w:bookmarkStart w:id="2647" w:name="_Toc226018903"/>
      <w:r w:rsidRPr="00A3113C">
        <w:t xml:space="preserve">Deed of </w:t>
      </w:r>
      <w:r>
        <w:t>Guarantee</w:t>
      </w:r>
      <w:r w:rsidRPr="00A3113C">
        <w:t xml:space="preserve"> and Indemnity</w:t>
      </w:r>
      <w:bookmarkEnd w:id="2629"/>
      <w:r w:rsidRPr="00A3113C">
        <w:t xml:space="preserve"> (</w:t>
      </w:r>
      <w:r>
        <w:t>RFT Core</w:t>
      </w:r>
      <w:r w:rsidRPr="00A3113C">
        <w:t>)</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B99ED64" w14:textId="60608723" w:rsidR="00C554BF" w:rsidRDefault="00C554BF" w:rsidP="00C554BF">
      <w:pPr>
        <w:pStyle w:val="NoteToTenderers-ASDEFCON"/>
      </w:pPr>
      <w:r>
        <w:t>Note to tenderers:</w:t>
      </w:r>
      <w:r w:rsidR="003246BE">
        <w:t xml:space="preserve"> </w:t>
      </w:r>
      <w:r>
        <w:t xml:space="preserve"> If the tenderer has a Master Guarantee and Indemnity Deed with Defence, th</w:t>
      </w:r>
      <w:r w:rsidR="00584F6F">
        <w:t xml:space="preserve">at it wishes to </w:t>
      </w:r>
      <w:r>
        <w:t>apply to any resultant Contract</w:t>
      </w:r>
      <w:r w:rsidR="00A972F7">
        <w:t>,</w:t>
      </w:r>
      <w:r w:rsidR="00584F6F" w:rsidRPr="00584F6F">
        <w:t xml:space="preserve"> </w:t>
      </w:r>
      <w:r w:rsidR="00584F6F" w:rsidRPr="006E236D">
        <w:t>and this includes</w:t>
      </w:r>
      <w:r w:rsidR="00584F6F">
        <w:t xml:space="preserve"> </w:t>
      </w:r>
      <w:r w:rsidR="00584F6F" w:rsidRPr="00794A90">
        <w:t xml:space="preserve">pre-agreed amendments to the template Bank Guarantee Deed, the tenderer </w:t>
      </w:r>
      <w:r w:rsidR="00584F6F">
        <w:t>is to</w:t>
      </w:r>
      <w:r w:rsidR="00584F6F" w:rsidRPr="00794A90">
        <w:t xml:space="preserve"> indicate which alterations it is seeking </w:t>
      </w:r>
      <w:r w:rsidR="00584F6F">
        <w:t>to apply within the ‘Statement of Non-Compliance’ tendered in accordance with TDR D A-3</w:t>
      </w:r>
      <w:r>
        <w:t>.</w:t>
      </w:r>
      <w:r w:rsidR="003246BE">
        <w:t xml:space="preserve"> </w:t>
      </w:r>
      <w:r>
        <w:t xml:space="preserve"> Information on the Master Guarantee Program is available at:</w:t>
      </w:r>
    </w:p>
    <w:p w14:paraId="2B34CC54" w14:textId="7E5916FB" w:rsidR="00C554BF" w:rsidRPr="00C807FA" w:rsidRDefault="006C0EDA" w:rsidP="00C807FA">
      <w:pPr>
        <w:pStyle w:val="NoteToTenderersBullets-ASDEFCON"/>
        <w:rPr>
          <w:color w:val="000000" w:themeColor="text1"/>
        </w:rPr>
      </w:pPr>
      <w:hyperlink r:id="rId21" w:history="1">
        <w:r w:rsidR="00C807FA" w:rsidRPr="00714070">
          <w:rPr>
            <w:rStyle w:val="Hyperlink"/>
          </w:rPr>
          <w:t>https://www.defence.gov.au/business-industry/procurement/policies-guidelines-templates/master-guarantee-program</w:t>
        </w:r>
      </w:hyperlink>
      <w:r w:rsidR="00C807FA">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B008C" w14:paraId="337A398F" w14:textId="77777777" w:rsidTr="009B58FD">
        <w:tc>
          <w:tcPr>
            <w:tcW w:w="9071" w:type="dxa"/>
            <w:shd w:val="clear" w:color="auto" w:fill="auto"/>
          </w:tcPr>
          <w:p w14:paraId="30E1F7C3" w14:textId="6FBF1930" w:rsidR="009B008C" w:rsidRDefault="009B008C" w:rsidP="009B58FD">
            <w:pPr>
              <w:pStyle w:val="ASDEFCONOption"/>
            </w:pPr>
            <w:r>
              <w:t>Option:</w:t>
            </w:r>
            <w:r w:rsidR="003246BE">
              <w:t xml:space="preserve"> </w:t>
            </w:r>
            <w:r>
              <w:t xml:space="preserve"> </w:t>
            </w:r>
            <w:r w:rsidRPr="00240195">
              <w:t>For use when the Contractor does not have a Master Guarantee and Indemnity Deed with Defence, or elects not to add the Contract to its Master Guarantee and Indemnity Deed.</w:t>
            </w:r>
          </w:p>
          <w:p w14:paraId="67EABDA4" w14:textId="6A1F708E" w:rsidR="009B008C" w:rsidRDefault="009B008C" w:rsidP="00345A03">
            <w:pPr>
              <w:pStyle w:val="COTCOCLV3-ASDEFCON"/>
            </w:pPr>
            <w:r w:rsidRPr="00794A90">
              <w:t xml:space="preserve">The Contractor shall, on the Effective Date specified in the Details Schedule, provide the Commonwealth Representative with a Deed of Guarantee and Indemnity in the form of Annex </w:t>
            </w:r>
            <w:r w:rsidR="00345A03">
              <w:t>D</w:t>
            </w:r>
            <w:r w:rsidR="00345A03" w:rsidRPr="00794A90">
              <w:t xml:space="preserve"> </w:t>
            </w:r>
            <w:r w:rsidRPr="00794A90">
              <w:t xml:space="preserve">to Attachment </w:t>
            </w:r>
            <w:r>
              <w:t>F</w:t>
            </w:r>
            <w:r w:rsidRPr="00794A90">
              <w:t xml:space="preserve"> executed by the Guarantor specified in the Details Schedule.</w:t>
            </w:r>
            <w:bookmarkStart w:id="2648" w:name="_Hlt31086950"/>
            <w:bookmarkEnd w:id="2648"/>
          </w:p>
        </w:tc>
      </w:tr>
    </w:tbl>
    <w:p w14:paraId="72FEFBE3" w14:textId="77777777" w:rsidR="009B008C" w:rsidRDefault="009B008C" w:rsidP="009B008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9B008C" w14:paraId="7595F8DA" w14:textId="77777777" w:rsidTr="009B58FD">
        <w:tc>
          <w:tcPr>
            <w:tcW w:w="9070" w:type="dxa"/>
            <w:shd w:val="clear" w:color="auto" w:fill="auto"/>
          </w:tcPr>
          <w:p w14:paraId="3B12249B" w14:textId="77777777" w:rsidR="009B008C" w:rsidRDefault="009B008C" w:rsidP="009B58FD">
            <w:pPr>
              <w:pStyle w:val="ASDEFCONOption"/>
            </w:pPr>
            <w:r>
              <w:t>Option:  For use when the Contractor has a Master Guarantee and Indemnity Deed with Defence and elects to apply the Master Guarantee and Indemnity to the Contract.</w:t>
            </w:r>
          </w:p>
          <w:p w14:paraId="421332F0" w14:textId="77777777" w:rsidR="009B008C" w:rsidRDefault="009B008C" w:rsidP="009B58FD">
            <w:pPr>
              <w:pStyle w:val="COTCOCLV3-ASDEFCON"/>
            </w:pPr>
            <w:r>
              <w:t>The Contractor shall, by the Effective Date specified in the Details Schedule, ensure that the Contract is included as a Guaranteed Agreement at Attachment 1 to the Master Deed of Guarantee and Indemnity.</w:t>
            </w:r>
          </w:p>
        </w:tc>
      </w:tr>
    </w:tbl>
    <w:p w14:paraId="21C3E76A" w14:textId="77777777" w:rsidR="009B008C" w:rsidRDefault="009B008C" w:rsidP="009B008C">
      <w:pPr>
        <w:pStyle w:val="ASDEFCONOptionSpace"/>
      </w:pPr>
    </w:p>
    <w:p w14:paraId="52DEF9A0" w14:textId="77777777" w:rsidR="00C554BF" w:rsidRPr="00A3113C" w:rsidRDefault="00C554BF">
      <w:pPr>
        <w:pStyle w:val="COTCOCLV2-ASDEFCON"/>
      </w:pPr>
      <w:bookmarkStart w:id="2649" w:name="_Ref308038273"/>
      <w:bookmarkStart w:id="2650" w:name="_Toc322694775"/>
      <w:bookmarkStart w:id="2651" w:name="_Toc226018904"/>
      <w:r>
        <w:t>Suspending</w:t>
      </w:r>
      <w:r w:rsidRPr="00A3113C">
        <w:t xml:space="preserve"> Payment</w:t>
      </w:r>
      <w:r>
        <w:t>s</w:t>
      </w:r>
      <w:r w:rsidRPr="00A3113C">
        <w:t xml:space="preserve"> (Core)</w:t>
      </w:r>
      <w:bookmarkEnd w:id="2649"/>
      <w:bookmarkEnd w:id="2650"/>
      <w:bookmarkEnd w:id="2651"/>
    </w:p>
    <w:p w14:paraId="4F1B4F5F" w14:textId="61368883" w:rsidR="00C554BF" w:rsidRPr="00A3113C" w:rsidRDefault="00C554BF" w:rsidP="00C554BF">
      <w:pPr>
        <w:pStyle w:val="NoteToDrafters-ASDEFCON"/>
      </w:pPr>
      <w:r w:rsidRPr="00A3113C">
        <w:t>Note to drafters:  Tailor the following list of events as appropriate.</w:t>
      </w:r>
    </w:p>
    <w:p w14:paraId="65C0C261" w14:textId="77777777" w:rsidR="00C554BF" w:rsidRPr="00A3113C" w:rsidRDefault="00C554BF" w:rsidP="00C554BF">
      <w:pPr>
        <w:pStyle w:val="COTCOCLV3-ASDEFCON"/>
        <w:rPr>
          <w:lang w:eastAsia="zh-CN"/>
        </w:rPr>
      </w:pPr>
      <w:r w:rsidRPr="00662094">
        <w:rPr>
          <w:lang w:eastAsia="zh-CN"/>
        </w:rPr>
        <w:t>The Commonwealth may suspend some or all payments under the Contract if one or more of the following events occurs</w:t>
      </w:r>
      <w:r w:rsidRPr="00A3113C">
        <w:rPr>
          <w:lang w:eastAsia="zh-CN"/>
        </w:rPr>
        <w:t>:</w:t>
      </w:r>
    </w:p>
    <w:p w14:paraId="2EEDFF65" w14:textId="622B203A" w:rsidR="00C554BF" w:rsidRPr="00A3113C" w:rsidRDefault="00C554BF" w:rsidP="00C554BF">
      <w:pPr>
        <w:pStyle w:val="COTCOCLV4-ASDEFCON"/>
        <w:rPr>
          <w:lang w:eastAsia="zh-CN"/>
        </w:rPr>
      </w:pPr>
      <w:r w:rsidRPr="00A3113C">
        <w:rPr>
          <w:lang w:eastAsia="zh-CN"/>
        </w:rPr>
        <w:lastRenderedPageBreak/>
        <w:t>the Contractor fails to replace a Key Person</w:t>
      </w:r>
      <w:r w:rsidRPr="00A3113C">
        <w:t xml:space="preserve"> </w:t>
      </w:r>
      <w:r w:rsidRPr="00A3113C">
        <w:rPr>
          <w:lang w:eastAsia="zh-CN"/>
        </w:rPr>
        <w:t xml:space="preserve">in accordance with clause </w:t>
      </w:r>
      <w:r w:rsidR="00973794">
        <w:fldChar w:fldCharType="begin"/>
      </w:r>
      <w:r w:rsidR="00973794">
        <w:instrText xml:space="preserve"> REF _Ref203466587 \r \h </w:instrText>
      </w:r>
      <w:r w:rsidR="00973794">
        <w:fldChar w:fldCharType="separate"/>
      </w:r>
      <w:r w:rsidR="00902F31">
        <w:t>3.9</w:t>
      </w:r>
      <w:r w:rsidR="00973794">
        <w:fldChar w:fldCharType="end"/>
      </w:r>
      <w:r w:rsidRPr="00A3113C">
        <w:rPr>
          <w:lang w:eastAsia="zh-CN"/>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5543E" w14:paraId="238DA9EF" w14:textId="77777777" w:rsidTr="00C554BF">
        <w:tc>
          <w:tcPr>
            <w:tcW w:w="9071" w:type="dxa"/>
            <w:shd w:val="clear" w:color="auto" w:fill="auto"/>
          </w:tcPr>
          <w:p w14:paraId="7B6B9EB4" w14:textId="69267487" w:rsidR="00C554BF" w:rsidRDefault="00C554BF" w:rsidP="00C554BF">
            <w:pPr>
              <w:pStyle w:val="ASDEFCONOption"/>
            </w:pPr>
            <w:r>
              <w:t>Option:</w:t>
            </w:r>
            <w:r w:rsidR="003246BE">
              <w:t xml:space="preserve"> </w:t>
            </w:r>
            <w:r>
              <w:t xml:space="preserve"> Include the following clause if the Contract will be implemented as a performance-based contract.</w:t>
            </w:r>
          </w:p>
          <w:p w14:paraId="6AB45780" w14:textId="77777777" w:rsidR="00C554BF" w:rsidRDefault="00C554BF" w:rsidP="00C554BF">
            <w:pPr>
              <w:pStyle w:val="COTCOCLV4-ASDEFCON"/>
            </w:pPr>
            <w:r>
              <w:t>the Adjusted Performance Score for any KPI for a Review Period is, or is likely to be, less than 80%;</w:t>
            </w:r>
          </w:p>
        </w:tc>
      </w:tr>
    </w:tbl>
    <w:p w14:paraId="35691ED0" w14:textId="77777777" w:rsidR="00F30F67" w:rsidRDefault="00F30F67" w:rsidP="00F30F67">
      <w:pPr>
        <w:pStyle w:val="ASDEFCONOptionSpace"/>
        <w:rPr>
          <w:lang w:eastAsia="zh-CN"/>
        </w:rPr>
      </w:pPr>
    </w:p>
    <w:p w14:paraId="0CBD06E6" w14:textId="37A0F87A" w:rsidR="00C554BF" w:rsidRPr="00A3113C" w:rsidRDefault="00C554BF" w:rsidP="00C554BF">
      <w:pPr>
        <w:pStyle w:val="COTCOCLV4-ASDEFCON"/>
        <w:rPr>
          <w:lang w:eastAsia="zh-CN"/>
        </w:rPr>
      </w:pPr>
      <w:r w:rsidRPr="00A3113C">
        <w:t>the Contractor fails to obtain or maintain any Authorisation, except to the extent that the failure was outside of the Contractor’s reasonable control;</w:t>
      </w:r>
    </w:p>
    <w:p w14:paraId="4ABE6D8F" w14:textId="61C21E39" w:rsidR="00C554BF" w:rsidRPr="00A3113C" w:rsidRDefault="00C554BF" w:rsidP="00C554BF">
      <w:pPr>
        <w:pStyle w:val="COTCOCLV4-ASDEFCON"/>
        <w:rPr>
          <w:lang w:eastAsia="zh-CN"/>
        </w:rPr>
      </w:pPr>
      <w:r w:rsidRPr="00A3113C">
        <w:t>the Contractor fails to provide or maintain a financial security or deed in accordance with clause</w:t>
      </w:r>
      <w:r>
        <w:t xml:space="preserve">s </w:t>
      </w:r>
      <w:r w:rsidRPr="00E272FA">
        <w:fldChar w:fldCharType="begin"/>
      </w:r>
      <w:r w:rsidRPr="00E272FA">
        <w:instrText xml:space="preserve"> REF _Ref325721462 \r \h  \* MERGEFORMAT </w:instrText>
      </w:r>
      <w:r w:rsidRPr="00E272FA">
        <w:fldChar w:fldCharType="separate"/>
      </w:r>
      <w:r w:rsidR="00902F31">
        <w:t>7.5</w:t>
      </w:r>
      <w:r w:rsidRPr="00E272FA">
        <w:fldChar w:fldCharType="end"/>
      </w:r>
      <w:r>
        <w:t xml:space="preserve"> to </w:t>
      </w:r>
      <w:r w:rsidRPr="00E272FA">
        <w:fldChar w:fldCharType="begin"/>
      </w:r>
      <w:r w:rsidRPr="00E272FA">
        <w:instrText xml:space="preserve"> REF _Ref13223266 \r \h  \* MERGEFORMAT </w:instrText>
      </w:r>
      <w:r w:rsidRPr="00E272FA">
        <w:fldChar w:fldCharType="separate"/>
      </w:r>
      <w:r w:rsidR="00902F31">
        <w:t>7.8</w:t>
      </w:r>
      <w:r w:rsidRPr="00E272FA">
        <w:fldChar w:fldCharType="end"/>
      </w:r>
      <w:r w:rsidRPr="00A3113C">
        <w:t>;</w:t>
      </w:r>
    </w:p>
    <w:p w14:paraId="067DF626" w14:textId="454458C7" w:rsidR="00C554BF" w:rsidRPr="00A3113C" w:rsidRDefault="00C554BF" w:rsidP="00C554BF">
      <w:pPr>
        <w:pStyle w:val="COTCOCLV4-ASDEFCON"/>
        <w:rPr>
          <w:lang w:eastAsia="zh-CN"/>
        </w:rPr>
      </w:pPr>
      <w:r w:rsidRPr="00A3113C">
        <w:t xml:space="preserve">the Contractor fails to comply with clause </w:t>
      </w:r>
      <w:r w:rsidRPr="00E272FA">
        <w:fldChar w:fldCharType="begin"/>
      </w:r>
      <w:r w:rsidRPr="00E272FA">
        <w:instrText xml:space="preserve"> REF _Ref341191338 \r \h  \* MERGEFORMAT </w:instrText>
      </w:r>
      <w:r w:rsidRPr="00E272FA">
        <w:fldChar w:fldCharType="separate"/>
      </w:r>
      <w:r w:rsidR="00902F31">
        <w:t>9.1</w:t>
      </w:r>
      <w:r w:rsidRPr="00E272FA">
        <w:fldChar w:fldCharType="end"/>
      </w:r>
      <w:r w:rsidRPr="00A3113C">
        <w:t xml:space="preserve"> or </w:t>
      </w:r>
      <w:r w:rsidRPr="00E272FA">
        <w:fldChar w:fldCharType="begin"/>
      </w:r>
      <w:r w:rsidRPr="00E272FA">
        <w:instrText xml:space="preserve"> REF _Ref450824197 \r \h  \* MERGEFORMAT </w:instrText>
      </w:r>
      <w:r w:rsidRPr="00E272FA">
        <w:fldChar w:fldCharType="separate"/>
      </w:r>
      <w:r w:rsidR="00902F31">
        <w:t>12.4</w:t>
      </w:r>
      <w:r w:rsidRPr="00E272FA">
        <w:fldChar w:fldCharType="end"/>
      </w:r>
      <w:r w:rsidRPr="00A3113C">
        <w:t>;</w:t>
      </w:r>
    </w:p>
    <w:p w14:paraId="2958B233" w14:textId="4E3D03B7" w:rsidR="00C554BF" w:rsidRPr="00A3113C" w:rsidRDefault="00C554BF" w:rsidP="00C554BF">
      <w:pPr>
        <w:pStyle w:val="COTCOCLV4-ASDEFCON"/>
        <w:rPr>
          <w:lang w:eastAsia="zh-CN"/>
        </w:rPr>
      </w:pPr>
      <w:r w:rsidRPr="00A3113C">
        <w:rPr>
          <w:lang w:eastAsia="zh-CN"/>
        </w:rPr>
        <w:t xml:space="preserve">the Contractor fails to comply with its obligations under clause </w:t>
      </w:r>
      <w:r>
        <w:rPr>
          <w:highlight w:val="green"/>
          <w:lang w:eastAsia="zh-CN"/>
        </w:rPr>
        <w:fldChar w:fldCharType="begin"/>
      </w:r>
      <w:r>
        <w:rPr>
          <w:lang w:eastAsia="zh-CN"/>
        </w:rPr>
        <w:instrText xml:space="preserve"> REF _Ref13661898 \r \h </w:instrText>
      </w:r>
      <w:r>
        <w:rPr>
          <w:highlight w:val="green"/>
          <w:lang w:eastAsia="zh-CN"/>
        </w:rPr>
      </w:r>
      <w:r>
        <w:rPr>
          <w:highlight w:val="green"/>
          <w:lang w:eastAsia="zh-CN"/>
        </w:rPr>
        <w:fldChar w:fldCharType="separate"/>
      </w:r>
      <w:r w:rsidR="00902F31">
        <w:rPr>
          <w:lang w:eastAsia="zh-CN"/>
        </w:rPr>
        <w:t>5</w:t>
      </w:r>
      <w:r>
        <w:rPr>
          <w:highlight w:val="green"/>
          <w:lang w:eastAsia="zh-CN"/>
        </w:rPr>
        <w:fldChar w:fldCharType="end"/>
      </w:r>
      <w:r w:rsidRPr="00A3113C">
        <w:rPr>
          <w:lang w:eastAsia="zh-CN"/>
        </w:rPr>
        <w:t xml:space="preserve">; </w:t>
      </w:r>
    </w:p>
    <w:p w14:paraId="4AB91050" w14:textId="719FC43A" w:rsidR="00C554BF" w:rsidRPr="00A3113C" w:rsidRDefault="00C554BF" w:rsidP="00C554BF">
      <w:pPr>
        <w:pStyle w:val="COTCOCLV4-ASDEFCON"/>
        <w:rPr>
          <w:lang w:eastAsia="zh-CN"/>
        </w:rPr>
      </w:pPr>
      <w:bookmarkStart w:id="2652" w:name="_Ref14688738"/>
      <w:r w:rsidRPr="00A3113C">
        <w:rPr>
          <w:lang w:eastAsia="zh-CN"/>
        </w:rPr>
        <w:t xml:space="preserve">the Contractor fails to submit or obtain Approval for a Remediation Plan, or comply with an Approved Remediation Plan, in accordance with clause </w:t>
      </w:r>
      <w:r>
        <w:rPr>
          <w:lang w:eastAsia="zh-CN"/>
        </w:rPr>
        <w:fldChar w:fldCharType="begin"/>
      </w:r>
      <w:r>
        <w:rPr>
          <w:lang w:eastAsia="zh-CN"/>
        </w:rPr>
        <w:instrText xml:space="preserve"> REF _Ref14688785 \w \h </w:instrText>
      </w:r>
      <w:r>
        <w:rPr>
          <w:lang w:eastAsia="zh-CN"/>
        </w:rPr>
      </w:r>
      <w:r>
        <w:rPr>
          <w:lang w:eastAsia="zh-CN"/>
        </w:rPr>
        <w:fldChar w:fldCharType="separate"/>
      </w:r>
      <w:r w:rsidR="00902F31">
        <w:rPr>
          <w:lang w:eastAsia="zh-CN"/>
        </w:rPr>
        <w:t>6.7</w:t>
      </w:r>
      <w:r>
        <w:rPr>
          <w:lang w:eastAsia="zh-CN"/>
        </w:rPr>
        <w:fldChar w:fldCharType="end"/>
      </w:r>
      <w:r w:rsidRPr="00A3113C">
        <w:rPr>
          <w:lang w:eastAsia="zh-CN"/>
        </w:rPr>
        <w:t>, within the timeframe required by the Commonwealth; or</w:t>
      </w:r>
      <w:bookmarkEnd w:id="2652"/>
    </w:p>
    <w:p w14:paraId="38B3B956" w14:textId="771B819E" w:rsidR="00C554BF" w:rsidRDefault="00C554BF" w:rsidP="00C554BF">
      <w:pPr>
        <w:pStyle w:val="COTCOCLV4-ASDEFCON"/>
        <w:rPr>
          <w:lang w:eastAsia="zh-CN"/>
        </w:rPr>
      </w:pPr>
      <w:r w:rsidRPr="00A3113C">
        <w:t>the Contractor fails to remedy a Default within the period specified in the Default Notice</w:t>
      </w:r>
      <w:r w:rsidRPr="00A3113C">
        <w:rPr>
          <w:lang w:eastAsia="zh-CN"/>
        </w:rPr>
        <w:t>.</w:t>
      </w:r>
    </w:p>
    <w:p w14:paraId="4216FF72" w14:textId="34206C99" w:rsidR="00DC5F07" w:rsidRPr="002016FB" w:rsidRDefault="00DC5F07" w:rsidP="00DC5F07">
      <w:pPr>
        <w:pStyle w:val="NoteToDrafters-ASDEFCON"/>
      </w:pPr>
      <w:r w:rsidRPr="002016FB">
        <w:t xml:space="preserve">Note to drafters: </w:t>
      </w:r>
      <w:r w:rsidR="003246BE">
        <w:t xml:space="preserve"> </w:t>
      </w:r>
      <w:r w:rsidRPr="002016FB">
        <w:t>The option of 5 days should only be included where the Commonwealth intends to use the Pan-European Public Procurement On-Line (PEPPOL) framework under any resultant Contract.</w:t>
      </w:r>
      <w:r w:rsidR="003246BE">
        <w:t xml:space="preserve"> </w:t>
      </w:r>
      <w:r w:rsidRPr="002016FB">
        <w:t xml:space="preserve"> If the Commonwealth does not intend to use the PEPPOL framework, the 5 day option and note to tenderers should be removed prior to RFT release.</w:t>
      </w:r>
    </w:p>
    <w:p w14:paraId="07527F4D" w14:textId="27993758" w:rsidR="00DC5F07" w:rsidRPr="00C75795" w:rsidRDefault="00DC5F07" w:rsidP="00DC5F07">
      <w:pPr>
        <w:pStyle w:val="NoteToTenderers-ASDEFCON"/>
      </w:pPr>
      <w:r w:rsidRPr="007066CA">
        <w:rPr>
          <w:rFonts w:eastAsia="SimSun"/>
          <w:lang w:eastAsia="zh-CN"/>
        </w:rPr>
        <w:t xml:space="preserve">Note to tenderers:  </w:t>
      </w:r>
      <w:r>
        <w:rPr>
          <w:rFonts w:eastAsia="SimSun"/>
          <w:lang w:eastAsia="zh-CN"/>
        </w:rPr>
        <w:t xml:space="preserve">In accordance with clause </w:t>
      </w:r>
      <w:r>
        <w:rPr>
          <w:rFonts w:eastAsia="SimSun"/>
          <w:lang w:eastAsia="zh-CN"/>
        </w:rPr>
        <w:fldChar w:fldCharType="begin"/>
      </w:r>
      <w:r>
        <w:rPr>
          <w:rFonts w:eastAsia="SimSun"/>
          <w:lang w:eastAsia="zh-CN"/>
        </w:rPr>
        <w:instrText xml:space="preserve"> REF _Ref49958613 \r \h  \* MERGEFORMAT </w:instrText>
      </w:r>
      <w:r>
        <w:rPr>
          <w:rFonts w:eastAsia="SimSun"/>
          <w:lang w:eastAsia="zh-CN"/>
        </w:rPr>
      </w:r>
      <w:r>
        <w:rPr>
          <w:rFonts w:eastAsia="SimSun"/>
          <w:lang w:eastAsia="zh-CN"/>
        </w:rPr>
        <w:fldChar w:fldCharType="separate"/>
      </w:r>
      <w:r w:rsidR="00902F31">
        <w:rPr>
          <w:rFonts w:eastAsia="SimSun"/>
          <w:lang w:eastAsia="zh-CN"/>
        </w:rPr>
        <w:t>7.2.1</w:t>
      </w:r>
      <w:r>
        <w:rPr>
          <w:rFonts w:eastAsia="SimSun"/>
          <w:lang w:eastAsia="zh-CN"/>
        </w:rPr>
        <w:fldChar w:fldCharType="end"/>
      </w:r>
      <w:r>
        <w:rPr>
          <w:rFonts w:eastAsia="SimSun"/>
          <w:lang w:eastAsia="zh-CN"/>
        </w:rPr>
        <w:t xml:space="preserve"> and p</w:t>
      </w:r>
      <w:r w:rsidRPr="007066CA">
        <w:rPr>
          <w:rFonts w:eastAsia="SimSun"/>
          <w:lang w:eastAsia="zh-CN"/>
        </w:rPr>
        <w:t xml:space="preserve">er the Commonwealth Pay On-Time Policy, </w:t>
      </w:r>
      <w:r>
        <w:rPr>
          <w:rFonts w:eastAsia="SimSun"/>
          <w:lang w:eastAsia="zh-CN"/>
        </w:rPr>
        <w:t>t</w:t>
      </w:r>
      <w:r w:rsidRPr="009F2361">
        <w:t xml:space="preserve">he </w:t>
      </w:r>
      <w:r>
        <w:t xml:space="preserve">selection of 5 or 20 days below will depend on whether the PEPPOL framework has been agreed by the Commonwealth and the Contractor. </w:t>
      </w:r>
      <w:r w:rsidR="003246BE">
        <w:t xml:space="preserve"> </w:t>
      </w:r>
      <w:r>
        <w:t xml:space="preserve">This will be determined based on the </w:t>
      </w:r>
      <w:r w:rsidRPr="009F2361">
        <w:t xml:space="preserve">tenderer’s </w:t>
      </w:r>
      <w:r>
        <w:t>response to clause 2.7</w:t>
      </w:r>
      <w:r w:rsidRPr="00717932">
        <w:t xml:space="preserve"> of Annex A to Attachment A to the</w:t>
      </w:r>
      <w:r w:rsidRPr="009F2361">
        <w:t xml:space="preserve"> Conditions of Tender.</w:t>
      </w:r>
    </w:p>
    <w:p w14:paraId="7E1DE458" w14:textId="714D0B96" w:rsidR="00C554BF" w:rsidRDefault="00C554BF" w:rsidP="00C554BF">
      <w:pPr>
        <w:pStyle w:val="COTCOCLV3-ASDEFCON"/>
      </w:pPr>
      <w:r w:rsidRPr="00A3113C">
        <w:rPr>
          <w:lang w:eastAsia="zh-CN"/>
        </w:rPr>
        <w:t xml:space="preserve">The Commonwealth shall pay any withheld amounts to the Contractor within </w:t>
      </w:r>
      <w:r w:rsidR="00544618">
        <w:rPr>
          <w:b/>
          <w:highlight w:val="lightGray"/>
          <w:lang w:eastAsia="zh-CN"/>
        </w:rPr>
        <w:t>[</w:t>
      </w:r>
      <w:r w:rsidR="00C570FF">
        <w:rPr>
          <w:b/>
          <w:highlight w:val="lightGray"/>
          <w:lang w:eastAsia="zh-CN"/>
        </w:rPr>
        <w:t>…</w:t>
      </w:r>
      <w:r w:rsidR="00544618">
        <w:rPr>
          <w:b/>
          <w:highlight w:val="lightGray"/>
          <w:lang w:eastAsia="zh-CN"/>
        </w:rPr>
        <w:t>INSERT 5 OR 20</w:t>
      </w:r>
      <w:r w:rsidR="00C570FF">
        <w:rPr>
          <w:b/>
          <w:highlight w:val="lightGray"/>
          <w:lang w:eastAsia="zh-CN"/>
        </w:rPr>
        <w:t>…</w:t>
      </w:r>
      <w:r w:rsidR="00544618">
        <w:rPr>
          <w:b/>
          <w:highlight w:val="lightGray"/>
          <w:lang w:eastAsia="zh-CN"/>
        </w:rPr>
        <w:t>]</w:t>
      </w:r>
      <w:r w:rsidRPr="00A3113C">
        <w:rPr>
          <w:lang w:eastAsia="zh-CN"/>
        </w:rPr>
        <w:t xml:space="preserve"> days after the </w:t>
      </w:r>
      <w:r w:rsidRPr="00D6261D">
        <w:rPr>
          <w:rFonts w:eastAsia="SimSun"/>
          <w:lang w:eastAsia="zh-CN"/>
        </w:rPr>
        <w:t xml:space="preserve">cessation of all events that entitled the Commonwealth to withhold payment under this clause </w:t>
      </w:r>
      <w:r w:rsidRPr="00E272FA">
        <w:rPr>
          <w:rFonts w:eastAsia="SimSun"/>
          <w:lang w:eastAsia="zh-CN"/>
        </w:rPr>
        <w:fldChar w:fldCharType="begin"/>
      </w:r>
      <w:r w:rsidRPr="00E272FA">
        <w:rPr>
          <w:rFonts w:eastAsia="SimSun"/>
          <w:lang w:eastAsia="zh-CN"/>
        </w:rPr>
        <w:instrText xml:space="preserve"> REF _Ref308038273 \r \h  \* MERGEFORMAT </w:instrText>
      </w:r>
      <w:r w:rsidRPr="00E272FA">
        <w:rPr>
          <w:rFonts w:eastAsia="SimSun"/>
          <w:lang w:eastAsia="zh-CN"/>
        </w:rPr>
      </w:r>
      <w:r w:rsidRPr="00E272FA">
        <w:rPr>
          <w:rFonts w:eastAsia="SimSun"/>
          <w:lang w:eastAsia="zh-CN"/>
        </w:rPr>
        <w:fldChar w:fldCharType="separate"/>
      </w:r>
      <w:r w:rsidR="00902F31">
        <w:rPr>
          <w:rFonts w:eastAsia="SimSun"/>
          <w:lang w:eastAsia="zh-CN"/>
        </w:rPr>
        <w:t>7.9</w:t>
      </w:r>
      <w:r w:rsidRPr="00E272FA">
        <w:rPr>
          <w:rFonts w:eastAsia="SimSun"/>
          <w:lang w:eastAsia="zh-CN"/>
        </w:rPr>
        <w:fldChar w:fldCharType="end"/>
      </w:r>
      <w:r w:rsidRPr="00D6261D">
        <w:rPr>
          <w:rFonts w:eastAsia="SimSun"/>
          <w:lang w:eastAsia="zh-CN"/>
        </w:rPr>
        <w:t>.</w:t>
      </w:r>
    </w:p>
    <w:p w14:paraId="5BCE07FE" w14:textId="77777777" w:rsidR="00C554BF" w:rsidRPr="00A3113C" w:rsidRDefault="00C554BF">
      <w:pPr>
        <w:pStyle w:val="COTCOCLV2-ASDEFCON"/>
      </w:pPr>
      <w:bookmarkStart w:id="2653" w:name="_Ref337205599"/>
      <w:bookmarkStart w:id="2654" w:name="_Ref337205631"/>
      <w:bookmarkStart w:id="2655" w:name="_Toc226018905"/>
      <w:r w:rsidRPr="00A3113C">
        <w:t>Late Payments (RFT Core)</w:t>
      </w:r>
      <w:bookmarkEnd w:id="2653"/>
      <w:bookmarkEnd w:id="2654"/>
      <w:bookmarkEnd w:id="2655"/>
    </w:p>
    <w:p w14:paraId="2E616CA1" w14:textId="77777777" w:rsidR="00EB498C" w:rsidRDefault="00EB498C" w:rsidP="00EB498C">
      <w:pPr>
        <w:pStyle w:val="NoteToDrafters-ASDEFCON"/>
      </w:pPr>
      <w:r>
        <w:t>Note to drafters:  In accordance with the Supplier Pay On-Time or Pay Interest Policy, the Commonwealth is obliged to pay interest when it does not make payment in full within the maximum payment terms.   Refer to Resource Management Guide 417 for further information, including exceptions to the application of the policy:</w:t>
      </w:r>
    </w:p>
    <w:p w14:paraId="6A9132E1" w14:textId="22B5A8C6" w:rsidR="00EB498C" w:rsidRDefault="006C0EDA" w:rsidP="00EB498C">
      <w:pPr>
        <w:pStyle w:val="NoteToDraftersBullets-ASDEFCON"/>
      </w:pPr>
      <w:hyperlink r:id="rId22" w:history="1">
        <w:r w:rsidR="00EB498C" w:rsidRPr="00F53EB6">
          <w:rPr>
            <w:rStyle w:val="Hyperlink"/>
          </w:rPr>
          <w:t>https://www.finance.gov.au/publications/resource-management-guides/supplier-pay-time-or-pay-interest-policy-rmg-417</w:t>
        </w:r>
      </w:hyperlink>
      <w:r w:rsidR="00EB498C">
        <w:t>.</w:t>
      </w:r>
    </w:p>
    <w:p w14:paraId="748B2795" w14:textId="77777777" w:rsidR="00C554BF" w:rsidRPr="00A3113C" w:rsidRDefault="00C554BF" w:rsidP="00C554BF">
      <w:pPr>
        <w:pStyle w:val="COTCOCLV3-ASDEFCON"/>
        <w:rPr>
          <w:lang w:eastAsia="zh-CN"/>
        </w:rPr>
      </w:pPr>
      <w:bookmarkStart w:id="2656" w:name="_Ref337205576"/>
      <w:r w:rsidRPr="00A3113C">
        <w:t xml:space="preserve">If payment of an amount due under the Contract is made late, </w:t>
      </w:r>
      <w:r w:rsidRPr="00EA283C">
        <w:t>the Commonwealth shall pay interest on the unpaid amount, whether or not the Contractor has submitted a separate invoice for the interest</w:t>
      </w:r>
      <w:r w:rsidRPr="00A3113C">
        <w:t>.</w:t>
      </w:r>
      <w:bookmarkEnd w:id="2656"/>
    </w:p>
    <w:p w14:paraId="197A7E96" w14:textId="79972EB3" w:rsidR="00C554BF" w:rsidRPr="00A3113C" w:rsidRDefault="00C554BF" w:rsidP="00C554BF">
      <w:pPr>
        <w:pStyle w:val="COTCOCLV3-ASDEFCON"/>
        <w:rPr>
          <w:lang w:eastAsia="zh-CN"/>
        </w:rPr>
      </w:pPr>
      <w:bookmarkStart w:id="2657" w:name="_Ref308031705"/>
      <w:bookmarkStart w:id="2658" w:name="_Ref340490586"/>
      <w:r w:rsidRPr="00A3113C">
        <w:rPr>
          <w:lang w:eastAsia="zh-CN"/>
        </w:rPr>
        <w:t xml:space="preserve">Interest payable by the Commonwealth under this clause </w:t>
      </w:r>
      <w:r w:rsidRPr="00E272FA">
        <w:rPr>
          <w:lang w:eastAsia="zh-CN"/>
        </w:rPr>
        <w:fldChar w:fldCharType="begin"/>
      </w:r>
      <w:r w:rsidRPr="00E272FA">
        <w:rPr>
          <w:lang w:eastAsia="zh-CN"/>
        </w:rPr>
        <w:instrText xml:space="preserve"> REF _Ref337205599 \r \h  \* MERGEFORMAT </w:instrText>
      </w:r>
      <w:r w:rsidRPr="00E272FA">
        <w:rPr>
          <w:lang w:eastAsia="zh-CN"/>
        </w:rPr>
      </w:r>
      <w:r w:rsidRPr="00E272FA">
        <w:rPr>
          <w:lang w:eastAsia="zh-CN"/>
        </w:rPr>
        <w:fldChar w:fldCharType="separate"/>
      </w:r>
      <w:r w:rsidR="00902F31">
        <w:rPr>
          <w:lang w:eastAsia="zh-CN"/>
        </w:rPr>
        <w:t>7.10</w:t>
      </w:r>
      <w:r w:rsidRPr="00E272FA">
        <w:rPr>
          <w:lang w:eastAsia="zh-CN"/>
        </w:rPr>
        <w:fldChar w:fldCharType="end"/>
      </w:r>
      <w:r w:rsidRPr="00A3113C">
        <w:rPr>
          <w:lang w:eastAsia="zh-CN"/>
        </w:rPr>
        <w:t xml:space="preserve"> shall be calculated in accordance with the following formula:</w:t>
      </w:r>
      <w:bookmarkEnd w:id="2657"/>
      <w:bookmarkEnd w:id="2658"/>
    </w:p>
    <w:p w14:paraId="0B56F2EC" w14:textId="77777777" w:rsidR="00C554BF" w:rsidRPr="00A3113C" w:rsidRDefault="00C554BF">
      <w:pPr>
        <w:pStyle w:val="COTCOCLV4NONUM-ASDEFCON"/>
        <w:rPr>
          <w:lang w:eastAsia="zh-CN"/>
        </w:rPr>
      </w:pPr>
      <w:r w:rsidRPr="00A3113C">
        <w:rPr>
          <w:lang w:eastAsia="zh-CN"/>
        </w:rPr>
        <w:t xml:space="preserve">Interest payment = </w:t>
      </w:r>
      <w:r>
        <w:rPr>
          <w:position w:val="-24"/>
        </w:rPr>
        <w:object w:dxaOrig="1155" w:dyaOrig="555" w14:anchorId="469F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8pt" o:ole="" fillcolor="window">
            <v:imagedata r:id="rId23" o:title=""/>
          </v:shape>
          <o:OLEObject Type="Embed" ProgID="Equation.3" ShapeID="_x0000_i1025" DrawAspect="Content" ObjectID="_1842775210" r:id="rId24"/>
        </w:object>
      </w:r>
    </w:p>
    <w:p w14:paraId="21B20494" w14:textId="77777777" w:rsidR="00C554BF" w:rsidRPr="00A3113C" w:rsidRDefault="00C554BF" w:rsidP="00C554BF">
      <w:pPr>
        <w:pStyle w:val="COTCOCLV4NONUM-ASDEFCON"/>
        <w:keepNext/>
        <w:rPr>
          <w:rFonts w:eastAsia="SimSun"/>
          <w:lang w:eastAsia="zh-CN"/>
        </w:rPr>
      </w:pPr>
      <w:r w:rsidRPr="00A3113C">
        <w:rPr>
          <w:rFonts w:eastAsia="SimSun"/>
          <w:lang w:eastAsia="zh-CN"/>
        </w:rPr>
        <w:t>where:</w:t>
      </w:r>
    </w:p>
    <w:p w14:paraId="45666820" w14:textId="77D45147" w:rsidR="00C554BF" w:rsidRPr="00A3113C" w:rsidRDefault="00C554BF" w:rsidP="00C554BF">
      <w:pPr>
        <w:pStyle w:val="COTCOCLV4NONUM-ASDEFCON"/>
        <w:rPr>
          <w:rFonts w:eastAsia="SimSun" w:cs="Arial"/>
          <w:lang w:eastAsia="zh-CN"/>
        </w:rPr>
      </w:pPr>
      <w:r w:rsidRPr="00A3113C">
        <w:rPr>
          <w:rFonts w:eastAsia="SimSun" w:cs="Arial"/>
          <w:lang w:eastAsia="zh-CN"/>
        </w:rPr>
        <w:t>"I</w:t>
      </w:r>
      <w:r>
        <w:t>%</w:t>
      </w:r>
      <w:r w:rsidRPr="00A3113C">
        <w:rPr>
          <w:rFonts w:eastAsia="SimSun" w:cs="Arial"/>
          <w:lang w:eastAsia="zh-CN"/>
        </w:rPr>
        <w:t>" means</w:t>
      </w:r>
      <w:r w:rsidRPr="00A3113C">
        <w:t xml:space="preserve"> the Australian Taxation Office </w:t>
      </w:r>
      <w:r w:rsidR="00BA175B">
        <w:t xml:space="preserve">(ATO) </w:t>
      </w:r>
      <w:r w:rsidRPr="00A3113C">
        <w:t xml:space="preserve">sourced General Interest Charge rate current at the due date of payment expressed as a </w:t>
      </w:r>
      <w:r w:rsidR="00BA175B">
        <w:t>percentage</w:t>
      </w:r>
      <w:r w:rsidRPr="00A3113C">
        <w:t>;</w:t>
      </w:r>
    </w:p>
    <w:p w14:paraId="04B55C9C" w14:textId="77777777" w:rsidR="00C554BF" w:rsidRPr="00A3113C" w:rsidRDefault="00C554BF" w:rsidP="00C554BF">
      <w:pPr>
        <w:pStyle w:val="COTCOCLV4NONUM-ASDEFCON"/>
        <w:rPr>
          <w:rFonts w:eastAsia="SimSun"/>
          <w:lang w:eastAsia="zh-CN"/>
        </w:rPr>
      </w:pPr>
      <w:r w:rsidRPr="00A3113C">
        <w:rPr>
          <w:rFonts w:eastAsia="SimSun"/>
          <w:lang w:eastAsia="zh-CN"/>
        </w:rPr>
        <w:t>"P" means the amount of the late payment; and</w:t>
      </w:r>
    </w:p>
    <w:p w14:paraId="3CAE7D00" w14:textId="77777777" w:rsidR="00C554BF" w:rsidRPr="00A3113C" w:rsidRDefault="00C554BF" w:rsidP="00C554BF">
      <w:pPr>
        <w:pStyle w:val="COTCOCLV4NONUM-ASDEFCON"/>
        <w:rPr>
          <w:lang w:eastAsia="zh-CN"/>
        </w:rPr>
      </w:pPr>
      <w:r w:rsidRPr="00A3113C">
        <w:rPr>
          <w:rFonts w:eastAsia="SimSun" w:cs="Arial"/>
          <w:lang w:eastAsia="zh-CN"/>
        </w:rPr>
        <w:t>"n" means the number of days that the payment was late</w:t>
      </w:r>
      <w:r w:rsidRPr="00A3113C">
        <w:rPr>
          <w:lang w:eastAsia="zh-CN"/>
        </w:rPr>
        <w:t xml:space="preserve"> up to and including the day that the payment is made. </w:t>
      </w:r>
    </w:p>
    <w:p w14:paraId="0CFE48E9" w14:textId="47CD96A9" w:rsidR="00C554BF" w:rsidRDefault="00C554BF" w:rsidP="00C554BF">
      <w:pPr>
        <w:pStyle w:val="COTCOCLV3-ASDEFCON"/>
      </w:pPr>
      <w:r w:rsidRPr="00A3113C">
        <w:rPr>
          <w:lang w:eastAsia="zh-CN"/>
        </w:rPr>
        <w:t xml:space="preserve">Interest shall only be payable in accordance with this clause </w:t>
      </w:r>
      <w:r w:rsidRPr="00E272FA">
        <w:rPr>
          <w:lang w:eastAsia="zh-CN"/>
        </w:rPr>
        <w:fldChar w:fldCharType="begin"/>
      </w:r>
      <w:r w:rsidRPr="00E272FA">
        <w:rPr>
          <w:lang w:eastAsia="zh-CN"/>
        </w:rPr>
        <w:instrText xml:space="preserve"> REF _Ref337205631 \r \h  \* MERGEFORMAT </w:instrText>
      </w:r>
      <w:r w:rsidRPr="00E272FA">
        <w:rPr>
          <w:lang w:eastAsia="zh-CN"/>
        </w:rPr>
      </w:r>
      <w:r w:rsidRPr="00E272FA">
        <w:rPr>
          <w:lang w:eastAsia="zh-CN"/>
        </w:rPr>
        <w:fldChar w:fldCharType="separate"/>
      </w:r>
      <w:r w:rsidR="00902F31">
        <w:rPr>
          <w:lang w:eastAsia="zh-CN"/>
        </w:rPr>
        <w:t>7.10</w:t>
      </w:r>
      <w:r w:rsidRPr="00E272FA">
        <w:rPr>
          <w:lang w:eastAsia="zh-CN"/>
        </w:rPr>
        <w:fldChar w:fldCharType="end"/>
      </w:r>
      <w:r w:rsidRPr="00A3113C">
        <w:rPr>
          <w:lang w:eastAsia="zh-CN"/>
        </w:rPr>
        <w:t xml:space="preserve"> if the interest amount exceeds A$10</w:t>
      </w:r>
      <w:r>
        <w:rPr>
          <w:lang w:eastAsia="zh-CN"/>
        </w:rPr>
        <w:t>0</w:t>
      </w:r>
      <w:r w:rsidRPr="00A3113C">
        <w:rPr>
          <w:lang w:eastAsia="zh-CN"/>
        </w:rPr>
        <w:t>.</w:t>
      </w:r>
    </w:p>
    <w:p w14:paraId="123FD94E" w14:textId="77777777" w:rsidR="00C554BF" w:rsidRPr="00A3113C" w:rsidRDefault="00C554BF">
      <w:pPr>
        <w:pStyle w:val="COTCOCLV2-ASDEFCON"/>
      </w:pPr>
      <w:bookmarkStart w:id="2659" w:name="_Toc300913886"/>
      <w:bookmarkStart w:id="2660" w:name="_Ref307567450"/>
      <w:bookmarkStart w:id="2661" w:name="_Ref322701736"/>
      <w:bookmarkStart w:id="2662" w:name="_Toc226018906"/>
      <w:r w:rsidRPr="00A3113C">
        <w:lastRenderedPageBreak/>
        <w:t>Taxes and Duties (Core)</w:t>
      </w:r>
      <w:bookmarkEnd w:id="2659"/>
      <w:bookmarkEnd w:id="2660"/>
      <w:bookmarkEnd w:id="2661"/>
      <w:bookmarkEnd w:id="2662"/>
    </w:p>
    <w:p w14:paraId="368043D4" w14:textId="5F3D9D93" w:rsidR="00C554BF" w:rsidRPr="00A3113C" w:rsidRDefault="00C554BF" w:rsidP="00C554BF">
      <w:pPr>
        <w:pStyle w:val="COTCOCLV3-ASDEFCON"/>
        <w:rPr>
          <w:lang w:eastAsia="zh-CN"/>
        </w:rPr>
      </w:pPr>
      <w:r w:rsidRPr="00A3113C">
        <w:rPr>
          <w:lang w:eastAsia="zh-CN"/>
        </w:rPr>
        <w:t>All taxes, duties and government charges imposed or levied in Australia or overseas in connection with the Contract shall be met by the Contractor and</w:t>
      </w:r>
      <w:r>
        <w:rPr>
          <w:lang w:eastAsia="zh-CN"/>
        </w:rPr>
        <w:t xml:space="preserve"> </w:t>
      </w:r>
      <w:r w:rsidRPr="00DF2906">
        <w:rPr>
          <w:rFonts w:cs="Arial"/>
        </w:rPr>
        <w:t>the Contractor agrees that they</w:t>
      </w:r>
      <w:r w:rsidRPr="00A3113C">
        <w:rPr>
          <w:lang w:eastAsia="zh-CN"/>
        </w:rPr>
        <w:t xml:space="preserve"> </w:t>
      </w:r>
      <w:r>
        <w:rPr>
          <w:lang w:eastAsia="zh-CN"/>
        </w:rPr>
        <w:t>are</w:t>
      </w:r>
      <w:r w:rsidRPr="00A3113C">
        <w:rPr>
          <w:lang w:eastAsia="zh-CN"/>
        </w:rPr>
        <w:t xml:space="preserve"> included within the payments under the Contract.</w:t>
      </w:r>
    </w:p>
    <w:p w14:paraId="71B6E239" w14:textId="77777777" w:rsidR="00C554BF" w:rsidRPr="00A3113C" w:rsidRDefault="00C554BF" w:rsidP="00C554BF">
      <w:pPr>
        <w:pStyle w:val="COTCOCLV3-ASDEFCON"/>
        <w:rPr>
          <w:lang w:eastAsia="zh-CN"/>
        </w:rPr>
      </w:pPr>
      <w:r w:rsidRPr="00A3113C">
        <w:rPr>
          <w:lang w:eastAsia="zh-CN"/>
        </w:rPr>
        <w:t xml:space="preserve">The amounts set out in or determined in accordance with </w:t>
      </w:r>
      <w:r w:rsidRPr="00E272FA">
        <w:rPr>
          <w:lang w:eastAsia="zh-CN"/>
        </w:rPr>
        <w:t>Attachment B</w:t>
      </w:r>
      <w:r w:rsidRPr="00A3113C">
        <w:rPr>
          <w:lang w:eastAsia="zh-CN"/>
        </w:rPr>
        <w:t xml:space="preserve"> include GST for Services to be delivered under the Contract which are taxable supplies within the meaning of the GST Act.</w:t>
      </w:r>
    </w:p>
    <w:p w14:paraId="1011861E" w14:textId="36B6785B" w:rsidR="00C554BF" w:rsidRPr="00A3113C" w:rsidRDefault="00C554BF" w:rsidP="00C554BF">
      <w:pPr>
        <w:pStyle w:val="COTCOCLV3-ASDEFCON"/>
        <w:rPr>
          <w:lang w:eastAsia="zh-CN"/>
        </w:rPr>
      </w:pPr>
      <w:r w:rsidRPr="00A3113C">
        <w:rPr>
          <w:lang w:eastAsia="zh-CN"/>
        </w:rPr>
        <w:t xml:space="preserve">Each Tax Invoice provided under clause </w:t>
      </w:r>
      <w:r w:rsidRPr="00E272FA">
        <w:rPr>
          <w:lang w:eastAsia="zh-CN"/>
        </w:rPr>
        <w:fldChar w:fldCharType="begin"/>
      </w:r>
      <w:r w:rsidRPr="00E272FA">
        <w:rPr>
          <w:lang w:eastAsia="zh-CN"/>
        </w:rPr>
        <w:instrText xml:space="preserve"> REF _Ref342335173 \r \h  \* MERGEFORMAT </w:instrText>
      </w:r>
      <w:r w:rsidRPr="00E272FA">
        <w:rPr>
          <w:lang w:eastAsia="zh-CN"/>
        </w:rPr>
      </w:r>
      <w:r w:rsidRPr="00E272FA">
        <w:rPr>
          <w:lang w:eastAsia="zh-CN"/>
        </w:rPr>
        <w:fldChar w:fldCharType="separate"/>
      </w:r>
      <w:r w:rsidR="00902F31">
        <w:rPr>
          <w:lang w:eastAsia="zh-CN"/>
        </w:rPr>
        <w:t>7.2.5</w:t>
      </w:r>
      <w:r w:rsidRPr="00E272FA">
        <w:rPr>
          <w:lang w:eastAsia="zh-CN"/>
        </w:rPr>
        <w:fldChar w:fldCharType="end"/>
      </w:r>
      <w:r w:rsidRPr="00A3113C">
        <w:rPr>
          <w:lang w:eastAsia="zh-CN"/>
        </w:rPr>
        <w:t xml:space="preserve"> shall include the amount and method of calculation of any GST payable by the Contractor in relation to that claim for payment as a separate item.</w:t>
      </w:r>
    </w:p>
    <w:p w14:paraId="0B52E579" w14:textId="77777777" w:rsidR="00C554BF" w:rsidRPr="00A3113C" w:rsidRDefault="00C554BF" w:rsidP="00C554BF">
      <w:pPr>
        <w:pStyle w:val="COTCOCLV3-ASDEFCON"/>
        <w:rPr>
          <w:lang w:eastAsia="zh-CN"/>
        </w:rPr>
      </w:pPr>
      <w:r w:rsidRPr="00A3113C">
        <w:rPr>
          <w:lang w:eastAsia="zh-CN"/>
        </w:rPr>
        <w:t>If the Contractor incorrectly states the amount of GST payable, or paid, by the Commonwealth on an otherwise valid Tax Invoice, the Contractor shall issue to the Commonwealth a valid Adjustment Note in accordance with the GST Act.</w:t>
      </w:r>
    </w:p>
    <w:p w14:paraId="063A0BC2" w14:textId="3CF62390" w:rsidR="00C554BF" w:rsidRPr="00A3113C" w:rsidRDefault="00C554BF" w:rsidP="00C554BF">
      <w:pPr>
        <w:pStyle w:val="COTCOCLV3-ASDEFCON"/>
        <w:rPr>
          <w:lang w:eastAsia="zh-CN"/>
        </w:rPr>
      </w:pPr>
      <w:bookmarkStart w:id="2663" w:name="_Ref300218738"/>
      <w:r w:rsidRPr="00A3113C">
        <w:rPr>
          <w:lang w:eastAsia="zh-CN"/>
        </w:rPr>
        <w:t>If the Commonwealth makes, or is assessed by the ATO as having made, a taxable supply to the Contractor under or in connection with the Contract, the Commonwealth is entitled to recover from the Contractor upon presentation of a valid Tax Invoice, the amount of GST paid or payable by the Commonwealth to the ATO.</w:t>
      </w:r>
      <w:bookmarkEnd w:id="2663"/>
    </w:p>
    <w:p w14:paraId="7BE1B8D0" w14:textId="54500D71" w:rsidR="00C554BF" w:rsidRDefault="00C554BF" w:rsidP="00C554BF">
      <w:pPr>
        <w:pStyle w:val="COTCOCLV3-ASDEFCON"/>
      </w:pPr>
      <w:bookmarkStart w:id="2664" w:name="_Ref13225113"/>
      <w:r w:rsidRPr="000D29A3">
        <w:rPr>
          <w:lang w:eastAsia="zh-CN"/>
        </w:rPr>
        <w:t xml:space="preserve">The Commonwealth may elect to recover from the Contractor under clause </w:t>
      </w:r>
      <w:r w:rsidRPr="00184DF5">
        <w:rPr>
          <w:lang w:eastAsia="zh-CN"/>
        </w:rPr>
        <w:fldChar w:fldCharType="begin"/>
      </w:r>
      <w:r w:rsidRPr="00184DF5">
        <w:rPr>
          <w:lang w:eastAsia="zh-CN"/>
        </w:rPr>
        <w:instrText xml:space="preserve"> REF _Ref300817982 \r \h  \* MERGEFORMAT </w:instrText>
      </w:r>
      <w:r w:rsidRPr="00184DF5">
        <w:rPr>
          <w:lang w:eastAsia="zh-CN"/>
        </w:rPr>
      </w:r>
      <w:r w:rsidRPr="00184DF5">
        <w:rPr>
          <w:lang w:eastAsia="zh-CN"/>
        </w:rPr>
        <w:fldChar w:fldCharType="separate"/>
      </w:r>
      <w:r w:rsidR="00F6177E">
        <w:rPr>
          <w:lang w:eastAsia="zh-CN"/>
        </w:rPr>
        <w:t>13.6</w:t>
      </w:r>
      <w:r w:rsidRPr="00184DF5">
        <w:rPr>
          <w:lang w:eastAsia="zh-CN"/>
        </w:rPr>
        <w:fldChar w:fldCharType="end"/>
      </w:r>
      <w:r w:rsidRPr="000D29A3">
        <w:rPr>
          <w:lang w:eastAsia="zh-CN"/>
        </w:rPr>
        <w:t xml:space="preserve"> any amount of GST to be paid by the Contractor under clause </w:t>
      </w:r>
      <w:r w:rsidRPr="00184DF5">
        <w:rPr>
          <w:lang w:eastAsia="zh-CN"/>
        </w:rPr>
        <w:fldChar w:fldCharType="begin"/>
      </w:r>
      <w:r w:rsidRPr="00184DF5">
        <w:rPr>
          <w:lang w:eastAsia="zh-CN"/>
        </w:rPr>
        <w:instrText xml:space="preserve"> REF _Ref300218738 \r \h  \* MERGEFORMAT </w:instrText>
      </w:r>
      <w:r w:rsidRPr="00184DF5">
        <w:rPr>
          <w:lang w:eastAsia="zh-CN"/>
        </w:rPr>
      </w:r>
      <w:r w:rsidRPr="00184DF5">
        <w:rPr>
          <w:lang w:eastAsia="zh-CN"/>
        </w:rPr>
        <w:fldChar w:fldCharType="separate"/>
      </w:r>
      <w:r w:rsidR="00F6177E">
        <w:rPr>
          <w:lang w:eastAsia="zh-CN"/>
        </w:rPr>
        <w:t>7.11.5</w:t>
      </w:r>
      <w:r w:rsidRPr="00184DF5">
        <w:rPr>
          <w:lang w:eastAsia="zh-CN"/>
        </w:rPr>
        <w:fldChar w:fldCharType="end"/>
      </w:r>
      <w:r w:rsidRPr="000D29A3">
        <w:rPr>
          <w:lang w:eastAsia="zh-CN"/>
        </w:rPr>
        <w:t xml:space="preserve">. No amount shall be owing to the Commonwealth under this clause </w:t>
      </w:r>
      <w:r w:rsidRPr="00184DF5">
        <w:rPr>
          <w:lang w:eastAsia="zh-CN"/>
        </w:rPr>
        <w:fldChar w:fldCharType="begin"/>
      </w:r>
      <w:r w:rsidRPr="00184DF5">
        <w:rPr>
          <w:lang w:eastAsia="zh-CN"/>
        </w:rPr>
        <w:instrText xml:space="preserve"> REF _Ref13225113 \w \h  \* MERGEFORMAT </w:instrText>
      </w:r>
      <w:r w:rsidRPr="00184DF5">
        <w:rPr>
          <w:lang w:eastAsia="zh-CN"/>
        </w:rPr>
      </w:r>
      <w:r w:rsidRPr="00184DF5">
        <w:rPr>
          <w:lang w:eastAsia="zh-CN"/>
        </w:rPr>
        <w:fldChar w:fldCharType="separate"/>
      </w:r>
      <w:r w:rsidR="00F6177E">
        <w:rPr>
          <w:lang w:eastAsia="zh-CN"/>
        </w:rPr>
        <w:t>7.11.6</w:t>
      </w:r>
      <w:r w:rsidRPr="00184DF5">
        <w:rPr>
          <w:lang w:eastAsia="zh-CN"/>
        </w:rPr>
        <w:fldChar w:fldCharType="end"/>
      </w:r>
      <w:r w:rsidRPr="000D29A3">
        <w:rPr>
          <w:lang w:eastAsia="zh-CN"/>
        </w:rPr>
        <w:t xml:space="preserve"> until the Commonwealth elects to recover the amount</w:t>
      </w:r>
      <w:r w:rsidRPr="00A3113C">
        <w:rPr>
          <w:lang w:eastAsia="zh-CN"/>
        </w:rPr>
        <w:t>.</w:t>
      </w:r>
      <w:bookmarkEnd w:id="2664"/>
    </w:p>
    <w:p w14:paraId="1D7BEB44" w14:textId="77777777" w:rsidR="00C554BF" w:rsidRPr="00A3113C" w:rsidRDefault="00C554BF">
      <w:pPr>
        <w:pStyle w:val="COTCOCLV2-ASDEFCON"/>
      </w:pPr>
      <w:bookmarkStart w:id="2665" w:name="_Toc234298864"/>
      <w:bookmarkStart w:id="2666" w:name="_Ref249185350"/>
      <w:bookmarkStart w:id="2667" w:name="_Toc250376800"/>
      <w:bookmarkStart w:id="2668" w:name="_Toc296357538"/>
      <w:bookmarkStart w:id="2669" w:name="_Ref308038903"/>
      <w:bookmarkStart w:id="2670" w:name="_Toc322700764"/>
      <w:bookmarkStart w:id="2671" w:name="_Toc226018907"/>
      <w:r w:rsidRPr="00A3113C">
        <w:t xml:space="preserve">GST Agent </w:t>
      </w:r>
      <w:bookmarkEnd w:id="2665"/>
      <w:bookmarkEnd w:id="2666"/>
      <w:bookmarkEnd w:id="2667"/>
      <w:bookmarkEnd w:id="2668"/>
      <w:r w:rsidRPr="00A3113C">
        <w:t>(</w:t>
      </w:r>
      <w:r>
        <w:t>RFT Core</w:t>
      </w:r>
      <w:r w:rsidRPr="00A3113C">
        <w:t>)</w:t>
      </w:r>
      <w:bookmarkEnd w:id="2669"/>
      <w:bookmarkEnd w:id="2670"/>
      <w:bookmarkEnd w:id="2671"/>
    </w:p>
    <w:p w14:paraId="35FD522A" w14:textId="5199EF12" w:rsidR="00C554BF" w:rsidRPr="00A3113C" w:rsidRDefault="00C554BF" w:rsidP="00C554BF">
      <w:pPr>
        <w:pStyle w:val="NoteToTenderers-ASDEFCON"/>
      </w:pPr>
      <w:bookmarkStart w:id="2672" w:name="_Ref31089376"/>
      <w:r w:rsidRPr="00A3113C">
        <w:t xml:space="preserve">Note to tenderers:  This clause will only be included if the Contractor appoints a resident agent.  Tenderers should make their own inquiries regarding the suitability of proposing an agent to act for them for the purposes of Division 57 of the </w:t>
      </w:r>
      <w:r w:rsidR="006203E7">
        <w:t>GST</w:t>
      </w:r>
      <w:r w:rsidRPr="00A3113C">
        <w:t xml:space="preserve"> Act.</w:t>
      </w:r>
      <w:r w:rsidR="006203E7">
        <w:t xml:space="preserve">  Tenderers should indicate, within the ‘Statement of Non-Compliance’ tendered in accordance with TDR D A-3, the requirement for this clause in any resultant Contract and, if so, their ability to comply with it</w:t>
      </w:r>
    </w:p>
    <w:p w14:paraId="5245F384" w14:textId="77777777" w:rsidR="00C554BF" w:rsidRPr="00A3113C" w:rsidRDefault="00C554BF" w:rsidP="00C554BF">
      <w:pPr>
        <w:pStyle w:val="COTCOCLV3-ASDEFCON"/>
      </w:pPr>
      <w:bookmarkStart w:id="2673" w:name="_Ref31957921"/>
      <w:r w:rsidRPr="00A3113C">
        <w:t>The Contractor has appointed the GST Agent specified in the Details Schedule (if any) as its resident agent for the purposes of Division 57 of the GST Act.</w:t>
      </w:r>
      <w:bookmarkEnd w:id="2672"/>
      <w:bookmarkEnd w:id="2673"/>
    </w:p>
    <w:p w14:paraId="609BFC1F" w14:textId="55772C35" w:rsidR="00C554BF" w:rsidRPr="00A3113C" w:rsidRDefault="00C554BF" w:rsidP="00C554BF">
      <w:pPr>
        <w:pStyle w:val="COTCOCLV3-ASDEFCON"/>
      </w:pPr>
      <w:bookmarkStart w:id="2674" w:name="_Ref31089335"/>
      <w:r w:rsidRPr="00A3113C">
        <w:t xml:space="preserve">The Contractor, by appointing a resident agent, shall not be relieved of its liabilities or obligations under the Contract and shall at all times be responsible for ensuring that the resident agent complies with the requirements of clause </w:t>
      </w:r>
      <w:r w:rsidRPr="00184DF5">
        <w:fldChar w:fldCharType="begin"/>
      </w:r>
      <w:r w:rsidRPr="00184DF5">
        <w:instrText xml:space="preserve"> REF _Ref322701736 \r \h  \* MERGEFORMAT </w:instrText>
      </w:r>
      <w:r w:rsidRPr="00184DF5">
        <w:fldChar w:fldCharType="separate"/>
      </w:r>
      <w:r w:rsidR="00902F31">
        <w:t>7.11</w:t>
      </w:r>
      <w:r w:rsidRPr="00184DF5">
        <w:fldChar w:fldCharType="end"/>
      </w:r>
      <w:r w:rsidRPr="00A3113C">
        <w:t xml:space="preserve"> and this clause </w:t>
      </w:r>
      <w:r w:rsidRPr="00184DF5">
        <w:fldChar w:fldCharType="begin"/>
      </w:r>
      <w:r w:rsidRPr="00184DF5">
        <w:instrText xml:space="preserve"> REF _Ref308038903 \r \h  \* MERGEFORMAT </w:instrText>
      </w:r>
      <w:r w:rsidRPr="00184DF5">
        <w:fldChar w:fldCharType="separate"/>
      </w:r>
      <w:r w:rsidR="00902F31">
        <w:t>7.12</w:t>
      </w:r>
      <w:r w:rsidRPr="00184DF5">
        <w:fldChar w:fldCharType="end"/>
      </w:r>
      <w:r w:rsidRPr="00A3113C">
        <w:t>.</w:t>
      </w:r>
      <w:bookmarkEnd w:id="2674"/>
    </w:p>
    <w:p w14:paraId="5B24240D" w14:textId="71355C3E" w:rsidR="00C554BF" w:rsidRPr="00A3113C" w:rsidRDefault="00C554BF" w:rsidP="00C554BF">
      <w:pPr>
        <w:pStyle w:val="COTCOCLV3-ASDEFCON"/>
      </w:pPr>
      <w:r w:rsidRPr="00A3113C">
        <w:t xml:space="preserve">Without limiting clause </w:t>
      </w:r>
      <w:bookmarkStart w:id="2675" w:name="_Hlt48642532"/>
      <w:r w:rsidRPr="00184DF5">
        <w:fldChar w:fldCharType="begin"/>
      </w:r>
      <w:r w:rsidRPr="00184DF5">
        <w:instrText xml:space="preserve"> REF _Ref31089335 \w \h  \* MERGEFORMAT </w:instrText>
      </w:r>
      <w:r w:rsidRPr="00184DF5">
        <w:fldChar w:fldCharType="separate"/>
      </w:r>
      <w:r w:rsidR="00902F31">
        <w:t>7.12.2</w:t>
      </w:r>
      <w:r w:rsidRPr="00184DF5">
        <w:fldChar w:fldCharType="end"/>
      </w:r>
      <w:bookmarkEnd w:id="2675"/>
      <w:r w:rsidRPr="00A3113C">
        <w:t>, the Contractor shall ensure that its resident agent:</w:t>
      </w:r>
    </w:p>
    <w:p w14:paraId="1487EB0E" w14:textId="2B3A4453" w:rsidR="00C554BF" w:rsidRPr="00A3113C" w:rsidRDefault="00C554BF" w:rsidP="00C554BF">
      <w:pPr>
        <w:pStyle w:val="COTCOCLV4-ASDEFCON"/>
      </w:pPr>
      <w:r w:rsidRPr="00A3113C">
        <w:t xml:space="preserve">provides all necessary documentation required by the Commonwealth for a claim for payment to be considered under clause </w:t>
      </w:r>
      <w:r w:rsidRPr="00184DF5">
        <w:fldChar w:fldCharType="begin"/>
      </w:r>
      <w:r w:rsidRPr="00184DF5">
        <w:instrText xml:space="preserve"> REF _Ref322701783 \r \h  \* MERGEFORMAT </w:instrText>
      </w:r>
      <w:r w:rsidRPr="00184DF5">
        <w:fldChar w:fldCharType="separate"/>
      </w:r>
      <w:r w:rsidR="00902F31">
        <w:t>7.2</w:t>
      </w:r>
      <w:r w:rsidRPr="00184DF5">
        <w:fldChar w:fldCharType="end"/>
      </w:r>
      <w:r w:rsidRPr="00A3113C">
        <w:t>; and</w:t>
      </w:r>
    </w:p>
    <w:p w14:paraId="3D5133E1" w14:textId="77777777" w:rsidR="00C554BF" w:rsidRPr="00A3113C" w:rsidRDefault="00C554BF" w:rsidP="00C554BF">
      <w:pPr>
        <w:pStyle w:val="COTCOCLV4-ASDEFCON"/>
      </w:pPr>
      <w:r w:rsidRPr="00A3113C">
        <w:t>complies with Division 57 of the GST Act.</w:t>
      </w:r>
    </w:p>
    <w:p w14:paraId="6F4016A0" w14:textId="62490C2E" w:rsidR="00C554BF" w:rsidRPr="00A3113C" w:rsidRDefault="00C554BF" w:rsidP="00C554BF">
      <w:pPr>
        <w:pStyle w:val="COTCOCLV3-ASDEFCON"/>
      </w:pPr>
      <w:r w:rsidRPr="00A3113C">
        <w:t>The Commonwealth shall make all payments otherwise due to the Contractor under clause </w:t>
      </w:r>
      <w:r w:rsidRPr="00184DF5">
        <w:fldChar w:fldCharType="begin"/>
      </w:r>
      <w:r w:rsidRPr="00184DF5">
        <w:instrText xml:space="preserve"> REF _Ref322701783 \r \h  \* MERGEFORMAT </w:instrText>
      </w:r>
      <w:r w:rsidRPr="00184DF5">
        <w:fldChar w:fldCharType="separate"/>
      </w:r>
      <w:r w:rsidR="00902F31">
        <w:t>7.2</w:t>
      </w:r>
      <w:r w:rsidRPr="00184DF5">
        <w:fldChar w:fldCharType="end"/>
      </w:r>
      <w:r w:rsidRPr="00A3113C">
        <w:t xml:space="preserve"> to the resident agent. </w:t>
      </w:r>
      <w:r>
        <w:t xml:space="preserve"> </w:t>
      </w:r>
      <w:r w:rsidRPr="00A3113C">
        <w:t>The Contractor agrees that such payments to the resident agent shall discharge, to the extent of the payment, the Commonwealth’s liability to the Contractor for those Services.</w:t>
      </w:r>
    </w:p>
    <w:p w14:paraId="08B0FACE" w14:textId="1703F852" w:rsidR="00C554BF" w:rsidRPr="00A3113C" w:rsidRDefault="00C554BF" w:rsidP="00C554BF">
      <w:pPr>
        <w:pStyle w:val="COTCOCLV3-ASDEFCON"/>
      </w:pPr>
      <w:r w:rsidRPr="00A3113C">
        <w:t xml:space="preserve">If the Contractor appoints an alternative resident agent, the Contractor shall notify the Commonwealth Representative within 10 Working Days </w:t>
      </w:r>
      <w:r>
        <w:t>after</w:t>
      </w:r>
      <w:r w:rsidRPr="00A3113C">
        <w:t xml:space="preserve"> the change and provide the information required in the Details Schedule.</w:t>
      </w:r>
    </w:p>
    <w:p w14:paraId="08925BEC" w14:textId="77777777" w:rsidR="00C554BF" w:rsidRDefault="00C554BF" w:rsidP="00C554BF">
      <w:pPr>
        <w:pStyle w:val="COTCOCLV3-ASDEFCON"/>
      </w:pPr>
      <w:r w:rsidRPr="00A3113C">
        <w:t xml:space="preserve">The Contractor, if requested by the Commonwealth Representative, shall provide </w:t>
      </w:r>
      <w:r w:rsidRPr="00662094">
        <w:t>the Commonwealth Representative with</w:t>
      </w:r>
      <w:r w:rsidRPr="00A3113C">
        <w:t xml:space="preserve"> a copy of the resident agency agreement, which copy need not contain prices.</w:t>
      </w:r>
    </w:p>
    <w:p w14:paraId="71DD3137" w14:textId="77777777" w:rsidR="00C554BF" w:rsidRPr="00A3113C" w:rsidRDefault="00C554BF">
      <w:pPr>
        <w:pStyle w:val="COTCOCLV2-ASDEFCON"/>
      </w:pPr>
      <w:bookmarkStart w:id="2676" w:name="_Toc226018908"/>
      <w:r w:rsidRPr="00A3113C">
        <w:t>Cost Principles (Core)</w:t>
      </w:r>
      <w:bookmarkEnd w:id="2676"/>
    </w:p>
    <w:p w14:paraId="4DB60BEE" w14:textId="2DB0E10C" w:rsidR="00C554BF" w:rsidRPr="00A3113C" w:rsidRDefault="00C554BF" w:rsidP="00C554BF">
      <w:pPr>
        <w:pStyle w:val="COTCOCLV3-ASDEFCON"/>
      </w:pPr>
      <w:r w:rsidRPr="00A3113C">
        <w:t xml:space="preserve">The </w:t>
      </w:r>
      <w:r>
        <w:t>Contractor shall</w:t>
      </w:r>
      <w:r w:rsidRPr="00A3113C">
        <w:t xml:space="preserve"> apply the</w:t>
      </w:r>
      <w:r w:rsidR="00DF38A4">
        <w:t xml:space="preserve"> </w:t>
      </w:r>
      <w:r w:rsidR="003E2FF7">
        <w:t>Defence</w:t>
      </w:r>
      <w:r w:rsidRPr="00A3113C">
        <w:t xml:space="preserve"> Cost Principles when </w:t>
      </w:r>
      <w:r>
        <w:t>preparing</w:t>
      </w:r>
      <w:r w:rsidRPr="00A3113C">
        <w:t xml:space="preserve"> any:</w:t>
      </w:r>
    </w:p>
    <w:tbl>
      <w:tblPr>
        <w:tblW w:w="9072"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72"/>
      </w:tblGrid>
      <w:tr w:rsidR="003E2FF7" w14:paraId="37188E94" w14:textId="77777777" w:rsidTr="00973794">
        <w:trPr>
          <w:trHeight w:val="1271"/>
        </w:trPr>
        <w:tc>
          <w:tcPr>
            <w:tcW w:w="9072" w:type="dxa"/>
            <w:shd w:val="clear" w:color="auto" w:fill="auto"/>
          </w:tcPr>
          <w:p w14:paraId="53408494" w14:textId="77777777" w:rsidR="003E2FF7" w:rsidRDefault="003E2FF7" w:rsidP="003E2FF7">
            <w:pPr>
              <w:pStyle w:val="ASDEFCONOption"/>
            </w:pPr>
            <w:r w:rsidRPr="00E04A4C">
              <w:lastRenderedPageBreak/>
              <w:t>Option:</w:t>
            </w:r>
            <w:r>
              <w:t xml:space="preserve">  For use when Defence Cost Principles are applied</w:t>
            </w:r>
          </w:p>
          <w:p w14:paraId="6D2AF769" w14:textId="7256179C" w:rsidR="003E2FF7" w:rsidRPr="00E04A4C" w:rsidRDefault="003E2FF7" w:rsidP="003E2FF7">
            <w:pPr>
              <w:pStyle w:val="NoteToDrafters-ASDEFCON"/>
            </w:pPr>
            <w:r>
              <w:t>Note to drafters:  Use unless not required as per cl 2.31. of the Defence Cost Principles</w:t>
            </w:r>
            <w:r w:rsidR="00DF38A4">
              <w:t>.</w:t>
            </w:r>
          </w:p>
          <w:p w14:paraId="6C05D711" w14:textId="0753C67B" w:rsidR="003E2FF7" w:rsidRDefault="003E2FF7" w:rsidP="00AB5782">
            <w:pPr>
              <w:pStyle w:val="COTCOCLV4-ASDEFCON"/>
            </w:pPr>
            <w:r w:rsidRPr="00EC11EF">
              <w:t>price for any CCP</w:t>
            </w:r>
            <w:r>
              <w:t xml:space="preserve"> under clause </w:t>
            </w:r>
            <w:r w:rsidR="00D92370">
              <w:fldChar w:fldCharType="begin"/>
            </w:r>
            <w:r w:rsidR="00D92370">
              <w:instrText xml:space="preserve"> REF _Ref35759880 \r \h </w:instrText>
            </w:r>
            <w:r w:rsidR="00D92370">
              <w:fldChar w:fldCharType="separate"/>
            </w:r>
            <w:r w:rsidR="00902F31">
              <w:t>11.1</w:t>
            </w:r>
            <w:r w:rsidR="00D92370">
              <w:fldChar w:fldCharType="end"/>
            </w:r>
            <w:r w:rsidRPr="00EC11EF">
              <w:t>; or</w:t>
            </w:r>
            <w:r>
              <w:t xml:space="preserve"> </w:t>
            </w:r>
            <w:r w:rsidRPr="00794A90">
              <w:t>S&amp;Q Order under claus</w:t>
            </w:r>
            <w:r>
              <w:t>e</w:t>
            </w:r>
            <w:r w:rsidR="00D92370">
              <w:t xml:space="preserve"> </w:t>
            </w:r>
            <w:r w:rsidR="00D92370">
              <w:fldChar w:fldCharType="begin"/>
            </w:r>
            <w:r w:rsidR="00D92370">
              <w:instrText xml:space="preserve"> REF _Ref335696050 \r \h </w:instrText>
            </w:r>
            <w:r w:rsidR="00D92370">
              <w:fldChar w:fldCharType="separate"/>
            </w:r>
            <w:r w:rsidR="00902F31">
              <w:t>3.11</w:t>
            </w:r>
            <w:r w:rsidR="00D92370">
              <w:fldChar w:fldCharType="end"/>
            </w:r>
            <w:r w:rsidRPr="00794A90">
              <w:t>; or</w:t>
            </w:r>
          </w:p>
        </w:tc>
      </w:tr>
    </w:tbl>
    <w:p w14:paraId="442290B8" w14:textId="77777777" w:rsidR="003E2FF7" w:rsidRPr="00AB5782" w:rsidRDefault="003E2FF7" w:rsidP="00AB5782">
      <w:pPr>
        <w:pStyle w:val="ASDEFCONOptionSpace"/>
        <w:rPr>
          <w:color w:val="auto"/>
        </w:rPr>
      </w:pPr>
    </w:p>
    <w:p w14:paraId="51D90A8D" w14:textId="46BFFBC7" w:rsidR="00C554BF" w:rsidRDefault="00C554BF" w:rsidP="00C554BF">
      <w:pPr>
        <w:pStyle w:val="COTCOCLV4-ASDEFCON"/>
      </w:pPr>
      <w:r w:rsidRPr="00A3113C">
        <w:t xml:space="preserve">claim for costs if the Contract is terminated. </w:t>
      </w:r>
    </w:p>
    <w:p w14:paraId="0E76B771" w14:textId="3047955C" w:rsidR="00C554BF" w:rsidRDefault="00C554BF">
      <w:pPr>
        <w:pStyle w:val="COTCOCLV1-ASDEFCON"/>
      </w:pPr>
      <w:bookmarkStart w:id="2677" w:name="_Toc226018909"/>
      <w:r>
        <w:t>DEFECT NOTIFICATION AND RECTIFICATION</w:t>
      </w:r>
      <w:r w:rsidR="00DD239A">
        <w:t xml:space="preserve"> (CORE)</w:t>
      </w:r>
      <w:bookmarkEnd w:id="2677"/>
    </w:p>
    <w:p w14:paraId="7B6812F5" w14:textId="77777777" w:rsidR="00C554BF" w:rsidRDefault="00C554BF">
      <w:pPr>
        <w:pStyle w:val="COTCOCLV2-ASDEFCON"/>
      </w:pPr>
      <w:bookmarkStart w:id="2678" w:name="_Ref529954323"/>
      <w:bookmarkStart w:id="2679" w:name="_Toc2236507"/>
      <w:bookmarkStart w:id="2680" w:name="_Toc226018910"/>
      <w:r>
        <w:t>Notification of Defects (Core)</w:t>
      </w:r>
      <w:bookmarkEnd w:id="2678"/>
      <w:bookmarkEnd w:id="2679"/>
      <w:bookmarkEnd w:id="2680"/>
    </w:p>
    <w:p w14:paraId="62AC47F3" w14:textId="2A1EA65B" w:rsidR="00C554BF" w:rsidRDefault="00C554BF" w:rsidP="00C554BF">
      <w:pPr>
        <w:pStyle w:val="COTCOCLV3-ASDEFCON"/>
      </w:pPr>
      <w:bookmarkStart w:id="2681" w:name="_Ref530149573"/>
      <w:r>
        <w:t>If during the Defect Notification Period specified in the Details Schedule, the Contractor becomes aware of any Defect in the Products or Services which adversely affects, or is likely to adversely affect</w:t>
      </w:r>
      <w:r w:rsidR="007B7EDB" w:rsidRPr="007B7EDB">
        <w:t xml:space="preserve"> </w:t>
      </w:r>
      <w:r w:rsidR="007B7EDB" w:rsidRPr="00510607">
        <w:t>any of the following, then the Contractor shall notify the Commonwealth Representative within the time period indicated</w:t>
      </w:r>
      <w:r>
        <w:t>:</w:t>
      </w:r>
      <w:bookmarkEnd w:id="2681"/>
    </w:p>
    <w:p w14:paraId="0651145D" w14:textId="2A5F9E80" w:rsidR="00C554BF" w:rsidRDefault="00C554BF" w:rsidP="00C554BF">
      <w:pPr>
        <w:pStyle w:val="COTCOCLV4-ASDEFCON"/>
      </w:pPr>
      <w:r>
        <w:t xml:space="preserve">the safety of any persons </w:t>
      </w:r>
      <w:r w:rsidR="007B7EDB">
        <w:t xml:space="preserve">- </w:t>
      </w:r>
      <w:r w:rsidR="00731D66">
        <w:t xml:space="preserve">1 </w:t>
      </w:r>
      <w:r>
        <w:t>Working Day;</w:t>
      </w:r>
    </w:p>
    <w:p w14:paraId="497D6B59" w14:textId="1CF8B5DA" w:rsidR="007B7EDB" w:rsidRDefault="00E3784F" w:rsidP="00C554BF">
      <w:pPr>
        <w:pStyle w:val="COTCOCLV4-ASDEFCON"/>
      </w:pPr>
      <w:bookmarkStart w:id="2682" w:name="_Ref93923072"/>
      <w:r>
        <w:t>the security of a</w:t>
      </w:r>
      <w:r w:rsidR="007B7EDB">
        <w:t>ny</w:t>
      </w:r>
      <w:r>
        <w:t xml:space="preserve"> Product or the system </w:t>
      </w:r>
      <w:r w:rsidR="00894BA9">
        <w:t>on</w:t>
      </w:r>
      <w:r>
        <w:t xml:space="preserve"> which the Product </w:t>
      </w:r>
      <w:r w:rsidR="00894BA9">
        <w:t>has been installed</w:t>
      </w:r>
      <w:r w:rsidR="00D64060">
        <w:t>,</w:t>
      </w:r>
      <w:r w:rsidR="007B7EDB">
        <w:t xml:space="preserve"> where</w:t>
      </w:r>
      <w:r>
        <w:t xml:space="preserve"> the </w:t>
      </w:r>
      <w:r w:rsidR="007B7EDB">
        <w:t>risk</w:t>
      </w:r>
      <w:r>
        <w:t xml:space="preserve"> is assessed</w:t>
      </w:r>
      <w:r w:rsidR="007B7EDB">
        <w:t>,</w:t>
      </w:r>
      <w:r>
        <w:t xml:space="preserve"> </w:t>
      </w:r>
      <w:r w:rsidR="007B7EDB">
        <w:t xml:space="preserve">in accordance with the Approved SSMP </w:t>
      </w:r>
      <w:r>
        <w:t>as</w:t>
      </w:r>
      <w:r w:rsidR="007B7EDB">
        <w:t>:</w:t>
      </w:r>
    </w:p>
    <w:p w14:paraId="31C8A419" w14:textId="6465AB6F" w:rsidR="007B7EDB" w:rsidRDefault="00E3784F" w:rsidP="007B7EDB">
      <w:pPr>
        <w:pStyle w:val="COTCOCLV5-ASDEFCON"/>
      </w:pPr>
      <w:r>
        <w:t xml:space="preserve">high (or higher) </w:t>
      </w:r>
      <w:r w:rsidR="00731D66">
        <w:t>–</w:t>
      </w:r>
      <w:r w:rsidR="007B7EDB">
        <w:t xml:space="preserve"> </w:t>
      </w:r>
      <w:r w:rsidR="00731D66">
        <w:t>1</w:t>
      </w:r>
      <w:r w:rsidR="007B7EDB">
        <w:t xml:space="preserve"> Working Day; or </w:t>
      </w:r>
    </w:p>
    <w:p w14:paraId="615B5C3C" w14:textId="1BB3D645" w:rsidR="00E3784F" w:rsidRDefault="007B7EDB" w:rsidP="007B7EDB">
      <w:pPr>
        <w:pStyle w:val="COTCOCLV5-ASDEFCON"/>
      </w:pPr>
      <w:r>
        <w:t xml:space="preserve">medium (or lower) </w:t>
      </w:r>
      <w:r w:rsidR="00731D66">
        <w:t>–</w:t>
      </w:r>
      <w:r>
        <w:t xml:space="preserve"> </w:t>
      </w:r>
      <w:r w:rsidR="00731D66">
        <w:t>5</w:t>
      </w:r>
      <w:r>
        <w:t xml:space="preserve"> Working Days</w:t>
      </w:r>
      <w:r w:rsidR="00E3784F">
        <w:t>;</w:t>
      </w:r>
      <w:bookmarkEnd w:id="2682"/>
    </w:p>
    <w:p w14:paraId="6F86FA84" w14:textId="66CD78CD" w:rsidR="00C554BF" w:rsidRDefault="00E3784F" w:rsidP="00C554BF">
      <w:pPr>
        <w:pStyle w:val="COTCOCLV4-ASDEFCON"/>
      </w:pPr>
      <w:r>
        <w:t xml:space="preserve">subject to clause </w:t>
      </w:r>
      <w:r>
        <w:fldChar w:fldCharType="begin"/>
      </w:r>
      <w:r>
        <w:instrText xml:space="preserve"> REF _Ref93923072 \w \h </w:instrText>
      </w:r>
      <w:r>
        <w:fldChar w:fldCharType="separate"/>
      </w:r>
      <w:r w:rsidR="00902F31">
        <w:t>8.1.1b</w:t>
      </w:r>
      <w:r>
        <w:fldChar w:fldCharType="end"/>
      </w:r>
      <w:r>
        <w:t xml:space="preserve">, </w:t>
      </w:r>
      <w:r w:rsidR="00C554BF">
        <w:t>the operation or capability of a</w:t>
      </w:r>
      <w:r w:rsidR="007B7EDB">
        <w:t>ny</w:t>
      </w:r>
      <w:r w:rsidR="00C554BF">
        <w:t xml:space="preserve"> Product or Deliverable</w:t>
      </w:r>
      <w:r w:rsidR="007B7EDB">
        <w:t xml:space="preserve"> -</w:t>
      </w:r>
      <w:r w:rsidR="00C554BF">
        <w:t xml:space="preserve"> </w:t>
      </w:r>
      <w:r w:rsidR="00731D66">
        <w:t xml:space="preserve">5 </w:t>
      </w:r>
      <w:r w:rsidR="00C554BF">
        <w:t>Working Days; or</w:t>
      </w:r>
    </w:p>
    <w:p w14:paraId="284585C7" w14:textId="16AE2DA5" w:rsidR="00C554BF" w:rsidRDefault="00C554BF" w:rsidP="00C554BF">
      <w:pPr>
        <w:pStyle w:val="COTCOCLV4-ASDEFCON"/>
      </w:pPr>
      <w:r w:rsidRPr="00DD17A5">
        <w:t>any other property</w:t>
      </w:r>
      <w:r w:rsidR="007B7EDB">
        <w:t xml:space="preserve"> -</w:t>
      </w:r>
      <w:r w:rsidRPr="00DD17A5">
        <w:t xml:space="preserve"> </w:t>
      </w:r>
      <w:r w:rsidR="00731D66">
        <w:t>5</w:t>
      </w:r>
      <w:r w:rsidRPr="00DD17A5">
        <w:t xml:space="preserve"> Working Days</w:t>
      </w:r>
      <w:r>
        <w:t xml:space="preserve">.  </w:t>
      </w:r>
    </w:p>
    <w:p w14:paraId="0E29E575" w14:textId="3CE10D06" w:rsidR="00C554BF" w:rsidRPr="006B6827" w:rsidRDefault="00C554BF" w:rsidP="00C554BF">
      <w:pPr>
        <w:pStyle w:val="COTCOCLV3-ASDEFCON"/>
        <w:rPr>
          <w:color w:val="auto"/>
        </w:rPr>
      </w:pPr>
      <w:r w:rsidRPr="006B6827">
        <w:rPr>
          <w:color w:val="auto"/>
        </w:rPr>
        <w:t xml:space="preserve">If a Defect requires an investigation to determine its cause and contributing factors, the Contractor shall perform the investigation in accordance with the SOW, or if directed by the Commonwealth, prepare and submit an S&amp;Q Quote for the performance of the investigation.  Unless the Contractor is </w:t>
      </w:r>
      <w:r>
        <w:rPr>
          <w:color w:val="auto"/>
        </w:rPr>
        <w:t xml:space="preserve">entitled to claim an additional amount under clause </w:t>
      </w:r>
      <w:r>
        <w:rPr>
          <w:color w:val="auto"/>
        </w:rPr>
        <w:fldChar w:fldCharType="begin"/>
      </w:r>
      <w:r>
        <w:rPr>
          <w:color w:val="auto"/>
        </w:rPr>
        <w:instrText xml:space="preserve"> REF _Ref529955070 \r \h </w:instrText>
      </w:r>
      <w:r>
        <w:rPr>
          <w:color w:val="auto"/>
        </w:rPr>
      </w:r>
      <w:r>
        <w:rPr>
          <w:color w:val="auto"/>
        </w:rPr>
        <w:fldChar w:fldCharType="separate"/>
      </w:r>
      <w:r w:rsidR="00902F31">
        <w:rPr>
          <w:color w:val="auto"/>
        </w:rPr>
        <w:t>8.2.2</w:t>
      </w:r>
      <w:r>
        <w:rPr>
          <w:color w:val="auto"/>
        </w:rPr>
        <w:fldChar w:fldCharType="end"/>
      </w:r>
      <w:r w:rsidRPr="006B6827">
        <w:rPr>
          <w:color w:val="auto"/>
        </w:rPr>
        <w:t xml:space="preserve">, the </w:t>
      </w:r>
      <w:r>
        <w:rPr>
          <w:color w:val="auto"/>
        </w:rPr>
        <w:t>investigation or S&amp;Q Service</w:t>
      </w:r>
      <w:r w:rsidRPr="006B6827">
        <w:rPr>
          <w:color w:val="auto"/>
        </w:rPr>
        <w:t xml:space="preserve"> shall be provided at no cost to the Commonwealth.</w:t>
      </w:r>
    </w:p>
    <w:p w14:paraId="78547BE3" w14:textId="77777777" w:rsidR="00C554BF" w:rsidRDefault="00C554BF">
      <w:pPr>
        <w:pStyle w:val="COTCOCLV2-ASDEFCON"/>
      </w:pPr>
      <w:bookmarkStart w:id="2683" w:name="_Ref529955302"/>
      <w:bookmarkStart w:id="2684" w:name="_Toc2236508"/>
      <w:bookmarkStart w:id="2685" w:name="_Toc226018911"/>
      <w:r>
        <w:t>Defect Rectification and Assistance Obligations (Core)</w:t>
      </w:r>
      <w:bookmarkEnd w:id="2683"/>
      <w:bookmarkEnd w:id="2684"/>
      <w:bookmarkEnd w:id="2685"/>
    </w:p>
    <w:p w14:paraId="5C21B11E" w14:textId="02EBDB4C" w:rsidR="00C554BF" w:rsidRDefault="00C554BF" w:rsidP="00C554BF">
      <w:pPr>
        <w:pStyle w:val="COTCOCLV3-ASDEFCON"/>
      </w:pPr>
      <w:bookmarkStart w:id="2686" w:name="_Ref529954432"/>
      <w:r>
        <w:t xml:space="preserve">If the Commonwealth Representative notifies the Contractor of a Defect in the Services, or the Contractor notifies the Commonwealth under clause </w:t>
      </w:r>
      <w:r w:rsidRPr="00184DF5">
        <w:fldChar w:fldCharType="begin"/>
      </w:r>
      <w:r w:rsidRPr="006E22F7">
        <w:instrText xml:space="preserve"> REF _Ref529954323 \r \h </w:instrText>
      </w:r>
      <w:r w:rsidRPr="00184DF5">
        <w:instrText xml:space="preserve"> \* MERGEFORMAT </w:instrText>
      </w:r>
      <w:r w:rsidRPr="00184DF5">
        <w:fldChar w:fldCharType="separate"/>
      </w:r>
      <w:r w:rsidR="00902F31">
        <w:t>8.1</w:t>
      </w:r>
      <w:r w:rsidRPr="00184DF5">
        <w:fldChar w:fldCharType="end"/>
      </w:r>
      <w:r>
        <w:t xml:space="preserve"> (or otherwise), then during the relevant Defect Rectification Period (specified in the Details Schedule), the Contractor shall, within </w:t>
      </w:r>
      <w:r w:rsidR="00C570FF">
        <w:rPr>
          <w:b/>
        </w:rPr>
        <w:fldChar w:fldCharType="begin">
          <w:ffData>
            <w:name w:val=""/>
            <w:enabled/>
            <w:calcOnExit w:val="0"/>
            <w:textInput>
              <w:default w:val="[…INSERT PERIOD…]"/>
            </w:textInput>
          </w:ffData>
        </w:fldChar>
      </w:r>
      <w:r w:rsidR="00C570FF">
        <w:rPr>
          <w:b/>
        </w:rPr>
        <w:instrText xml:space="preserve"> FORMTEXT </w:instrText>
      </w:r>
      <w:r w:rsidR="00C570FF">
        <w:rPr>
          <w:b/>
        </w:rPr>
      </w:r>
      <w:r w:rsidR="00C570FF">
        <w:rPr>
          <w:b/>
        </w:rPr>
        <w:fldChar w:fldCharType="separate"/>
      </w:r>
      <w:r w:rsidR="00C570FF">
        <w:rPr>
          <w:b/>
          <w:noProof/>
        </w:rPr>
        <w:t>[…INSERT PERIOD…]</w:t>
      </w:r>
      <w:r w:rsidR="00C570FF">
        <w:rPr>
          <w:b/>
        </w:rPr>
        <w:fldChar w:fldCharType="end"/>
      </w:r>
      <w:r>
        <w:t xml:space="preserve"> after the notification, or a longer period agreed in writing by the Commonwealth, by repair, replacement or modification:</w:t>
      </w:r>
      <w:bookmarkEnd w:id="2686"/>
    </w:p>
    <w:p w14:paraId="1394BD45" w14:textId="77777777" w:rsidR="00C554BF" w:rsidRDefault="00C554BF" w:rsidP="00C554BF">
      <w:pPr>
        <w:pStyle w:val="COTCOCLV4-ASDEFCON"/>
      </w:pPr>
      <w:r>
        <w:t>rectify the Defect; and</w:t>
      </w:r>
    </w:p>
    <w:p w14:paraId="4C2DACB9" w14:textId="77777777" w:rsidR="00C554BF" w:rsidRDefault="00C554BF" w:rsidP="00C554BF">
      <w:pPr>
        <w:pStyle w:val="COTCOCLV4-ASDEFCON"/>
      </w:pPr>
      <w:r>
        <w:t>rectify any damage or other adverse effect to the extent caused by the Defect or the rectification of the Defect,</w:t>
      </w:r>
    </w:p>
    <w:p w14:paraId="0F4818F1" w14:textId="77777777" w:rsidR="00C554BF" w:rsidRDefault="00C554BF">
      <w:pPr>
        <w:pStyle w:val="COTCOCLV3NONUM-ASDEFCON"/>
      </w:pPr>
      <w:r>
        <w:t>whether or not the Defect arises out of or as a consequence of a Contractor Default.</w:t>
      </w:r>
    </w:p>
    <w:p w14:paraId="5BF17FF5" w14:textId="634A67CF" w:rsidR="00C554BF" w:rsidRDefault="00C554BF" w:rsidP="00C554BF">
      <w:pPr>
        <w:pStyle w:val="COTCOCLV3-ASDEFCON"/>
      </w:pPr>
      <w:bookmarkStart w:id="2687" w:name="_Ref529955070"/>
      <w:r>
        <w:t xml:space="preserve">Unless otherwise specified in the Contract, the Contractor shall be entitled to claim for an additional amount (calculated in accordance with </w:t>
      </w:r>
      <w:r w:rsidRPr="00184DF5">
        <w:t>Attachment B</w:t>
      </w:r>
      <w:r>
        <w:t xml:space="preserve"> as an S&amp;Q Service) for any rectification work performed under clause </w:t>
      </w:r>
      <w:r w:rsidRPr="00184DF5">
        <w:fldChar w:fldCharType="begin"/>
      </w:r>
      <w:r w:rsidRPr="00184DF5">
        <w:instrText xml:space="preserve"> REF _Ref529954432 \r \h  \* MERGEFORMAT </w:instrText>
      </w:r>
      <w:r w:rsidRPr="00184DF5">
        <w:fldChar w:fldCharType="separate"/>
      </w:r>
      <w:r w:rsidR="00902F31">
        <w:t>8.2.1</w:t>
      </w:r>
      <w:r w:rsidRPr="00184DF5">
        <w:fldChar w:fldCharType="end"/>
      </w:r>
      <w:r>
        <w:t xml:space="preserve"> but only to the extent that the Defect arose out of or as a consequence of any of the following:</w:t>
      </w:r>
      <w:bookmarkEnd w:id="2687"/>
    </w:p>
    <w:p w14:paraId="5AC6D2DD" w14:textId="77777777" w:rsidR="00C554BF" w:rsidRDefault="00C554BF" w:rsidP="00C554BF">
      <w:pPr>
        <w:pStyle w:val="COTCOCLV4-ASDEFCON"/>
      </w:pPr>
      <w:r>
        <w:t>a Commonwealth Default;</w:t>
      </w:r>
    </w:p>
    <w:p w14:paraId="1894419A" w14:textId="20F239D1" w:rsidR="00C554BF" w:rsidRDefault="00C554BF" w:rsidP="00C554BF">
      <w:pPr>
        <w:pStyle w:val="COTCOCLV4-ASDEFCON"/>
      </w:pPr>
      <w:bookmarkStart w:id="2688" w:name="_Ref530407289"/>
      <w:r>
        <w:t xml:space="preserve">subject to clause </w:t>
      </w:r>
      <w:r>
        <w:rPr>
          <w:highlight w:val="yellow"/>
        </w:rPr>
        <w:fldChar w:fldCharType="begin"/>
      </w:r>
      <w:r>
        <w:instrText xml:space="preserve"> REF _Ref20398632 \r \h </w:instrText>
      </w:r>
      <w:r>
        <w:rPr>
          <w:highlight w:val="yellow"/>
        </w:rPr>
      </w:r>
      <w:r>
        <w:rPr>
          <w:highlight w:val="yellow"/>
        </w:rPr>
        <w:fldChar w:fldCharType="separate"/>
      </w:r>
      <w:r w:rsidR="00902F31">
        <w:t>8.2.3</w:t>
      </w:r>
      <w:r>
        <w:rPr>
          <w:highlight w:val="yellow"/>
        </w:rPr>
        <w:fldChar w:fldCharType="end"/>
      </w:r>
      <w:r>
        <w:t>, an act or omission of a Commonwealth Contractor under a previous acquisition, support or other contract with the Commonwealth;</w:t>
      </w:r>
      <w:bookmarkEnd w:id="2688"/>
    </w:p>
    <w:p w14:paraId="0AA57835" w14:textId="77777777" w:rsidR="00C554BF" w:rsidRDefault="00C554BF" w:rsidP="00C554BF">
      <w:pPr>
        <w:pStyle w:val="COTCOCLV4-ASDEFCON"/>
      </w:pPr>
      <w:r>
        <w:t>the Commonwealth wilfully damaging a Product being supported or Deliverable; or</w:t>
      </w:r>
    </w:p>
    <w:p w14:paraId="090132C5" w14:textId="77777777" w:rsidR="00C554BF" w:rsidRDefault="00C554BF" w:rsidP="00C554BF">
      <w:pPr>
        <w:pStyle w:val="COTCOCLV4-ASDEFCON"/>
      </w:pPr>
      <w:r>
        <w:t>if the Defect comprises damage to the Product being supported or Deliverable, the damage arose out of or as a consequence of the following:</w:t>
      </w:r>
    </w:p>
    <w:p w14:paraId="0E0554CF" w14:textId="30CA1DE8" w:rsidR="00C554BF" w:rsidRDefault="00C554BF" w:rsidP="00C554BF">
      <w:pPr>
        <w:pStyle w:val="COTCOCLV5-ASDEFCON"/>
      </w:pPr>
      <w:r>
        <w:t>the Product being supported or Deliverable being stored, installed, configured, used, maintained or modified by the Commonwealth or a Commonwealth Contractor in a way that deviates from any authorised specifications, instructions or manuals, unless such deviation is necessary to enable the Product or Deliverable  to function and be fit for its intended purpose;</w:t>
      </w:r>
    </w:p>
    <w:p w14:paraId="7D93473D" w14:textId="77777777" w:rsidR="00C554BF" w:rsidRDefault="00C554BF" w:rsidP="00C554BF">
      <w:pPr>
        <w:pStyle w:val="COTCOCLV5-ASDEFCON"/>
      </w:pPr>
      <w:r>
        <w:lastRenderedPageBreak/>
        <w:t>an Excepted Risk occurring; or</w:t>
      </w:r>
    </w:p>
    <w:p w14:paraId="1620D84A" w14:textId="3EC23492" w:rsidR="00C554BF" w:rsidRDefault="00C554BF" w:rsidP="00C554BF">
      <w:pPr>
        <w:pStyle w:val="COTCOCLV5-ASDEFCON"/>
      </w:pPr>
      <w:r>
        <w:t xml:space="preserve">a breach of a general law duty or an applicable law by an Unrelated Party, except to the extent that the Contractor is liable for such damage under clause </w:t>
      </w:r>
      <w:r w:rsidRPr="006D3427">
        <w:fldChar w:fldCharType="begin"/>
      </w:r>
      <w:r w:rsidRPr="006D3427">
        <w:instrText xml:space="preserve"> REF _Ref530122847 \w \h  \* MERGEFORMAT </w:instrText>
      </w:r>
      <w:r w:rsidRPr="006D3427">
        <w:fldChar w:fldCharType="separate"/>
      </w:r>
      <w:r w:rsidR="00902F31">
        <w:t>10.4.2</w:t>
      </w:r>
      <w:r w:rsidRPr="006D3427">
        <w:fldChar w:fldCharType="end"/>
      </w:r>
      <w:r>
        <w:t>.</w:t>
      </w:r>
    </w:p>
    <w:p w14:paraId="05163C5E" w14:textId="0F304778" w:rsidR="00C554BF" w:rsidRDefault="00C554BF" w:rsidP="00C554BF">
      <w:pPr>
        <w:pStyle w:val="COTCOCLV3-ASDEFCON"/>
      </w:pPr>
      <w:bookmarkStart w:id="2689" w:name="_Ref20398632"/>
      <w:r>
        <w:t xml:space="preserve">To the extent that any identified Defect is determined by the Commonwealth to have arisen out of or as an act or omission under a contract referred to in clause </w:t>
      </w:r>
      <w:r w:rsidRPr="001A18A6">
        <w:fldChar w:fldCharType="begin"/>
      </w:r>
      <w:r w:rsidRPr="006E22F7">
        <w:instrText xml:space="preserve"> REF _Ref530407289 \r \h </w:instrText>
      </w:r>
      <w:r w:rsidRPr="001A18A6">
        <w:instrText xml:space="preserve"> \* MERGEFORMAT </w:instrText>
      </w:r>
      <w:r w:rsidRPr="001A18A6">
        <w:fldChar w:fldCharType="separate"/>
      </w:r>
      <w:r w:rsidR="00902F31">
        <w:t>8.2.2b</w:t>
      </w:r>
      <w:r w:rsidRPr="001A18A6">
        <w:fldChar w:fldCharType="end"/>
      </w:r>
      <w:r w:rsidRPr="009D7E13">
        <w:rPr>
          <w:color w:val="auto"/>
        </w:rPr>
        <w:t>, and the Commonwealth determines that rectification of the Defect is covered by that other contract (for example, within that contract’s defect notification period), then</w:t>
      </w:r>
      <w:bookmarkEnd w:id="2689"/>
      <w:r>
        <w:rPr>
          <w:color w:val="auto"/>
        </w:rPr>
        <w:t xml:space="preserve"> </w:t>
      </w:r>
      <w:r w:rsidRPr="009D7E13">
        <w:rPr>
          <w:color w:val="auto"/>
        </w:rPr>
        <w:t>the Contractor shall assist the Commonwealth in the gathering of evidence to support a claim under that other contract</w:t>
      </w:r>
      <w:r w:rsidRPr="00B00373">
        <w:t>.</w:t>
      </w:r>
    </w:p>
    <w:p w14:paraId="41169F71" w14:textId="0D53D849" w:rsidR="00C554BF" w:rsidRDefault="00C554BF" w:rsidP="00C554BF">
      <w:pPr>
        <w:pStyle w:val="COTCOCLV3-ASDEFCON"/>
      </w:pPr>
      <w:r>
        <w:t xml:space="preserve">The Contractor’s obligations under clause </w:t>
      </w:r>
      <w:r w:rsidRPr="001A18A6">
        <w:fldChar w:fldCharType="begin"/>
      </w:r>
      <w:r w:rsidRPr="006E22F7">
        <w:instrText xml:space="preserve"> REF _Ref529954432 \r \h </w:instrText>
      </w:r>
      <w:r w:rsidRPr="001A18A6">
        <w:instrText xml:space="preserve"> \* MERGEFORMAT </w:instrText>
      </w:r>
      <w:r w:rsidRPr="001A18A6">
        <w:fldChar w:fldCharType="separate"/>
      </w:r>
      <w:r w:rsidR="00902F31">
        <w:t>8.2.1</w:t>
      </w:r>
      <w:r w:rsidRPr="001A18A6">
        <w:fldChar w:fldCharType="end"/>
      </w:r>
      <w:r>
        <w:t xml:space="preserve"> do not require the Contractor to rectify a Defect in GFM incorporated into Deliverables except to the extent that the Defect:</w:t>
      </w:r>
    </w:p>
    <w:p w14:paraId="1BEF7BDC" w14:textId="77777777" w:rsidR="00C554BF" w:rsidRDefault="00C554BF" w:rsidP="00C554BF">
      <w:pPr>
        <w:pStyle w:val="COTCOCLV4-ASDEFCON"/>
      </w:pPr>
      <w:r>
        <w:t>arose out of or as a consequence of a Contractor Default; or</w:t>
      </w:r>
    </w:p>
    <w:p w14:paraId="4D6F572D" w14:textId="77777777" w:rsidR="00C554BF" w:rsidRDefault="00C554BF" w:rsidP="00C554BF">
      <w:pPr>
        <w:pStyle w:val="COTCOCLV4-ASDEFCON"/>
      </w:pPr>
      <w:r>
        <w:t xml:space="preserve">was </w:t>
      </w:r>
      <w:r w:rsidRPr="00D53F92">
        <w:t>present in the item when it was provided to the Commonwealth by or through the Contractor or a Related Body Corporate of the Contractor (whether under the Contract or another contract).</w:t>
      </w:r>
    </w:p>
    <w:p w14:paraId="4370324A" w14:textId="4C907510" w:rsidR="00C554BF" w:rsidRDefault="00C554BF" w:rsidP="00C554BF">
      <w:pPr>
        <w:pStyle w:val="COTCOCLV3-ASDEFCON"/>
      </w:pPr>
      <w:bookmarkStart w:id="2690" w:name="_Ref20398692"/>
      <w:r>
        <w:t xml:space="preserve">Subject to clauses </w:t>
      </w:r>
      <w:r w:rsidRPr="001A18A6">
        <w:fldChar w:fldCharType="begin"/>
      </w:r>
      <w:r w:rsidRPr="006E22F7">
        <w:instrText xml:space="preserve"> REF _Ref529955070 \r \h </w:instrText>
      </w:r>
      <w:r w:rsidRPr="001A18A6">
        <w:instrText xml:space="preserve"> \* MERGEFORMAT </w:instrText>
      </w:r>
      <w:r w:rsidRPr="001A18A6">
        <w:fldChar w:fldCharType="separate"/>
      </w:r>
      <w:r w:rsidR="00902F31">
        <w:t>8.2.2</w:t>
      </w:r>
      <w:r w:rsidRPr="001A18A6">
        <w:fldChar w:fldCharType="end"/>
      </w:r>
      <w:r>
        <w:t xml:space="preserve"> </w:t>
      </w:r>
      <w:r w:rsidRPr="0010198F">
        <w:t xml:space="preserve">and </w:t>
      </w:r>
      <w:r w:rsidRPr="001A18A6">
        <w:fldChar w:fldCharType="begin"/>
      </w:r>
      <w:r w:rsidRPr="006E22F7">
        <w:instrText xml:space="preserve"> REF _Ref529955343 \r \h  \* MERGEFORMAT </w:instrText>
      </w:r>
      <w:r w:rsidRPr="001A18A6">
        <w:fldChar w:fldCharType="separate"/>
      </w:r>
      <w:r w:rsidR="00902F31">
        <w:t>8.2.9</w:t>
      </w:r>
      <w:r w:rsidRPr="001A18A6">
        <w:fldChar w:fldCharType="end"/>
      </w:r>
      <w:r>
        <w:t>, the Contractor shall bear all costs of, and incidental to</w:t>
      </w:r>
      <w:r w:rsidRPr="00A20806">
        <w:rPr>
          <w:rFonts w:cs="Arial"/>
        </w:rPr>
        <w:t xml:space="preserve"> </w:t>
      </w:r>
      <w:r>
        <w:rPr>
          <w:rFonts w:cs="Arial"/>
        </w:rPr>
        <w:t xml:space="preserve">any rectification work performed under clause </w:t>
      </w:r>
      <w:r>
        <w:fldChar w:fldCharType="begin"/>
      </w:r>
      <w:r>
        <w:instrText xml:space="preserve"> REF _Ref529954432 \r \h </w:instrText>
      </w:r>
      <w:r>
        <w:fldChar w:fldCharType="separate"/>
      </w:r>
      <w:r w:rsidR="00902F31">
        <w:t>8.2.1</w:t>
      </w:r>
      <w:r>
        <w:fldChar w:fldCharType="end"/>
      </w:r>
      <w:r>
        <w:t>, including the costs of any removal, disassembly, packing, freight relevant testing, re-assembly and reinstallation, except to the extent that the Commonwealth Representative otherwise reasonably agrees.</w:t>
      </w:r>
      <w:bookmarkEnd w:id="2690"/>
    </w:p>
    <w:p w14:paraId="42460BA9" w14:textId="36505F79" w:rsidR="00C554BF" w:rsidRDefault="00C554BF" w:rsidP="00C554BF">
      <w:pPr>
        <w:pStyle w:val="COTCOCLV3-ASDEFCON"/>
      </w:pPr>
      <w:bookmarkStart w:id="2691" w:name="_Ref529955165"/>
      <w:r>
        <w:t xml:space="preserve">If the Contractor fails to rectify a Defect within the period specified in clause </w:t>
      </w:r>
      <w:r w:rsidRPr="001A18A6">
        <w:fldChar w:fldCharType="begin"/>
      </w:r>
      <w:r w:rsidRPr="001A18A6">
        <w:instrText xml:space="preserve"> REF _Ref529954432 \r \h  \* MERGEFORMAT </w:instrText>
      </w:r>
      <w:r w:rsidRPr="001A18A6">
        <w:fldChar w:fldCharType="separate"/>
      </w:r>
      <w:r w:rsidR="00902F31">
        <w:t>8.2.1</w:t>
      </w:r>
      <w:r w:rsidRPr="001A18A6">
        <w:fldChar w:fldCharType="end"/>
      </w:r>
      <w:r>
        <w:t>, the Commonwealth may itself or by a third party</w:t>
      </w:r>
      <w:r w:rsidRPr="00BD32F5">
        <w:rPr>
          <w:rFonts w:cs="Arial"/>
        </w:rPr>
        <w:t xml:space="preserve"> </w:t>
      </w:r>
      <w:r>
        <w:rPr>
          <w:rFonts w:cs="Arial"/>
        </w:rPr>
        <w:t>ensure that the rectification is performed</w:t>
      </w:r>
      <w:r>
        <w:t xml:space="preserve">.  The Commonwealth may elect to recover from the Contractor under clause </w:t>
      </w:r>
      <w:r w:rsidRPr="001A18A6">
        <w:fldChar w:fldCharType="begin"/>
      </w:r>
      <w:r w:rsidRPr="001A18A6">
        <w:instrText xml:space="preserve"> REF _Ref300817982 \r \h  \* MERGEFORMAT </w:instrText>
      </w:r>
      <w:r w:rsidRPr="001A18A6">
        <w:fldChar w:fldCharType="separate"/>
      </w:r>
      <w:r w:rsidR="00902F31">
        <w:t>13.6</w:t>
      </w:r>
      <w:r w:rsidRPr="001A18A6">
        <w:fldChar w:fldCharType="end"/>
      </w:r>
      <w:r>
        <w:t xml:space="preserve"> the amount of the Commonwealth’s costs of rectifying the Defect.  No amount shall be owing to the Commonwealth under this clause </w:t>
      </w:r>
      <w:r w:rsidRPr="001A18A6">
        <w:fldChar w:fldCharType="begin"/>
      </w:r>
      <w:r w:rsidRPr="001A18A6">
        <w:instrText xml:space="preserve"> REF _Ref529955165 \r \h  \* MERGEFORMAT </w:instrText>
      </w:r>
      <w:r w:rsidRPr="001A18A6">
        <w:fldChar w:fldCharType="separate"/>
      </w:r>
      <w:r w:rsidR="00902F31">
        <w:t>8.2.6</w:t>
      </w:r>
      <w:r w:rsidRPr="001A18A6">
        <w:fldChar w:fldCharType="end"/>
      </w:r>
      <w:r>
        <w:t xml:space="preserve"> until the Commonwealth elects to recover the amount.</w:t>
      </w:r>
      <w:bookmarkEnd w:id="2691"/>
    </w:p>
    <w:p w14:paraId="143A36E0" w14:textId="6BACC11D" w:rsidR="00C554BF" w:rsidRDefault="00C554BF" w:rsidP="00C554BF">
      <w:pPr>
        <w:pStyle w:val="COTCOCLV3-ASDEFCON"/>
      </w:pPr>
      <w:r>
        <w:t xml:space="preserve">If a Defect (other than a Latent Defect) in any Services is rectified in accordance with clause </w:t>
      </w:r>
      <w:r w:rsidRPr="001A18A6">
        <w:fldChar w:fldCharType="begin"/>
      </w:r>
      <w:r w:rsidRPr="006E22F7">
        <w:instrText xml:space="preserve"> REF _Ref529954432 \r \h </w:instrText>
      </w:r>
      <w:r w:rsidRPr="001A18A6">
        <w:instrText xml:space="preserve"> \* MERGEFORMAT </w:instrText>
      </w:r>
      <w:r w:rsidRPr="001A18A6">
        <w:fldChar w:fldCharType="separate"/>
      </w:r>
      <w:r w:rsidR="00902F31">
        <w:t>8.2.1</w:t>
      </w:r>
      <w:r w:rsidRPr="001A18A6">
        <w:fldChar w:fldCharType="end"/>
      </w:r>
      <w:r>
        <w:t>, the Defect Rectification Period for the affected Services shall expire on the later of:</w:t>
      </w:r>
    </w:p>
    <w:p w14:paraId="1857F91B" w14:textId="77777777" w:rsidR="00C554BF" w:rsidRDefault="00C554BF" w:rsidP="00C554BF">
      <w:pPr>
        <w:pStyle w:val="COTCOCLV4-ASDEFCON"/>
      </w:pPr>
      <w:r>
        <w:t>the end of the original Defect Rectification Period; or</w:t>
      </w:r>
    </w:p>
    <w:p w14:paraId="01FC5076" w14:textId="77777777" w:rsidR="00C554BF" w:rsidRDefault="00C554BF" w:rsidP="00C554BF">
      <w:pPr>
        <w:pStyle w:val="COTCOCLV4-ASDEFCON"/>
      </w:pPr>
      <w:r>
        <w:t>the date that is half the original Defect Rectification Period after the rectified Products or Deliverables are returned to the Commonwealth.</w:t>
      </w:r>
    </w:p>
    <w:p w14:paraId="47A77591" w14:textId="2394013E" w:rsidR="00C554BF" w:rsidRDefault="00C554BF" w:rsidP="00C554BF">
      <w:pPr>
        <w:pStyle w:val="COTCOCLV3-ASDEFCON"/>
      </w:pPr>
      <w:bookmarkStart w:id="2692" w:name="_Ref529955324"/>
      <w:r>
        <w:t xml:space="preserve">If the Contractor has performed rectification work as required by this clause </w:t>
      </w:r>
      <w:r w:rsidRPr="001A18A6">
        <w:fldChar w:fldCharType="begin"/>
      </w:r>
      <w:r w:rsidRPr="006E22F7">
        <w:instrText xml:space="preserve"> REF _Ref529955302 \r \h </w:instrText>
      </w:r>
      <w:r w:rsidRPr="001A18A6">
        <w:instrText xml:space="preserve"> \* MERGEFORMAT </w:instrText>
      </w:r>
      <w:r w:rsidRPr="001A18A6">
        <w:fldChar w:fldCharType="separate"/>
      </w:r>
      <w:r w:rsidR="00902F31">
        <w:t>8.2</w:t>
      </w:r>
      <w:r w:rsidRPr="001A18A6">
        <w:fldChar w:fldCharType="end"/>
      </w:r>
      <w:r>
        <w:t xml:space="preserve"> and the Commonwealth is not satisfied that the Defect has been rectified, the Contractor shall perform any additional tests that are required by the Commonwealth to determine whether the Defect has been rectified.</w:t>
      </w:r>
      <w:bookmarkEnd w:id="2692"/>
    </w:p>
    <w:p w14:paraId="7E560614" w14:textId="2C0B5A01" w:rsidR="00C554BF" w:rsidRDefault="00C554BF" w:rsidP="00C554BF">
      <w:pPr>
        <w:pStyle w:val="COTCOCLV3-ASDEFCON"/>
      </w:pPr>
      <w:bookmarkStart w:id="2693" w:name="_Ref529955343"/>
      <w:r>
        <w:t xml:space="preserve">If tests conducted under clause </w:t>
      </w:r>
      <w:r w:rsidRPr="001A18A6">
        <w:fldChar w:fldCharType="begin"/>
      </w:r>
      <w:r w:rsidRPr="006E22F7">
        <w:instrText xml:space="preserve"> REF _Ref529955324 \r \h </w:instrText>
      </w:r>
      <w:r w:rsidRPr="001A18A6">
        <w:instrText xml:space="preserve"> \* MERGEFORMAT </w:instrText>
      </w:r>
      <w:r w:rsidRPr="001A18A6">
        <w:fldChar w:fldCharType="separate"/>
      </w:r>
      <w:r w:rsidR="00902F31">
        <w:t>8.2.8</w:t>
      </w:r>
      <w:r w:rsidRPr="001A18A6">
        <w:fldChar w:fldCharType="end"/>
      </w:r>
      <w:r>
        <w:t xml:space="preserve"> show that the Defect has been rectified, the cost of the tests shall be borne by the Commonwealth.  If the tests show that the Defect has not been rectified:</w:t>
      </w:r>
      <w:bookmarkEnd w:id="2693"/>
    </w:p>
    <w:p w14:paraId="45342C45" w14:textId="77777777" w:rsidR="00C554BF" w:rsidRDefault="00C554BF" w:rsidP="00C554BF">
      <w:pPr>
        <w:pStyle w:val="COTCOCLV4-ASDEFCON"/>
      </w:pPr>
      <w:r>
        <w:t>the Contractor shall rectify the Defect as soon as practicable; and</w:t>
      </w:r>
    </w:p>
    <w:p w14:paraId="7D932868" w14:textId="77777777" w:rsidR="00C554BF" w:rsidRDefault="00C554BF" w:rsidP="00C554BF">
      <w:pPr>
        <w:pStyle w:val="COTCOCLV4-ASDEFCON"/>
      </w:pPr>
      <w:r>
        <w:t>the costs of the rectification work and the tests shall be borne by the Contractor.</w:t>
      </w:r>
    </w:p>
    <w:p w14:paraId="118219B7" w14:textId="1673132C" w:rsidR="00C554BF" w:rsidRDefault="00C554BF" w:rsidP="00C554BF">
      <w:pPr>
        <w:pStyle w:val="COTCOCLV3-ASDEFCON"/>
      </w:pPr>
      <w:bookmarkStart w:id="2694" w:name="_Ref20398755"/>
      <w:r>
        <w:t xml:space="preserve">Nothing under this clause </w:t>
      </w:r>
      <w:r>
        <w:rPr>
          <w:highlight w:val="yellow"/>
        </w:rPr>
        <w:fldChar w:fldCharType="begin"/>
      </w:r>
      <w:r>
        <w:instrText xml:space="preserve"> REF _Ref529955302 \r \h </w:instrText>
      </w:r>
      <w:r>
        <w:rPr>
          <w:highlight w:val="yellow"/>
        </w:rPr>
      </w:r>
      <w:r>
        <w:rPr>
          <w:highlight w:val="yellow"/>
        </w:rPr>
        <w:fldChar w:fldCharType="separate"/>
      </w:r>
      <w:r w:rsidR="00902F31">
        <w:t>8.2</w:t>
      </w:r>
      <w:r>
        <w:rPr>
          <w:highlight w:val="yellow"/>
        </w:rPr>
        <w:fldChar w:fldCharType="end"/>
      </w:r>
      <w:r>
        <w:t xml:space="preserve"> limits or affects:</w:t>
      </w:r>
      <w:bookmarkEnd w:id="2694"/>
    </w:p>
    <w:p w14:paraId="472145BD" w14:textId="65559317" w:rsidR="00C554BF" w:rsidRDefault="00C554BF" w:rsidP="00C554BF">
      <w:pPr>
        <w:pStyle w:val="COTCOCLV4-ASDEFCON"/>
      </w:pPr>
      <w:r>
        <w:t xml:space="preserve">the obligations of the Contractor under clause </w:t>
      </w:r>
      <w:r>
        <w:fldChar w:fldCharType="begin"/>
      </w:r>
      <w:r>
        <w:instrText xml:space="preserve"> REF _Ref20398825 \r \h </w:instrText>
      </w:r>
      <w:r>
        <w:fldChar w:fldCharType="separate"/>
      </w:r>
      <w:r w:rsidR="00902F31">
        <w:t>3.2</w:t>
      </w:r>
      <w:r>
        <w:fldChar w:fldCharType="end"/>
      </w:r>
      <w:r>
        <w:t xml:space="preserve">, </w:t>
      </w:r>
      <w:r>
        <w:rPr>
          <w:highlight w:val="yellow"/>
        </w:rPr>
        <w:fldChar w:fldCharType="begin"/>
      </w:r>
      <w:r>
        <w:instrText xml:space="preserve"> REF _Ref20398798 \r \h </w:instrText>
      </w:r>
      <w:r>
        <w:rPr>
          <w:highlight w:val="yellow"/>
        </w:rPr>
      </w:r>
      <w:r>
        <w:rPr>
          <w:highlight w:val="yellow"/>
        </w:rPr>
        <w:fldChar w:fldCharType="separate"/>
      </w:r>
      <w:r w:rsidR="00902F31">
        <w:t>3.3</w:t>
      </w:r>
      <w:r>
        <w:rPr>
          <w:highlight w:val="yellow"/>
        </w:rPr>
        <w:fldChar w:fldCharType="end"/>
      </w:r>
      <w:r w:rsidRPr="002E1826">
        <w:t>,</w:t>
      </w:r>
      <w:r w:rsidRPr="00A82965">
        <w:t xml:space="preserve"> </w:t>
      </w:r>
      <w:r w:rsidRPr="00A82965">
        <w:fldChar w:fldCharType="begin"/>
      </w:r>
      <w:r w:rsidRPr="00A82965">
        <w:instrText xml:space="preserve"> REF _Ref530122957 \r \h </w:instrText>
      </w:r>
      <w:r>
        <w:instrText xml:space="preserve"> \* MERGEFORMAT </w:instrText>
      </w:r>
      <w:r w:rsidRPr="00A82965">
        <w:fldChar w:fldCharType="separate"/>
      </w:r>
      <w:r w:rsidR="00902F31">
        <w:t>10.3</w:t>
      </w:r>
      <w:r w:rsidRPr="00A82965">
        <w:fldChar w:fldCharType="end"/>
      </w:r>
      <w:r w:rsidRPr="00A82965">
        <w:t xml:space="preserve"> </w:t>
      </w:r>
      <w:r w:rsidRPr="002E1826">
        <w:t xml:space="preserve">or </w:t>
      </w:r>
      <w:r w:rsidRPr="00A82965">
        <w:fldChar w:fldCharType="begin"/>
      </w:r>
      <w:r w:rsidRPr="005E57CC">
        <w:instrText xml:space="preserve"> REF _Ref530122945 \r \h </w:instrText>
      </w:r>
      <w:r>
        <w:instrText xml:space="preserve"> \* MERGEFORMAT </w:instrText>
      </w:r>
      <w:r w:rsidRPr="00A82965">
        <w:fldChar w:fldCharType="separate"/>
      </w:r>
      <w:r w:rsidR="00902F31">
        <w:t>10.4</w:t>
      </w:r>
      <w:r w:rsidRPr="00A82965">
        <w:fldChar w:fldCharType="end"/>
      </w:r>
      <w:r>
        <w:t>; or</w:t>
      </w:r>
    </w:p>
    <w:p w14:paraId="627D4FB4" w14:textId="77777777" w:rsidR="00C554BF" w:rsidRDefault="00C554BF" w:rsidP="00C554BF">
      <w:pPr>
        <w:pStyle w:val="COTCOCLV4-ASDEFCON"/>
      </w:pPr>
      <w:r>
        <w:t>any other right of the Commonwealth under the Contract or otherwise arising out of or as a consequence of a Defect.</w:t>
      </w:r>
    </w:p>
    <w:p w14:paraId="7C67A9BE" w14:textId="77777777" w:rsidR="00C554BF" w:rsidRDefault="00C554BF">
      <w:pPr>
        <w:pStyle w:val="COTCOCLV2-ASDEFCON"/>
      </w:pPr>
      <w:bookmarkStart w:id="2695" w:name="_Toc2236509"/>
      <w:bookmarkStart w:id="2696" w:name="_Toc226018912"/>
      <w:r>
        <w:t>Manufacturer and Other Warranties (Optional)</w:t>
      </w:r>
      <w:bookmarkEnd w:id="2695"/>
      <w:bookmarkEnd w:id="2696"/>
    </w:p>
    <w:p w14:paraId="2FE7D9CE" w14:textId="67D1CC01" w:rsidR="00C554BF" w:rsidRDefault="00C554BF" w:rsidP="00C554BF">
      <w:pPr>
        <w:pStyle w:val="NoteToTenderers-ASDEFCON"/>
      </w:pPr>
      <w:r>
        <w:t xml:space="preserve">Note to tenderers: </w:t>
      </w:r>
      <w:r w:rsidR="003246BE">
        <w:t xml:space="preserve"> </w:t>
      </w:r>
      <w:r>
        <w:t xml:space="preserve">This clause may be included if there are warranties that are available from the relevant manufacturer or supplier that will extend beyond the end of the relevant Defect Rectification Period and these warranties represent value for money for the Commonwealth. </w:t>
      </w:r>
      <w:r w:rsidR="003246BE">
        <w:t xml:space="preserve"> </w:t>
      </w:r>
      <w:r>
        <w:t>Tenderers should identify any warranties of this nature in their tenders, including the additional cost (if any) associated with such warranties.</w:t>
      </w:r>
    </w:p>
    <w:p w14:paraId="6C9B905F" w14:textId="77777777" w:rsidR="00C554BF" w:rsidRPr="00A3113C" w:rsidRDefault="00C554BF" w:rsidP="00C554BF">
      <w:pPr>
        <w:pStyle w:val="COTCOCLV3-ASDEFCON"/>
      </w:pPr>
      <w:r>
        <w:t>The Contractor shall ensure that the Commonwealth obtains the benefit of any manufacturer, supplier or other third party warranty applicable to the Services (including after the expiry of the Defect Rectification Period for the relevant Services).</w:t>
      </w:r>
    </w:p>
    <w:p w14:paraId="26FE72DE" w14:textId="2552AEDC" w:rsidR="00C554BF" w:rsidRPr="00A3113C" w:rsidRDefault="00C554BF">
      <w:pPr>
        <w:pStyle w:val="COTCOCLV1-ASDEFCON"/>
      </w:pPr>
      <w:bookmarkStart w:id="2697" w:name="_Toc6998824"/>
      <w:bookmarkStart w:id="2698" w:name="_Toc13464299"/>
      <w:bookmarkStart w:id="2699" w:name="_Toc13487444"/>
      <w:bookmarkStart w:id="2700" w:name="_Toc13658815"/>
      <w:bookmarkStart w:id="2701" w:name="_Toc14257905"/>
      <w:bookmarkStart w:id="2702" w:name="_Toc14434545"/>
      <w:bookmarkStart w:id="2703" w:name="_Toc14434967"/>
      <w:bookmarkStart w:id="2704" w:name="_Toc14435391"/>
      <w:bookmarkStart w:id="2705" w:name="_Toc14435812"/>
      <w:bookmarkStart w:id="2706" w:name="_Toc14436090"/>
      <w:bookmarkStart w:id="2707" w:name="_Toc14685905"/>
      <w:bookmarkStart w:id="2708" w:name="_Toc14689747"/>
      <w:bookmarkStart w:id="2709" w:name="_Toc6998825"/>
      <w:bookmarkStart w:id="2710" w:name="_Toc13464300"/>
      <w:bookmarkStart w:id="2711" w:name="_Toc13487445"/>
      <w:bookmarkStart w:id="2712" w:name="_Toc13658816"/>
      <w:bookmarkStart w:id="2713" w:name="_Toc14257906"/>
      <w:bookmarkStart w:id="2714" w:name="_Toc14434546"/>
      <w:bookmarkStart w:id="2715" w:name="_Toc14434968"/>
      <w:bookmarkStart w:id="2716" w:name="_Toc14435392"/>
      <w:bookmarkStart w:id="2717" w:name="_Toc14435813"/>
      <w:bookmarkStart w:id="2718" w:name="_Toc14436091"/>
      <w:bookmarkStart w:id="2719" w:name="_Toc14685906"/>
      <w:bookmarkStart w:id="2720" w:name="_Toc14689748"/>
      <w:bookmarkStart w:id="2721" w:name="_Toc332622201"/>
      <w:bookmarkStart w:id="2722" w:name="_Toc336606500"/>
      <w:bookmarkStart w:id="2723" w:name="_Toc338402300"/>
      <w:bookmarkStart w:id="2724" w:name="_Toc336606501"/>
      <w:bookmarkStart w:id="2725" w:name="_Toc338402301"/>
      <w:bookmarkStart w:id="2726" w:name="_Toc336606509"/>
      <w:bookmarkStart w:id="2727" w:name="_Toc338402309"/>
      <w:bookmarkStart w:id="2728" w:name="_Ref13666777"/>
      <w:bookmarkStart w:id="2729" w:name="_Ref13226653"/>
      <w:bookmarkStart w:id="2730" w:name="_Toc300913897"/>
      <w:bookmarkStart w:id="2731" w:name="_Toc226018913"/>
      <w:bookmarkEnd w:id="2508"/>
      <w:bookmarkEnd w:id="2579"/>
      <w:bookmarkEnd w:id="2580"/>
      <w:bookmarkEnd w:id="2581"/>
      <w:bookmarkEnd w:id="2582"/>
      <w:bookmarkEnd w:id="2583"/>
      <w:bookmarkEnd w:id="2584"/>
      <w:bookmarkEnd w:id="2585"/>
      <w:bookmarkEnd w:id="2586"/>
      <w:bookmarkEnd w:id="2587"/>
      <w:bookmarkEnd w:id="2588"/>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r w:rsidRPr="00A3113C">
        <w:lastRenderedPageBreak/>
        <w:t>I</w:t>
      </w:r>
      <w:r>
        <w:t>NSURANCE</w:t>
      </w:r>
      <w:bookmarkEnd w:id="2728"/>
      <w:bookmarkEnd w:id="2729"/>
      <w:r w:rsidRPr="00A3113C">
        <w:t xml:space="preserve"> </w:t>
      </w:r>
      <w:bookmarkEnd w:id="2730"/>
      <w:r w:rsidR="00DD239A">
        <w:t>(CORE)</w:t>
      </w:r>
      <w:bookmarkEnd w:id="2731"/>
    </w:p>
    <w:p w14:paraId="0A8966EC" w14:textId="77777777" w:rsidR="00C554BF" w:rsidRPr="00A3113C" w:rsidRDefault="00C554BF">
      <w:pPr>
        <w:pStyle w:val="COTCOCLV2-ASDEFCON"/>
      </w:pPr>
      <w:bookmarkStart w:id="2732" w:name="_Ref300231313"/>
      <w:bookmarkStart w:id="2733" w:name="_Toc300913898"/>
      <w:bookmarkStart w:id="2734" w:name="_Ref300920728"/>
      <w:bookmarkStart w:id="2735" w:name="_Ref325662373"/>
      <w:bookmarkStart w:id="2736" w:name="_Ref325663142"/>
      <w:bookmarkStart w:id="2737" w:name="_Ref337214312"/>
      <w:bookmarkStart w:id="2738" w:name="_Ref337214325"/>
      <w:bookmarkStart w:id="2739" w:name="_Ref337214515"/>
      <w:bookmarkStart w:id="2740" w:name="_Ref337215261"/>
      <w:bookmarkStart w:id="2741" w:name="_Ref337215491"/>
      <w:bookmarkStart w:id="2742" w:name="_Ref341191338"/>
      <w:bookmarkStart w:id="2743" w:name="_Ref449520657"/>
      <w:bookmarkStart w:id="2744" w:name="_Ref14167716"/>
      <w:bookmarkStart w:id="2745" w:name="_Toc226018914"/>
      <w:r w:rsidRPr="00A3113C">
        <w:t>Insurance</w:t>
      </w:r>
      <w:bookmarkEnd w:id="2732"/>
      <w:r w:rsidRPr="00A3113C">
        <w:t xml:space="preserve"> (Core)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B7F403F" w14:textId="77777777" w:rsidR="00EB498C" w:rsidRDefault="00EB498C" w:rsidP="00EB498C">
      <w:pPr>
        <w:pStyle w:val="NoteToDrafters-ASDEFCON"/>
      </w:pPr>
      <w:r w:rsidRPr="00A3113C">
        <w:t xml:space="preserve">Note to drafters:  </w:t>
      </w:r>
      <w:r>
        <w:t>T</w:t>
      </w:r>
      <w:r w:rsidRPr="00A3113C">
        <w:t>he L</w:t>
      </w:r>
      <w:r>
        <w:t xml:space="preserve">iability </w:t>
      </w:r>
      <w:r w:rsidRPr="00A3113C">
        <w:t>R</w:t>
      </w:r>
      <w:r>
        <w:t xml:space="preserve">isk </w:t>
      </w:r>
      <w:r w:rsidRPr="00A3113C">
        <w:t>A</w:t>
      </w:r>
      <w:r>
        <w:t>ssessment (LRA)</w:t>
      </w:r>
      <w:r w:rsidRPr="00A3113C">
        <w:t xml:space="preserve"> provides the basis for determining insurance requirements</w:t>
      </w:r>
      <w:r>
        <w:t xml:space="preserve">.  </w:t>
      </w:r>
      <w:r w:rsidRPr="00A3113C">
        <w:t>Drafters are to tailor this clause by selecting only those insurance</w:t>
      </w:r>
      <w:r>
        <w:t>s</w:t>
      </w:r>
      <w:r w:rsidRPr="00A3113C">
        <w:t xml:space="preserve"> actually required for the draft Contract and by inserting the required limit of indemnity for the relevant insurances in the Details Schedule. </w:t>
      </w:r>
      <w:r>
        <w:t xml:space="preserve"> The below clause is the short form version of the ASDEFCON Insurance clause, suited to projects with lower value and less complex risks.  If the LRA supports requiring other types of insurance not listed here (such as aviation, marine or cyber insurance), or any of the limits of indemnity exceed A$25 million, refer to the ASDEFCON (Support) template for the long form insurance clause.  </w:t>
      </w:r>
    </w:p>
    <w:p w14:paraId="1BD08D20" w14:textId="77777777" w:rsidR="00EB498C" w:rsidRDefault="00EB498C" w:rsidP="00EB498C">
      <w:pPr>
        <w:pStyle w:val="NoteToDrafters-ASDEFCON"/>
      </w:pPr>
      <w:r>
        <w:t>D</w:t>
      </w:r>
      <w:r w:rsidRPr="00A3113C">
        <w:t xml:space="preserve">rafters </w:t>
      </w:r>
      <w:r>
        <w:t>should</w:t>
      </w:r>
      <w:r w:rsidRPr="00A3113C">
        <w:t xml:space="preserve"> </w:t>
      </w:r>
      <w:r>
        <w:t xml:space="preserve">also </w:t>
      </w:r>
      <w:r w:rsidRPr="00A3113C">
        <w:t xml:space="preserve">refer to the ASDEFCON Insurance Handbook </w:t>
      </w:r>
      <w:r>
        <w:t xml:space="preserve">and seek support </w:t>
      </w:r>
      <w:r w:rsidRPr="00F26E15">
        <w:rPr>
          <w:szCs w:val="20"/>
        </w:rPr>
        <w:t xml:space="preserve">from contracting support officers, Defence Legal or seek specialist independent legal advice </w:t>
      </w:r>
      <w:r w:rsidRPr="00A3113C">
        <w:t>to assist with understanding and tailoring this clause.</w:t>
      </w:r>
      <w:r w:rsidRPr="009B54E4">
        <w:t xml:space="preserve"> </w:t>
      </w:r>
    </w:p>
    <w:p w14:paraId="2AC2CF1B" w14:textId="77777777" w:rsidR="00EB498C" w:rsidRDefault="00EB498C" w:rsidP="00EB498C">
      <w:pPr>
        <w:pStyle w:val="NoteToDrafters-ASDEFCON"/>
      </w:pPr>
      <w:r w:rsidRPr="00A3113C">
        <w:t xml:space="preserve">The ACIP Initiative applies to CASG procurements in accordance with </w:t>
      </w:r>
      <w:r>
        <w:t>Functional Policy (Procurement)</w:t>
      </w:r>
      <w:r w:rsidRPr="00A3113C">
        <w:t xml:space="preserve"> </w:t>
      </w:r>
      <w:r>
        <w:t xml:space="preserve">– </w:t>
      </w:r>
      <w:r w:rsidRPr="00A3113C">
        <w:rPr>
          <w:iCs/>
        </w:rPr>
        <w:t xml:space="preserve">Mandatory Procurement Policy Requirements for the </w:t>
      </w:r>
      <w:r>
        <w:rPr>
          <w:iCs/>
        </w:rPr>
        <w:t>Approved Contractor Insurance Program</w:t>
      </w:r>
      <w:r w:rsidRPr="00A3113C">
        <w:rPr>
          <w:iCs/>
        </w:rPr>
        <w:t xml:space="preserve"> Initiative</w:t>
      </w:r>
      <w:r w:rsidRPr="00A3113C">
        <w:t>.  Information on the ACIP Initiative is available at</w:t>
      </w:r>
      <w:r>
        <w:t>:</w:t>
      </w:r>
    </w:p>
    <w:p w14:paraId="0E90076B" w14:textId="1EF8C8B4" w:rsidR="00EB498C" w:rsidRDefault="006C0EDA" w:rsidP="00EB498C">
      <w:pPr>
        <w:pStyle w:val="NoteToDraftersBullets-ASDEFCON"/>
      </w:pPr>
      <w:hyperlink r:id="rId25" w:history="1">
        <w:r w:rsidR="00EB498C" w:rsidRPr="000709EE">
          <w:rPr>
            <w:rStyle w:val="Hyperlink"/>
          </w:rPr>
          <w:t>http://ibss/PublishedWebsite/LatestFinal/836F0CF2-84F0-43C2-8A34-6D34BD246B0D/Item/331E4CAE-EEBE-45A0-9DA6-9B2C24E1DE33</w:t>
        </w:r>
      </w:hyperlink>
      <w:r w:rsidR="00EB498C">
        <w:t>.</w:t>
      </w:r>
    </w:p>
    <w:p w14:paraId="467947B9" w14:textId="493851B8" w:rsidR="00EB498C" w:rsidRPr="00A3113C" w:rsidRDefault="00EB498C" w:rsidP="00EB498C">
      <w:pPr>
        <w:pStyle w:val="NoteToDrafters-ASDEFCON"/>
      </w:pPr>
      <w:r>
        <w:t xml:space="preserve">For non-CASG procurements, drafters may seek approval to apply the ACIP Initiative from the </w:t>
      </w:r>
      <w:hyperlink r:id="rId26" w:history="1">
        <w:r w:rsidRPr="00BC43CC">
          <w:rPr>
            <w:rStyle w:val="Hyperlink"/>
          </w:rPr>
          <w:t>ACIP.ManagementTeam@defence.gov.au</w:t>
        </w:r>
      </w:hyperlink>
      <w:r>
        <w:t>.</w:t>
      </w:r>
    </w:p>
    <w:p w14:paraId="35C1525C" w14:textId="79CBB5C4" w:rsidR="00EB498C" w:rsidRPr="00A3113C" w:rsidRDefault="00EB498C" w:rsidP="00EB498C">
      <w:pPr>
        <w:pStyle w:val="NoteToDrafters-ASDEFCON"/>
        <w:keepNext w:val="0"/>
      </w:pPr>
      <w:r w:rsidRPr="00A3113C">
        <w:t xml:space="preserve">Drafters using this clause for </w:t>
      </w:r>
      <w:r>
        <w:t>non</w:t>
      </w:r>
      <w:r w:rsidRPr="00A3113C">
        <w:t xml:space="preserve">-CASG procurements </w:t>
      </w:r>
      <w:r w:rsidRPr="00715F8B">
        <w:t>(unless otherwise approved by the ACIP Management Team)</w:t>
      </w:r>
      <w:r>
        <w:t xml:space="preserve"> </w:t>
      </w:r>
      <w:r w:rsidRPr="00A3113C">
        <w:t xml:space="preserve">or for CASG procurements in which no tenderer with ACIP status will participate, must delete the </w:t>
      </w:r>
      <w:r>
        <w:t>N</w:t>
      </w:r>
      <w:r w:rsidRPr="00A3113C">
        <w:t xml:space="preserve">ote to tenderers below and also delete clause </w:t>
      </w:r>
      <w:r w:rsidRPr="008A3732">
        <w:fldChar w:fldCharType="begin"/>
      </w:r>
      <w:r w:rsidRPr="008A3732">
        <w:instrText xml:space="preserve"> REF _Ref337214498 \r \h  \* MERGEFORMAT </w:instrText>
      </w:r>
      <w:r w:rsidRPr="008A3732">
        <w:fldChar w:fldCharType="separate"/>
      </w:r>
      <w:r w:rsidR="00902F31">
        <w:t>9.1.9</w:t>
      </w:r>
      <w:r w:rsidRPr="008A3732">
        <w:fldChar w:fldCharType="end"/>
      </w:r>
      <w:r w:rsidRPr="00A3113C">
        <w:t xml:space="preserve"> and its associated </w:t>
      </w:r>
      <w:r>
        <w:t>N</w:t>
      </w:r>
      <w:r w:rsidRPr="00A3113C">
        <w:t>ote to tenderers.</w:t>
      </w:r>
    </w:p>
    <w:p w14:paraId="54815835" w14:textId="41C2FF38" w:rsidR="00EB498C" w:rsidRPr="00A3113C" w:rsidRDefault="00EB498C" w:rsidP="00EB498C">
      <w:pPr>
        <w:pStyle w:val="NoteToTenderers-ASDEFCON"/>
      </w:pPr>
      <w:r w:rsidRPr="00A3113C">
        <w:t xml:space="preserve">Note to tenderers:  The operation of clause </w:t>
      </w:r>
      <w:r w:rsidRPr="008A3732">
        <w:fldChar w:fldCharType="begin"/>
      </w:r>
      <w:r w:rsidRPr="008A3732">
        <w:instrText xml:space="preserve"> REF _Ref337214312 \w \h  \* MERGEFORMAT </w:instrText>
      </w:r>
      <w:r w:rsidRPr="008A3732">
        <w:fldChar w:fldCharType="separate"/>
      </w:r>
      <w:r w:rsidR="00902F31">
        <w:t>9.1</w:t>
      </w:r>
      <w:r w:rsidRPr="008A3732">
        <w:fldChar w:fldCharType="end"/>
      </w:r>
      <w:r w:rsidRPr="00A3113C">
        <w:t xml:space="preserve"> will vary depending on whether the Contractor has Approved Contractor Insurance Program (ACIP) status and, where a Contractor has ACIP status, to the extent any of the policies required by clause </w:t>
      </w:r>
      <w:r w:rsidRPr="008A3732">
        <w:fldChar w:fldCharType="begin"/>
      </w:r>
      <w:r w:rsidRPr="008A3732">
        <w:instrText xml:space="preserve"> REF _Ref337214325 \w \h  \* MERGEFORMAT </w:instrText>
      </w:r>
      <w:r w:rsidRPr="008A3732">
        <w:fldChar w:fldCharType="separate"/>
      </w:r>
      <w:r w:rsidR="00902F31">
        <w:t>9.1</w:t>
      </w:r>
      <w:r w:rsidRPr="008A3732">
        <w:fldChar w:fldCharType="end"/>
      </w:r>
      <w:r w:rsidRPr="00A3113C">
        <w:t xml:space="preserve"> are within the Contractor’s ACIP. </w:t>
      </w:r>
    </w:p>
    <w:p w14:paraId="0121B95B" w14:textId="73456F45" w:rsidR="00EB498C" w:rsidRDefault="00EB498C" w:rsidP="00EB498C">
      <w:pPr>
        <w:pStyle w:val="NoteToTenderers-ASDEFCON"/>
      </w:pPr>
      <w:r w:rsidRPr="00A3113C">
        <w:t xml:space="preserve">As per clause </w:t>
      </w:r>
      <w:r w:rsidRPr="008A3732">
        <w:fldChar w:fldCharType="begin"/>
      </w:r>
      <w:r w:rsidRPr="008A3732">
        <w:instrText xml:space="preserve"> REF _Ref337214498 \w \h  \* MERGEFORMAT </w:instrText>
      </w:r>
      <w:r w:rsidRPr="008A3732">
        <w:fldChar w:fldCharType="separate"/>
      </w:r>
      <w:r w:rsidR="00902F31">
        <w:t>9.1.9</w:t>
      </w:r>
      <w:r w:rsidRPr="008A3732">
        <w:fldChar w:fldCharType="end"/>
      </w:r>
      <w:r w:rsidRPr="00A3113C">
        <w:t>, for Contractors with ACIP status, the Contractor will be deemed compliant with relevant requirements of this clause where the policy is within the scope of the Contractor’s ACIP.  Information on the ACIP Initiative and the list of companies with current ACIP status is at</w:t>
      </w:r>
      <w:r>
        <w:t>:</w:t>
      </w:r>
    </w:p>
    <w:p w14:paraId="05D09235" w14:textId="49CA8EFF" w:rsidR="00EB498C" w:rsidRPr="00A3113C" w:rsidRDefault="006C0EDA" w:rsidP="00EB498C">
      <w:pPr>
        <w:pStyle w:val="NoteToTenderersBullets-ASDEFCON"/>
      </w:pPr>
      <w:hyperlink r:id="rId27" w:history="1">
        <w:r w:rsidR="00EB498C">
          <w:rPr>
            <w:rStyle w:val="Hyperlink"/>
            <w:szCs w:val="24"/>
          </w:rPr>
          <w:t>https://www.defence.gov.au/business-industry/procurement/policies-guidelines-templates/procurement-guidance/acip-initiative</w:t>
        </w:r>
      </w:hyperlink>
      <w:r w:rsidR="00EB498C">
        <w:t>.</w:t>
      </w:r>
    </w:p>
    <w:p w14:paraId="12C7A769" w14:textId="630AE9BC" w:rsidR="00C554BF" w:rsidRPr="00A3113C" w:rsidRDefault="00C554BF" w:rsidP="00C554BF">
      <w:pPr>
        <w:pStyle w:val="COTCOCLV3-ASDEFCON"/>
        <w:rPr>
          <w:lang w:eastAsia="zh-CN"/>
        </w:rPr>
      </w:pPr>
      <w:bookmarkStart w:id="2746" w:name="_Ref337214683"/>
      <w:r w:rsidRPr="00A3113C">
        <w:rPr>
          <w:lang w:eastAsia="zh-CN"/>
        </w:rPr>
        <w:t xml:space="preserve">The Contractor shall effect and maintain </w:t>
      </w:r>
      <w:r w:rsidRPr="00A3113C">
        <w:t xml:space="preserve">(or be insured under) </w:t>
      </w:r>
      <w:r w:rsidRPr="00A3113C">
        <w:rPr>
          <w:lang w:eastAsia="zh-CN"/>
        </w:rPr>
        <w:t xml:space="preserve">the following insurances for the times and in the manner specified in this clause </w:t>
      </w:r>
      <w:r w:rsidRPr="008A3732">
        <w:rPr>
          <w:lang w:eastAsia="zh-CN"/>
        </w:rPr>
        <w:fldChar w:fldCharType="begin"/>
      </w:r>
      <w:r w:rsidRPr="008A3732">
        <w:rPr>
          <w:lang w:eastAsia="zh-CN"/>
        </w:rPr>
        <w:instrText xml:space="preserve"> REF _Ref325662373 \w \h  \* MERGEFORMAT </w:instrText>
      </w:r>
      <w:r w:rsidRPr="008A3732">
        <w:rPr>
          <w:lang w:eastAsia="zh-CN"/>
        </w:rPr>
      </w:r>
      <w:r w:rsidRPr="008A3732">
        <w:rPr>
          <w:lang w:eastAsia="zh-CN"/>
        </w:rPr>
        <w:fldChar w:fldCharType="separate"/>
      </w:r>
      <w:r w:rsidR="00902F31">
        <w:rPr>
          <w:lang w:eastAsia="zh-CN"/>
        </w:rPr>
        <w:t>9.1</w:t>
      </w:r>
      <w:r w:rsidRPr="008A3732">
        <w:rPr>
          <w:lang w:eastAsia="zh-CN"/>
        </w:rPr>
        <w:fldChar w:fldCharType="end"/>
      </w:r>
      <w:r w:rsidRPr="00A3113C">
        <w:t xml:space="preserve">, except to the extent that a particular risk is insured against under other insurance effected in compliance with this clause </w:t>
      </w:r>
      <w:r w:rsidRPr="008A3732">
        <w:fldChar w:fldCharType="begin"/>
      </w:r>
      <w:r w:rsidRPr="008A3732">
        <w:instrText xml:space="preserve"> REF _Ref337214515 \w \h  \* MERGEFORMAT </w:instrText>
      </w:r>
      <w:r w:rsidRPr="008A3732">
        <w:fldChar w:fldCharType="separate"/>
      </w:r>
      <w:r w:rsidR="00902F31">
        <w:t>9.1</w:t>
      </w:r>
      <w:r w:rsidRPr="008A3732">
        <w:fldChar w:fldCharType="end"/>
      </w:r>
      <w:r w:rsidRPr="00A3113C">
        <w:rPr>
          <w:lang w:eastAsia="zh-CN"/>
        </w:rPr>
        <w:t>:</w:t>
      </w:r>
      <w:bookmarkEnd w:id="2746"/>
    </w:p>
    <w:p w14:paraId="106E14EE" w14:textId="77777777" w:rsidR="00C554BF" w:rsidRPr="00A3113C" w:rsidRDefault="00C554BF" w:rsidP="00C554BF">
      <w:pPr>
        <w:pStyle w:val="COTCOCLV4-ASDEFCON"/>
      </w:pPr>
      <w:bookmarkStart w:id="2747" w:name="_Ref302112541"/>
      <w:bookmarkStart w:id="2748" w:name="_Ref306985667"/>
      <w:bookmarkStart w:id="2749" w:name="_Ref325662779"/>
      <w:bookmarkStart w:id="2750" w:name="_Ref326673851"/>
      <w:r w:rsidRPr="00A3113C">
        <w:t xml:space="preserve">workers compensation </w:t>
      </w:r>
      <w:bookmarkStart w:id="2751" w:name="_Ref302116165"/>
      <w:r w:rsidRPr="00A3113C">
        <w:t>insurance or registration as required by law</w:t>
      </w:r>
      <w:bookmarkStart w:id="2752" w:name="_Ref302112730"/>
      <w:bookmarkStart w:id="2753" w:name="_Ref307493006"/>
      <w:bookmarkEnd w:id="2747"/>
      <w:bookmarkEnd w:id="2748"/>
      <w:bookmarkEnd w:id="2749"/>
      <w:bookmarkEnd w:id="2751"/>
      <w:r>
        <w:t>, in respect of the Contractor's liability to its employees engaged in the performance of any obligation or the exercise of any right under the Contract</w:t>
      </w:r>
      <w:r w:rsidRPr="00A3113C">
        <w:t>;</w:t>
      </w:r>
      <w:bookmarkEnd w:id="2750"/>
      <w:r w:rsidRPr="00A3113C">
        <w:t xml:space="preserve"> </w:t>
      </w:r>
    </w:p>
    <w:p w14:paraId="6A25A143" w14:textId="77777777" w:rsidR="00C554BF" w:rsidRPr="003B22C7" w:rsidRDefault="00C554BF" w:rsidP="00C554BF">
      <w:pPr>
        <w:pStyle w:val="COTCOCLV4-ASDEFCON"/>
      </w:pPr>
      <w:bookmarkStart w:id="2754" w:name="_Ref325662782"/>
      <w:r w:rsidRPr="00A3113C">
        <w:t xml:space="preserve">public and products liability insurance, written on an occurrence basis with limits of indemnity not less </w:t>
      </w:r>
      <w:r w:rsidRPr="00464F3E">
        <w:t>than the relevant amounts specified in the</w:t>
      </w:r>
      <w:r w:rsidRPr="00A3113C">
        <w:t xml:space="preserve"> Details Schedule, </w:t>
      </w:r>
      <w:bookmarkEnd w:id="2752"/>
      <w:bookmarkEnd w:id="2753"/>
      <w:r w:rsidRPr="00A3113C">
        <w:t>which covers the Contractor</w:t>
      </w:r>
      <w:r>
        <w:t xml:space="preserve"> and Contractor Personnel</w:t>
      </w:r>
      <w:r w:rsidRPr="00A3113C">
        <w:t xml:space="preserve"> for their respective liabilities caused by, arising out of, or in connection with the negligent performance of any obligation or the exercise of any right under the Contract</w:t>
      </w:r>
      <w:r w:rsidRPr="00CB1398">
        <w:t xml:space="preserve"> by the Contractor</w:t>
      </w:r>
      <w:r>
        <w:t xml:space="preserve"> or</w:t>
      </w:r>
      <w:r w:rsidRPr="00CB1398">
        <w:t xml:space="preserve"> </w:t>
      </w:r>
      <w:r>
        <w:t>Contractor Personnel</w:t>
      </w:r>
      <w:r w:rsidRPr="00CB1398">
        <w:t xml:space="preserve">. </w:t>
      </w:r>
      <w:r w:rsidRPr="001F363D">
        <w:rPr>
          <w:b/>
          <w:i/>
          <w:highlight w:val="lightGray"/>
        </w:rPr>
        <w:t xml:space="preserve">[Note: </w:t>
      </w:r>
      <w:r>
        <w:rPr>
          <w:b/>
          <w:i/>
          <w:highlight w:val="lightGray"/>
        </w:rPr>
        <w:t xml:space="preserve"> </w:t>
      </w:r>
      <w:r w:rsidRPr="001F363D">
        <w:rPr>
          <w:b/>
          <w:i/>
          <w:highlight w:val="lightGray"/>
        </w:rPr>
        <w:t>The following sentence is optional and should be used where the works under the contract will occur only in Australia and the acquired items will not be used outside of Australia.]</w:t>
      </w:r>
      <w:r>
        <w:t xml:space="preserve"> </w:t>
      </w:r>
      <w:r w:rsidRPr="00CB1398">
        <w:t xml:space="preserve">This insurance </w:t>
      </w:r>
      <w:r>
        <w:t>shall</w:t>
      </w:r>
      <w:r w:rsidRPr="00CB1398">
        <w:t xml:space="preserve"> have a territorial limit which includes Australia. </w:t>
      </w:r>
      <w:r w:rsidRPr="00EA715D">
        <w:rPr>
          <w:b/>
          <w:i/>
        </w:rPr>
        <w:t>[</w:t>
      </w:r>
      <w:r w:rsidRPr="003D7448">
        <w:rPr>
          <w:b/>
          <w:i/>
          <w:highlight w:val="lightGray"/>
        </w:rPr>
        <w:t xml:space="preserve">Note:  The following </w:t>
      </w:r>
      <w:r w:rsidRPr="001F363D">
        <w:rPr>
          <w:b/>
          <w:i/>
          <w:highlight w:val="lightGray"/>
        </w:rPr>
        <w:t>sentence is optional and should be used where the works under the contract will occur in whole or part outside of Australia and the acquired items may be used outside of Australia</w:t>
      </w:r>
      <w:r w:rsidRPr="00EA715D">
        <w:rPr>
          <w:b/>
          <w:i/>
        </w:rPr>
        <w:t>.]</w:t>
      </w:r>
      <w:r w:rsidRPr="00CB1398">
        <w:t xml:space="preserve"> This insurance </w:t>
      </w:r>
      <w:r>
        <w:t>shall</w:t>
      </w:r>
      <w:r w:rsidRPr="00CB1398">
        <w:t xml:space="preserve"> have</w:t>
      </w:r>
      <w:r>
        <w:t xml:space="preserve"> a worldwide territorial limit</w:t>
      </w:r>
      <w:r w:rsidRPr="00A3113C">
        <w:t>;</w:t>
      </w:r>
      <w:bookmarkStart w:id="2755" w:name="_Ref325662871"/>
      <w:bookmarkStart w:id="2756" w:name="_Ref302112793"/>
      <w:bookmarkEnd w:id="2754"/>
    </w:p>
    <w:p w14:paraId="40A86706" w14:textId="77777777" w:rsidR="00C554BF" w:rsidRPr="009C56CE" w:rsidRDefault="00C554BF" w:rsidP="00C554BF">
      <w:pPr>
        <w:pStyle w:val="COTCOCLV4-ASDEFCON"/>
      </w:pPr>
      <w:bookmarkStart w:id="2757" w:name="_Ref333557929"/>
      <w:r w:rsidRPr="00A3113C">
        <w:t xml:space="preserve">professional indemnity insurance with a limit of indemnity of not less </w:t>
      </w:r>
      <w:r w:rsidRPr="003B22C7">
        <w:t>than the amount</w:t>
      </w:r>
      <w:r w:rsidRPr="00A3113C">
        <w:t xml:space="preserve"> specified in the Details Schedule, and including a right of reinstatement, which covers the liability of the Contractor at general law arising from a negligent breach of duty owed in a professional capacity.  Such insurance shall have a retroactive date of no later than the earlier of the commencement of the work under the Contract or any earlier </w:t>
      </w:r>
      <w:r w:rsidRPr="00A3113C">
        <w:lastRenderedPageBreak/>
        <w:t>preparatory work by the Contractor.</w:t>
      </w:r>
      <w:r>
        <w:t xml:space="preserve"> </w:t>
      </w:r>
      <w:r w:rsidRPr="003D7448">
        <w:rPr>
          <w:b/>
          <w:i/>
        </w:rPr>
        <w:t>[</w:t>
      </w:r>
      <w:r w:rsidRPr="003D7448">
        <w:rPr>
          <w:b/>
          <w:i/>
          <w:highlight w:val="lightGray"/>
        </w:rPr>
        <w:t>Note:  The following sentence is optional depending on the services and risks</w:t>
      </w:r>
      <w:r>
        <w:rPr>
          <w:b/>
          <w:i/>
          <w:highlight w:val="lightGray"/>
        </w:rPr>
        <w:t>]</w:t>
      </w:r>
      <w:r w:rsidRPr="001F363D">
        <w:rPr>
          <w:b/>
          <w:i/>
          <w:highlight w:val="lightGray"/>
        </w:rPr>
        <w:t xml:space="preserve"> </w:t>
      </w:r>
      <w:r w:rsidRPr="009C56CE">
        <w:t>Such insurance shall also:</w:t>
      </w:r>
      <w:bookmarkEnd w:id="2757"/>
    </w:p>
    <w:p w14:paraId="1785294C" w14:textId="77777777" w:rsidR="00C554BF" w:rsidRPr="009C56CE" w:rsidRDefault="00C554BF" w:rsidP="00C554BF">
      <w:pPr>
        <w:pStyle w:val="COTCOCLV5-ASDEFCON"/>
      </w:pPr>
      <w:r w:rsidRPr="009C56CE">
        <w:t xml:space="preserve">extend to cover claims related to </w:t>
      </w:r>
      <w:r>
        <w:t>S</w:t>
      </w:r>
      <w:r w:rsidRPr="009C56CE">
        <w:t>oftware and IT risks; and</w:t>
      </w:r>
    </w:p>
    <w:p w14:paraId="6A8E1376" w14:textId="77777777" w:rsidR="00C554BF" w:rsidRPr="009C56CE" w:rsidRDefault="00C554BF" w:rsidP="00C554BF">
      <w:pPr>
        <w:pStyle w:val="COTCOCLV5-ASDEFCON"/>
      </w:pPr>
      <w:r w:rsidRPr="009C56CE">
        <w:t>extend to cover claims for unintentional breaches of intellectual property rights;</w:t>
      </w:r>
      <w:bookmarkEnd w:id="2755"/>
    </w:p>
    <w:p w14:paraId="678D8150" w14:textId="77777777" w:rsidR="00C554BF" w:rsidRPr="00A3113C" w:rsidRDefault="00C554BF" w:rsidP="00C554BF">
      <w:pPr>
        <w:pStyle w:val="COTCOCLV4-ASDEFCON"/>
      </w:pPr>
      <w:bookmarkStart w:id="2758" w:name="_Ref325662250"/>
      <w:bookmarkStart w:id="2759" w:name="_Ref302112742"/>
      <w:r w:rsidRPr="00A3113C">
        <w:t>all risks property insurance covering:</w:t>
      </w:r>
      <w:bookmarkEnd w:id="2758"/>
      <w:r w:rsidRPr="00A3113C">
        <w:t xml:space="preserve"> </w:t>
      </w:r>
      <w:bookmarkEnd w:id="2759"/>
    </w:p>
    <w:p w14:paraId="3AA6C609" w14:textId="77777777" w:rsidR="00C554BF" w:rsidRPr="00A3113C" w:rsidRDefault="00C554BF" w:rsidP="00C554BF">
      <w:pPr>
        <w:pStyle w:val="COTCOCLV5-ASDEFCON"/>
      </w:pPr>
      <w:r w:rsidRPr="00A3113C">
        <w:t xml:space="preserve">tangible Deliverables unless and to the extent that the Commonwealth has expressly retained the risk of such property; </w:t>
      </w:r>
    </w:p>
    <w:p w14:paraId="2B08174B" w14:textId="77777777" w:rsidR="00C554BF" w:rsidRPr="00A3113C" w:rsidRDefault="00C554BF" w:rsidP="00C554BF">
      <w:pPr>
        <w:pStyle w:val="COTCOCLV5-ASDEFCON"/>
      </w:pPr>
      <w:r w:rsidRPr="00A3113C">
        <w:t xml:space="preserve">GFE and any other property of the Commonwealth in the care, custody or control of the Contractor </w:t>
      </w:r>
      <w:r>
        <w:t xml:space="preserve">or Contractor Personnel </w:t>
      </w:r>
      <w:r w:rsidRPr="00A3113C">
        <w:t>unless and to the extent that the Commonwealth has expressly retained the risk of such property; and</w:t>
      </w:r>
    </w:p>
    <w:p w14:paraId="707271C8" w14:textId="77777777" w:rsidR="00C554BF" w:rsidRPr="00A3113C" w:rsidRDefault="00C554BF" w:rsidP="00C554BF">
      <w:pPr>
        <w:pStyle w:val="COTCOCLV5-ASDEFCON"/>
      </w:pPr>
      <w:r w:rsidRPr="00A3113C">
        <w:t>all other property, plant and equipment in the care, custody or control of the Contractor material to the Contractor's ability to perform its obligations under the Contract,</w:t>
      </w:r>
    </w:p>
    <w:p w14:paraId="7184082E" w14:textId="77777777" w:rsidR="00C554BF" w:rsidRPr="00A3113C" w:rsidRDefault="00C554BF" w:rsidP="00C554BF">
      <w:pPr>
        <w:pStyle w:val="COTCOCLV4NONUM-ASDEFCON"/>
      </w:pPr>
      <w:r w:rsidRPr="00A3113C">
        <w:t xml:space="preserve">against the risks of loss, damage or destruction by all commercially insurable risks, for the full replacement or reinstatement value of such insured property;  </w:t>
      </w:r>
    </w:p>
    <w:p w14:paraId="713AB6BB" w14:textId="3895ADD6" w:rsidR="00C554BF" w:rsidRPr="00A3113C" w:rsidRDefault="00C554BF" w:rsidP="00C554BF">
      <w:pPr>
        <w:pStyle w:val="COTCOCLV4-ASDEFCON"/>
      </w:pPr>
      <w:bookmarkStart w:id="2760" w:name="_Ref302125129"/>
      <w:bookmarkStart w:id="2761" w:name="_Ref302117074"/>
      <w:bookmarkStart w:id="2762" w:name="_Ref302112808"/>
      <w:r w:rsidRPr="00A3113C">
        <w:t xml:space="preserve">transit insurance covering any tangible property referred to in clause </w:t>
      </w:r>
      <w:r w:rsidRPr="008A3732">
        <w:fldChar w:fldCharType="begin"/>
      </w:r>
      <w:r w:rsidRPr="006E22F7">
        <w:instrText xml:space="preserve"> REF _Ref325662250 \w \h </w:instrText>
      </w:r>
      <w:r w:rsidRPr="008A3732">
        <w:instrText xml:space="preserve"> \* MERGEFORMAT </w:instrText>
      </w:r>
      <w:r w:rsidRPr="008A3732">
        <w:fldChar w:fldCharType="separate"/>
      </w:r>
      <w:r w:rsidR="00902F31">
        <w:t>9.1.1d</w:t>
      </w:r>
      <w:r w:rsidRPr="008A3732">
        <w:fldChar w:fldCharType="end"/>
      </w:r>
      <w:r w:rsidRPr="00A3113C">
        <w:t>, against the risks of loss, damage or destruction caused by all commercially insurable risks for an amount not less than their full replacement value plus freight and insurance on an indemnity basis during transit and during loading or unloading and storage during transit where such transits are at the risk of the Contractor;</w:t>
      </w:r>
      <w:bookmarkEnd w:id="2760"/>
    </w:p>
    <w:p w14:paraId="74812508" w14:textId="77777777" w:rsidR="00C554BF" w:rsidRPr="00A3113C" w:rsidRDefault="00C554BF" w:rsidP="00C554BF">
      <w:pPr>
        <w:pStyle w:val="COTCOCLV4-ASDEFCON"/>
      </w:pPr>
      <w:bookmarkStart w:id="2763" w:name="_Ref325662939"/>
      <w:bookmarkEnd w:id="2761"/>
      <w:r w:rsidRPr="00A3113C">
        <w:t>compulsory third party motor vehicle insurance as required by law; and</w:t>
      </w:r>
      <w:bookmarkEnd w:id="2763"/>
    </w:p>
    <w:p w14:paraId="1976A2EA" w14:textId="059BCFD2" w:rsidR="00C554BF" w:rsidRPr="00A3113C" w:rsidRDefault="00C554BF" w:rsidP="00C554BF">
      <w:pPr>
        <w:pStyle w:val="COTCOCLV4-ASDEFCON"/>
      </w:pPr>
      <w:bookmarkStart w:id="2764" w:name="_Ref325662940"/>
      <w:r w:rsidRPr="00A3113C">
        <w:t>motor vehicle liability insurance written on an occurrence basis with a limit of indemnity of not less than the amount specified in the Details Schedule covering</w:t>
      </w:r>
      <w:r w:rsidRPr="003D7448">
        <w:t>:</w:t>
      </w:r>
      <w:bookmarkEnd w:id="2762"/>
      <w:bookmarkEnd w:id="2764"/>
    </w:p>
    <w:p w14:paraId="775499FC" w14:textId="77777777" w:rsidR="00C554BF" w:rsidRPr="00A3113C" w:rsidRDefault="00C554BF">
      <w:pPr>
        <w:pStyle w:val="ATTANNLV4-ASDEFCON"/>
      </w:pPr>
      <w:r w:rsidRPr="00A3113C">
        <w:t xml:space="preserve">third party property loss or damage arising out of the use by the </w:t>
      </w:r>
      <w:r w:rsidRPr="003D7448">
        <w:t>Contractor of</w:t>
      </w:r>
      <w:r w:rsidRPr="00A3113C">
        <w:t xml:space="preserve"> any registered or unregistered plant or vehicles; and </w:t>
      </w:r>
    </w:p>
    <w:p w14:paraId="03A4547B" w14:textId="77777777" w:rsidR="00C554BF" w:rsidRPr="00A3113C" w:rsidRDefault="00C554BF" w:rsidP="00C554BF">
      <w:pPr>
        <w:pStyle w:val="ATTANNLV4-ASDEFCON"/>
      </w:pPr>
      <w:r w:rsidRPr="00A3113C">
        <w:t xml:space="preserve">third party bodily injury, </w:t>
      </w:r>
      <w:r w:rsidRPr="003D7448">
        <w:t>illness</w:t>
      </w:r>
      <w:r w:rsidRPr="00A3113C">
        <w:t xml:space="preserve"> or death arising out of the use by the </w:t>
      </w:r>
      <w:r w:rsidRPr="003D7448">
        <w:t>Contractor</w:t>
      </w:r>
      <w:r w:rsidRPr="00A3113C">
        <w:t xml:space="preserve"> of any unregistered plant or vehicles and, any registered vehicles not required to be insured under compulsory third party insurance in a foreign jurisdiction, </w:t>
      </w:r>
    </w:p>
    <w:p w14:paraId="5249B6F1" w14:textId="77777777" w:rsidR="00C554BF" w:rsidRPr="00A3113C" w:rsidRDefault="00C554BF" w:rsidP="00C554BF">
      <w:pPr>
        <w:pStyle w:val="COTCOCLV4NONUM-ASDEFCON"/>
      </w:pPr>
      <w:r w:rsidRPr="00A3113C">
        <w:t>in connection with the work under the Contract</w:t>
      </w:r>
      <w:r>
        <w:t xml:space="preserve"> by the Contractor or Contractor Personnel</w:t>
      </w:r>
      <w:r w:rsidRPr="00A3113C">
        <w:t>.</w:t>
      </w:r>
    </w:p>
    <w:p w14:paraId="70FC2798" w14:textId="24D9ADB8" w:rsidR="00C554BF" w:rsidRDefault="00C554BF" w:rsidP="00C554BF">
      <w:pPr>
        <w:pStyle w:val="COTCOCLV3-ASDEFCON"/>
      </w:pPr>
      <w:r w:rsidRPr="00E57217">
        <w:t>For the avoidance of doubt, the terms of this clause</w:t>
      </w:r>
      <w:r>
        <w:t> </w:t>
      </w:r>
      <w:r w:rsidRPr="008A3732">
        <w:fldChar w:fldCharType="begin"/>
      </w:r>
      <w:r w:rsidRPr="006E22F7">
        <w:instrText xml:space="preserve"> REF _Ref14167716 \r \h </w:instrText>
      </w:r>
      <w:r w:rsidRPr="008A3732">
        <w:instrText xml:space="preserve"> \* MERGEFORMAT </w:instrText>
      </w:r>
      <w:r w:rsidRPr="008A3732">
        <w:fldChar w:fldCharType="separate"/>
      </w:r>
      <w:r w:rsidR="00902F31">
        <w:t>9.1</w:t>
      </w:r>
      <w:r w:rsidRPr="008A3732">
        <w:fldChar w:fldCharType="end"/>
      </w:r>
      <w:r w:rsidRPr="00E57217">
        <w:t xml:space="preserve"> do not alter the allocation of risk or liability between the parties as provided for under any other clause of the Contract.</w:t>
      </w:r>
    </w:p>
    <w:p w14:paraId="1487EF94" w14:textId="77777777" w:rsidR="00C554BF" w:rsidRDefault="00C554BF" w:rsidP="00C554BF">
      <w:pPr>
        <w:pStyle w:val="COTCOCLV3-ASDEFCON"/>
      </w:pPr>
      <w:r>
        <w:t xml:space="preserve">The </w:t>
      </w:r>
      <w:r>
        <w:rPr>
          <w:lang w:eastAsia="zh-CN"/>
        </w:rPr>
        <w:t>insurances</w:t>
      </w:r>
      <w:r>
        <w:t xml:space="preserve"> and registrations referred to in:</w:t>
      </w:r>
    </w:p>
    <w:p w14:paraId="3DFEAFE5" w14:textId="77777777" w:rsidR="00C554BF" w:rsidRDefault="00C554BF" w:rsidP="00C554BF">
      <w:pPr>
        <w:pStyle w:val="COTCOCLV4-ASDEFCON"/>
      </w:pPr>
      <w:r>
        <w:t>the following clauses shall be effected before the Contractor commences work under the Contract, and thereafter be maintained until all work under the Contract is completed:</w:t>
      </w:r>
    </w:p>
    <w:p w14:paraId="6EAEC7B2" w14:textId="2CCE3B49" w:rsidR="00C554BF" w:rsidRDefault="00C554BF" w:rsidP="00DA56D2">
      <w:pPr>
        <w:pStyle w:val="ATTANNLV4-ASDEFCON"/>
        <w:numPr>
          <w:ilvl w:val="3"/>
          <w:numId w:val="36"/>
        </w:numPr>
      </w:pPr>
      <w:r>
        <w:t xml:space="preserve">clause </w:t>
      </w:r>
      <w:r w:rsidRPr="008A3732">
        <w:fldChar w:fldCharType="begin"/>
      </w:r>
      <w:r w:rsidRPr="008A3732">
        <w:instrText xml:space="preserve"> REF _Ref326673851 \w \h  \* MERGEFORMAT </w:instrText>
      </w:r>
      <w:r w:rsidRPr="008A3732">
        <w:fldChar w:fldCharType="separate"/>
      </w:r>
      <w:r w:rsidR="00902F31">
        <w:t>9.1.1a</w:t>
      </w:r>
      <w:r w:rsidRPr="008A3732">
        <w:fldChar w:fldCharType="end"/>
      </w:r>
      <w:r>
        <w:t xml:space="preserve"> (workers compensation); and</w:t>
      </w:r>
    </w:p>
    <w:p w14:paraId="422FD9E5" w14:textId="6DE31F5A" w:rsidR="00C554BF" w:rsidRDefault="00C554BF" w:rsidP="00C554BF">
      <w:pPr>
        <w:pStyle w:val="ATTANNLV4-ASDEFCON"/>
      </w:pPr>
      <w:r w:rsidRPr="008A3732">
        <w:fldChar w:fldCharType="begin"/>
      </w:r>
      <w:r w:rsidRPr="008A3732">
        <w:instrText xml:space="preserve"> REF _Ref325662250 \w \h  \* MERGEFORMAT </w:instrText>
      </w:r>
      <w:r w:rsidRPr="008A3732">
        <w:fldChar w:fldCharType="separate"/>
      </w:r>
      <w:r w:rsidR="00902F31">
        <w:t>9.1.1d</w:t>
      </w:r>
      <w:r w:rsidRPr="008A3732">
        <w:fldChar w:fldCharType="end"/>
      </w:r>
      <w:r>
        <w:t xml:space="preserve"> (property);</w:t>
      </w:r>
    </w:p>
    <w:p w14:paraId="40C70520" w14:textId="767E428B" w:rsidR="00C554BF" w:rsidRDefault="00C554BF" w:rsidP="00C554BF">
      <w:pPr>
        <w:pStyle w:val="COTCOCLV4-ASDEFCON"/>
      </w:pPr>
      <w:r>
        <w:t xml:space="preserve">clause </w:t>
      </w:r>
      <w:r w:rsidRPr="008A3732">
        <w:fldChar w:fldCharType="begin"/>
      </w:r>
      <w:r w:rsidRPr="008A3732">
        <w:instrText xml:space="preserve"> REF _Ref325662782 \w \h  \* MERGEFORMAT </w:instrText>
      </w:r>
      <w:r w:rsidRPr="008A3732">
        <w:fldChar w:fldCharType="separate"/>
      </w:r>
      <w:r w:rsidR="00902F31">
        <w:t>9.1.1b</w:t>
      </w:r>
      <w:r w:rsidRPr="008A3732">
        <w:fldChar w:fldCharType="end"/>
      </w:r>
      <w:r>
        <w:t xml:space="preserve"> (public and products liability) shall be effected before the Contractor commences work under the Contract, and thereafter be maintained until all work under the Contract is completed </w:t>
      </w:r>
      <w:r w:rsidRPr="000765A4">
        <w:rPr>
          <w:b/>
          <w:i/>
        </w:rPr>
        <w:t>[</w:t>
      </w:r>
      <w:r w:rsidRPr="003D7448">
        <w:rPr>
          <w:b/>
          <w:i/>
          <w:highlight w:val="lightGray"/>
        </w:rPr>
        <w:t xml:space="preserve">Note:  </w:t>
      </w:r>
      <w:r>
        <w:rPr>
          <w:b/>
          <w:i/>
          <w:highlight w:val="lightGray"/>
        </w:rPr>
        <w:t>I</w:t>
      </w:r>
      <w:r w:rsidRPr="003D7448">
        <w:rPr>
          <w:b/>
          <w:i/>
          <w:highlight w:val="lightGray"/>
        </w:rPr>
        <w:t>nclude the rest of this sentence only if the products supplied have a life which exceeds the contract period</w:t>
      </w:r>
      <w:r w:rsidRPr="000765A4">
        <w:rPr>
          <w:b/>
          <w:i/>
        </w:rPr>
        <w:t>][</w:t>
      </w:r>
      <w:r>
        <w:t xml:space="preserve">and, in respect of product liability for </w:t>
      </w:r>
      <w:r w:rsidRPr="000765A4">
        <w:rPr>
          <w:b/>
          <w:i/>
        </w:rPr>
        <w:t>[</w:t>
      </w:r>
      <w:r w:rsidRPr="003B22C7">
        <w:rPr>
          <w:b/>
          <w:i/>
          <w:highlight w:val="lightGray"/>
        </w:rPr>
        <w:t xml:space="preserve">Note:  </w:t>
      </w:r>
      <w:r>
        <w:rPr>
          <w:b/>
          <w:i/>
          <w:highlight w:val="lightGray"/>
        </w:rPr>
        <w:t>I</w:t>
      </w:r>
      <w:r w:rsidRPr="003B22C7">
        <w:rPr>
          <w:b/>
          <w:i/>
          <w:highlight w:val="lightGray"/>
        </w:rPr>
        <w:t>nsert period sufficient to cover the life of the product if it extends beyond the Contract term or, where this is commercially too long, some reasonable period eg 7/10</w:t>
      </w:r>
      <w:r w:rsidRPr="000765A4">
        <w:rPr>
          <w:b/>
          <w:i/>
        </w:rPr>
        <w:t>]</w:t>
      </w:r>
      <w:r>
        <w:t xml:space="preserve"> years following completion of the work under the Contract;</w:t>
      </w:r>
    </w:p>
    <w:p w14:paraId="2E1C7BC9" w14:textId="77BD3241" w:rsidR="00C554BF" w:rsidRDefault="00C554BF" w:rsidP="00C554BF">
      <w:pPr>
        <w:pStyle w:val="COTCOCLV4-ASDEFCON"/>
      </w:pPr>
      <w:r>
        <w:t xml:space="preserve">clause </w:t>
      </w:r>
      <w:r w:rsidRPr="00C43D6C">
        <w:fldChar w:fldCharType="begin"/>
      </w:r>
      <w:r w:rsidRPr="00C43D6C">
        <w:instrText xml:space="preserve"> REF _Ref333557929 \w \h  \* MERGEFORMAT </w:instrText>
      </w:r>
      <w:r w:rsidRPr="00C43D6C">
        <w:fldChar w:fldCharType="separate"/>
      </w:r>
      <w:r w:rsidR="00902F31">
        <w:t>9.1.1c</w:t>
      </w:r>
      <w:r w:rsidRPr="00C43D6C">
        <w:fldChar w:fldCharType="end"/>
      </w:r>
      <w:r>
        <w:t xml:space="preserve"> (professional indemnity) shall be effected before the Contractor commences work under the Contract, and thereafter be maintained until the earlier of:</w:t>
      </w:r>
    </w:p>
    <w:p w14:paraId="15C59BB9" w14:textId="211B2E58" w:rsidR="00C554BF" w:rsidRDefault="00C554BF" w:rsidP="00DA56D2">
      <w:pPr>
        <w:pStyle w:val="ATTANNLV4-ASDEFCON"/>
        <w:numPr>
          <w:ilvl w:val="3"/>
          <w:numId w:val="37"/>
        </w:numPr>
      </w:pPr>
      <w:r w:rsidRPr="00F64A01">
        <w:rPr>
          <w:b/>
          <w:szCs w:val="40"/>
        </w:rPr>
        <w:fldChar w:fldCharType="begin">
          <w:ffData>
            <w:name w:val=""/>
            <w:enabled/>
            <w:calcOnExit w:val="0"/>
            <w:textInput>
              <w:default w:val="[...INSERT EG. 'seven' or 'ten'...]"/>
            </w:textInput>
          </w:ffData>
        </w:fldChar>
      </w:r>
      <w:r w:rsidRPr="00F64A01">
        <w:rPr>
          <w:b/>
          <w:szCs w:val="40"/>
        </w:rPr>
        <w:instrText xml:space="preserve"> FORMTEXT </w:instrText>
      </w:r>
      <w:r w:rsidRPr="00F64A01">
        <w:rPr>
          <w:b/>
          <w:szCs w:val="40"/>
        </w:rPr>
      </w:r>
      <w:r w:rsidRPr="00F64A01">
        <w:rPr>
          <w:b/>
          <w:szCs w:val="40"/>
        </w:rPr>
        <w:fldChar w:fldCharType="separate"/>
      </w:r>
      <w:r w:rsidR="00F90E4F" w:rsidRPr="00F64A01">
        <w:rPr>
          <w:b/>
          <w:noProof/>
          <w:szCs w:val="40"/>
        </w:rPr>
        <w:t>[...INSERT EG. 'seven' or 'ten'...]</w:t>
      </w:r>
      <w:r w:rsidRPr="00F64A01">
        <w:rPr>
          <w:b/>
          <w:szCs w:val="40"/>
        </w:rPr>
        <w:fldChar w:fldCharType="end"/>
      </w:r>
      <w:r w:rsidRPr="00F64A01">
        <w:rPr>
          <w:b/>
          <w:szCs w:val="40"/>
        </w:rPr>
        <w:t xml:space="preserve"> </w:t>
      </w:r>
      <w:r>
        <w:t>years following completion of the work under the Contract; or</w:t>
      </w:r>
    </w:p>
    <w:p w14:paraId="58F3C98B" w14:textId="3175432F" w:rsidR="00C554BF" w:rsidRDefault="00C554BF" w:rsidP="00C554BF">
      <w:pPr>
        <w:pStyle w:val="ATTANNLV4-ASDEFCON"/>
      </w:pPr>
      <w:r>
        <w:rPr>
          <w:b/>
          <w:szCs w:val="40"/>
        </w:rPr>
        <w:fldChar w:fldCharType="begin">
          <w:ffData>
            <w:name w:val=""/>
            <w:enabled/>
            <w:calcOnExit w:val="0"/>
            <w:textInput>
              <w:default w:val="[...INSERT EG. 'seven' or 'ten'...]"/>
            </w:textInput>
          </w:ffData>
        </w:fldChar>
      </w:r>
      <w:r>
        <w:rPr>
          <w:b/>
          <w:szCs w:val="40"/>
        </w:rPr>
        <w:instrText xml:space="preserve"> FORMTEXT </w:instrText>
      </w:r>
      <w:r>
        <w:rPr>
          <w:b/>
          <w:szCs w:val="40"/>
        </w:rPr>
      </w:r>
      <w:r>
        <w:rPr>
          <w:b/>
          <w:szCs w:val="40"/>
        </w:rPr>
        <w:fldChar w:fldCharType="separate"/>
      </w:r>
      <w:r w:rsidR="00F90E4F">
        <w:rPr>
          <w:b/>
          <w:noProof/>
          <w:szCs w:val="40"/>
        </w:rPr>
        <w:t>[...INSERT EG. 'seven' or 'ten'...]</w:t>
      </w:r>
      <w:r>
        <w:rPr>
          <w:b/>
          <w:szCs w:val="40"/>
        </w:rPr>
        <w:fldChar w:fldCharType="end"/>
      </w:r>
      <w:r>
        <w:rPr>
          <w:b/>
          <w:szCs w:val="40"/>
        </w:rPr>
        <w:t xml:space="preserve"> </w:t>
      </w:r>
      <w:r>
        <w:t>years following an earlier termination of the Contract;</w:t>
      </w:r>
    </w:p>
    <w:p w14:paraId="1B87C253" w14:textId="50C53C53" w:rsidR="00C554BF" w:rsidRDefault="00C554BF" w:rsidP="00C554BF">
      <w:pPr>
        <w:pStyle w:val="COTCOCLV4-ASDEFCON"/>
      </w:pPr>
      <w:r>
        <w:lastRenderedPageBreak/>
        <w:t xml:space="preserve">clause </w:t>
      </w:r>
      <w:r w:rsidRPr="00C43D6C">
        <w:fldChar w:fldCharType="begin"/>
      </w:r>
      <w:r w:rsidRPr="00C43D6C">
        <w:instrText xml:space="preserve"> REF _Ref302125129 \w \h  \* MERGEFORMAT </w:instrText>
      </w:r>
      <w:r w:rsidRPr="00C43D6C">
        <w:fldChar w:fldCharType="separate"/>
      </w:r>
      <w:r w:rsidR="00902F31">
        <w:t>9.1.1e</w:t>
      </w:r>
      <w:r w:rsidRPr="00C43D6C">
        <w:fldChar w:fldCharType="end"/>
      </w:r>
      <w:r>
        <w:t xml:space="preserve"> (transit) shall be effected on or before the start of each conveyance and maintained until each conveyance ends by delivery; and</w:t>
      </w:r>
    </w:p>
    <w:p w14:paraId="4236A20D" w14:textId="79474B0D" w:rsidR="00C554BF" w:rsidRDefault="00C554BF" w:rsidP="00C554BF">
      <w:pPr>
        <w:pStyle w:val="COTCOCLV4-ASDEFCON"/>
      </w:pPr>
      <w:r>
        <w:t xml:space="preserve">clauses </w:t>
      </w:r>
      <w:r w:rsidRPr="00C43D6C">
        <w:fldChar w:fldCharType="begin"/>
      </w:r>
      <w:r w:rsidRPr="00C43D6C">
        <w:instrText xml:space="preserve"> REF _Ref325662939 \w \h  \* MERGEFORMAT </w:instrText>
      </w:r>
      <w:r w:rsidRPr="00C43D6C">
        <w:fldChar w:fldCharType="separate"/>
      </w:r>
      <w:r w:rsidR="00902F31">
        <w:t>9.1.1f</w:t>
      </w:r>
      <w:r w:rsidRPr="00C43D6C">
        <w:fldChar w:fldCharType="end"/>
      </w:r>
      <w:r>
        <w:t xml:space="preserve"> (compulsory third party) and </w:t>
      </w:r>
      <w:r w:rsidRPr="00C43D6C">
        <w:fldChar w:fldCharType="begin"/>
      </w:r>
      <w:r w:rsidRPr="00C43D6C">
        <w:instrText xml:space="preserve"> REF _Ref325662940 \w \h  \* MERGEFORMAT </w:instrText>
      </w:r>
      <w:r w:rsidRPr="00C43D6C">
        <w:fldChar w:fldCharType="separate"/>
      </w:r>
      <w:r w:rsidR="00902F31">
        <w:t>9.1.1g</w:t>
      </w:r>
      <w:r w:rsidRPr="00C43D6C">
        <w:fldChar w:fldCharType="end"/>
      </w:r>
      <w:r>
        <w:t xml:space="preserve"> (motor vehicle liability) shall be effected on or before the date the plant or vehicle is used in connection with the work under the Contract and maintained until such plant or vehicle ceases to be so used.</w:t>
      </w:r>
    </w:p>
    <w:p w14:paraId="44F39388" w14:textId="77C94415" w:rsidR="00C554BF" w:rsidRDefault="00C554BF" w:rsidP="00C554BF">
      <w:pPr>
        <w:pStyle w:val="COTCOCLV3-ASDEFCON"/>
      </w:pPr>
      <w:r>
        <w:t xml:space="preserve">To the extent that the Contractor's insurances and registrations required by clause </w:t>
      </w:r>
      <w:r w:rsidRPr="00C43D6C">
        <w:fldChar w:fldCharType="begin"/>
      </w:r>
      <w:r w:rsidRPr="00D51B97">
        <w:instrText xml:space="preserve"> REF _Ref325663142 \w \h </w:instrText>
      </w:r>
      <w:r w:rsidRPr="00C43D6C">
        <w:instrText xml:space="preserve"> \* MERGEFORMAT </w:instrText>
      </w:r>
      <w:r w:rsidRPr="00C43D6C">
        <w:fldChar w:fldCharType="separate"/>
      </w:r>
      <w:r w:rsidR="00902F31">
        <w:t>9.1</w:t>
      </w:r>
      <w:r w:rsidRPr="00C43D6C">
        <w:fldChar w:fldCharType="end"/>
      </w:r>
      <w:r>
        <w:t xml:space="preserve"> of this Contract are written on a claims made basis (notwithstanding any requirements of this Contract for such insurances to be written on an occurrence basis) then the Contractor shall maintain those insurances and registrations until the earlier of:</w:t>
      </w:r>
    </w:p>
    <w:p w14:paraId="4F6F94D5" w14:textId="108516DD" w:rsidR="00C554BF" w:rsidRDefault="00C554BF" w:rsidP="00C554BF">
      <w:pPr>
        <w:pStyle w:val="COTCOCLV4-ASDEFCON"/>
      </w:pPr>
      <w:r>
        <w:rPr>
          <w:b/>
        </w:rPr>
        <w:fldChar w:fldCharType="begin">
          <w:ffData>
            <w:name w:val=""/>
            <w:enabled/>
            <w:calcOnExit w:val="0"/>
            <w:textInput>
              <w:default w:val="[...INSERT EG. 'seven' or 'ten'...]"/>
            </w:textInput>
          </w:ffData>
        </w:fldChar>
      </w:r>
      <w:r>
        <w:rPr>
          <w:b/>
        </w:rPr>
        <w:instrText xml:space="preserve"> FORMTEXT </w:instrText>
      </w:r>
      <w:r>
        <w:rPr>
          <w:b/>
        </w:rPr>
      </w:r>
      <w:r>
        <w:rPr>
          <w:b/>
        </w:rPr>
        <w:fldChar w:fldCharType="separate"/>
      </w:r>
      <w:r w:rsidR="00F90E4F">
        <w:rPr>
          <w:b/>
          <w:noProof/>
        </w:rPr>
        <w:t>[...INSERT EG. 'seven' or 'ten'...]</w:t>
      </w:r>
      <w:r>
        <w:rPr>
          <w:b/>
        </w:rPr>
        <w:fldChar w:fldCharType="end"/>
      </w:r>
      <w:r>
        <w:t xml:space="preserve"> years following completion of the work under the Contract; or</w:t>
      </w:r>
    </w:p>
    <w:p w14:paraId="06AD93B6" w14:textId="6AE1E566" w:rsidR="00C554BF" w:rsidRPr="00A3113C" w:rsidRDefault="00C554BF" w:rsidP="00C554BF">
      <w:pPr>
        <w:pStyle w:val="COTCOCLV4-ASDEFCON"/>
      </w:pPr>
      <w:r>
        <w:rPr>
          <w:b/>
        </w:rPr>
        <w:fldChar w:fldCharType="begin">
          <w:ffData>
            <w:name w:val=""/>
            <w:enabled/>
            <w:calcOnExit w:val="0"/>
            <w:textInput>
              <w:default w:val="[...INSERT EG. 'seven' or 'ten'...]"/>
            </w:textInput>
          </w:ffData>
        </w:fldChar>
      </w:r>
      <w:r>
        <w:rPr>
          <w:b/>
        </w:rPr>
        <w:instrText xml:space="preserve"> FORMTEXT </w:instrText>
      </w:r>
      <w:r>
        <w:rPr>
          <w:b/>
        </w:rPr>
      </w:r>
      <w:r>
        <w:rPr>
          <w:b/>
        </w:rPr>
        <w:fldChar w:fldCharType="separate"/>
      </w:r>
      <w:r w:rsidR="00F90E4F">
        <w:rPr>
          <w:b/>
          <w:noProof/>
        </w:rPr>
        <w:t>[...INSERT EG. 'seven' or 'ten'...]</w:t>
      </w:r>
      <w:r>
        <w:rPr>
          <w:b/>
        </w:rPr>
        <w:fldChar w:fldCharType="end"/>
      </w:r>
      <w:r>
        <w:t xml:space="preserve"> years following an earlier termination of the Contract.</w:t>
      </w:r>
    </w:p>
    <w:p w14:paraId="4C0868E9" w14:textId="7DE9D3C9" w:rsidR="00C554BF" w:rsidRPr="00A3113C" w:rsidRDefault="00C554BF" w:rsidP="00C554BF">
      <w:pPr>
        <w:pStyle w:val="COTCOCLV3-ASDEFCON"/>
      </w:pPr>
      <w:bookmarkStart w:id="2765" w:name="_Ref302125588"/>
      <w:bookmarkStart w:id="2766" w:name="_Ref337214943"/>
      <w:r w:rsidRPr="00A3113C">
        <w:t xml:space="preserve">With the exception of the workers compensation insurance or registrations (referred to in clause </w:t>
      </w:r>
      <w:r w:rsidRPr="00D51B97">
        <w:fldChar w:fldCharType="begin"/>
      </w:r>
      <w:r w:rsidRPr="00D51B97">
        <w:instrText xml:space="preserve"> REF _Ref326673851 \w \h  \* MERGEFORMAT </w:instrText>
      </w:r>
      <w:r w:rsidRPr="00D51B97">
        <w:fldChar w:fldCharType="separate"/>
      </w:r>
      <w:r w:rsidR="00902F31">
        <w:t>9.1.1a</w:t>
      </w:r>
      <w:r w:rsidRPr="00D51B97">
        <w:fldChar w:fldCharType="end"/>
      </w:r>
      <w:r w:rsidRPr="00A3113C">
        <w:t xml:space="preserve">) and the compulsory third party motor vehicle liability insurance (referred to in clause </w:t>
      </w:r>
      <w:r w:rsidRPr="00D51B97">
        <w:fldChar w:fldCharType="begin"/>
      </w:r>
      <w:r w:rsidRPr="00D51B97">
        <w:instrText xml:space="preserve"> REF _Ref325662939 \w \h  \* MERGEFORMAT </w:instrText>
      </w:r>
      <w:r w:rsidRPr="00D51B97">
        <w:fldChar w:fldCharType="separate"/>
      </w:r>
      <w:r w:rsidR="00902F31">
        <w:t>9.1.1f</w:t>
      </w:r>
      <w:r w:rsidRPr="00D51B97">
        <w:fldChar w:fldCharType="end"/>
      </w:r>
      <w:r w:rsidRPr="00A3113C">
        <w:t xml:space="preserve">), the insurances required by this clause </w:t>
      </w:r>
      <w:r w:rsidRPr="00D51B97">
        <w:fldChar w:fldCharType="begin"/>
      </w:r>
      <w:r w:rsidRPr="00D51B97">
        <w:instrText xml:space="preserve"> REF _Ref325663142 \w \h  \* MERGEFORMAT </w:instrText>
      </w:r>
      <w:r w:rsidRPr="00D51B97">
        <w:fldChar w:fldCharType="separate"/>
      </w:r>
      <w:r w:rsidR="00902F31">
        <w:t>9.1</w:t>
      </w:r>
      <w:r w:rsidRPr="00D51B97">
        <w:fldChar w:fldCharType="end"/>
      </w:r>
      <w:r w:rsidRPr="00A3113C">
        <w:t xml:space="preserve"> </w:t>
      </w:r>
      <w:bookmarkEnd w:id="2765"/>
      <w:r w:rsidRPr="00A3113C">
        <w:t>shall</w:t>
      </w:r>
      <w:r>
        <w:t xml:space="preserve"> </w:t>
      </w:r>
      <w:r w:rsidRPr="00A3113C">
        <w:t>be effected with insurers with a financial security rating of "A-" or better by Standard &amp; Poors (or the equivalent rating with another recognised rating agency), or an insurer approved by the Commonwealth, acting reasonably.</w:t>
      </w:r>
      <w:bookmarkEnd w:id="2766"/>
    </w:p>
    <w:p w14:paraId="79AD8A88" w14:textId="4A94CC01" w:rsidR="00C554BF" w:rsidRPr="00A3113C" w:rsidRDefault="00C554BF" w:rsidP="00C554BF">
      <w:pPr>
        <w:pStyle w:val="COTCOCLV3-ASDEFCON"/>
      </w:pPr>
      <w:bookmarkStart w:id="2767" w:name="_Ref302112972"/>
      <w:r w:rsidRPr="00A3113C">
        <w:t xml:space="preserve">The Contractor shall, on request, produce evidence satisfactory to the Commonwealth Representative, acting reasonably, of the currency and terms of the insurances referred to in this clause </w:t>
      </w:r>
      <w:r w:rsidRPr="00D51B97">
        <w:fldChar w:fldCharType="begin"/>
      </w:r>
      <w:r w:rsidRPr="00D51B97">
        <w:instrText xml:space="preserve"> REF _Ref325663142 \w \h  \* MERGEFORMAT </w:instrText>
      </w:r>
      <w:r w:rsidRPr="00D51B97">
        <w:fldChar w:fldCharType="separate"/>
      </w:r>
      <w:r w:rsidR="00902F31">
        <w:t>9.1</w:t>
      </w:r>
      <w:r w:rsidRPr="00D51B97">
        <w:fldChar w:fldCharType="end"/>
      </w:r>
      <w:r w:rsidRPr="00A3113C">
        <w:t>.</w:t>
      </w:r>
      <w:bookmarkEnd w:id="2767"/>
    </w:p>
    <w:p w14:paraId="11A88616" w14:textId="7CE14A2B" w:rsidR="00C554BF" w:rsidRPr="00A3113C" w:rsidRDefault="00C554BF" w:rsidP="00C554BF">
      <w:pPr>
        <w:pStyle w:val="COTCOCLV3-ASDEFCON"/>
        <w:rPr>
          <w:lang w:eastAsia="zh-CN"/>
        </w:rPr>
      </w:pPr>
      <w:r w:rsidRPr="00A3113C">
        <w:t xml:space="preserve">The Contractor shall use its </w:t>
      </w:r>
      <w:r>
        <w:t>reasonable</w:t>
      </w:r>
      <w:r w:rsidRPr="00A3113C">
        <w:t xml:space="preserve"> endeavours to ensure that its Subcontractors are insured as required by this clause </w:t>
      </w:r>
      <w:r w:rsidRPr="00D51B97">
        <w:fldChar w:fldCharType="begin"/>
      </w:r>
      <w:r w:rsidRPr="00D51B97">
        <w:instrText xml:space="preserve"> REF _Ref325663142 \w \h  \* MERGEFORMAT </w:instrText>
      </w:r>
      <w:r w:rsidRPr="00D51B97">
        <w:fldChar w:fldCharType="separate"/>
      </w:r>
      <w:r w:rsidR="00902F31">
        <w:t>9.1</w:t>
      </w:r>
      <w:r w:rsidRPr="00D51B97">
        <w:fldChar w:fldCharType="end"/>
      </w:r>
      <w:r w:rsidRPr="00A3113C">
        <w:t>, as is appropriate (including with respect to the amount of insurance, types of insurance and period of insurance) given the nature of services or work to be performed by them, as if they were the Contractor.</w:t>
      </w:r>
    </w:p>
    <w:p w14:paraId="092CA514" w14:textId="690F0844" w:rsidR="00C554BF" w:rsidRPr="00A3113C" w:rsidRDefault="00C554BF" w:rsidP="00C554BF">
      <w:pPr>
        <w:pStyle w:val="COTCOCLV3-ASDEFCON"/>
      </w:pPr>
      <w:bookmarkStart w:id="2768" w:name="_Ref337215019"/>
      <w:r w:rsidRPr="00A3113C">
        <w:t xml:space="preserve">The Contractor shall, in respect of the insurances required by this clause </w:t>
      </w:r>
      <w:r w:rsidRPr="00D51B97">
        <w:fldChar w:fldCharType="begin"/>
      </w:r>
      <w:r w:rsidRPr="00D51B97">
        <w:instrText xml:space="preserve"> REF _Ref325663142 \w \h  \* MERGEFORMAT </w:instrText>
      </w:r>
      <w:r w:rsidRPr="00D51B97">
        <w:fldChar w:fldCharType="separate"/>
      </w:r>
      <w:r w:rsidR="00902F31">
        <w:t>9.1</w:t>
      </w:r>
      <w:r w:rsidRPr="00D51B97">
        <w:fldChar w:fldCharType="end"/>
      </w:r>
      <w:r w:rsidRPr="00A3113C">
        <w:t>:</w:t>
      </w:r>
      <w:bookmarkEnd w:id="2768"/>
    </w:p>
    <w:p w14:paraId="10C5B4C1" w14:textId="77777777" w:rsidR="00C554BF" w:rsidRPr="00A3113C" w:rsidRDefault="00C554BF" w:rsidP="00C554BF">
      <w:pPr>
        <w:pStyle w:val="COTCOCLV4-ASDEFCON"/>
      </w:pPr>
      <w:r w:rsidRPr="00A3113C">
        <w:t xml:space="preserve">promptly inform the Commonwealth if it becomes aware of any actual, threatened or likely claims (with the exception of claims or potential claims by the Commonwealth against the Contractor) which could materially reduce the available limits of indemnity or which may involve the Commonwealth, and shall reinstate or replace any depleted aggregate limit </w:t>
      </w:r>
      <w:r>
        <w:t xml:space="preserve">of indemnity </w:t>
      </w:r>
      <w:r w:rsidRPr="00A3113C">
        <w:t>resulting from claims that are unrelated to the work under the Contract, if requested to do so in writing by the Commonwealth; and</w:t>
      </w:r>
    </w:p>
    <w:p w14:paraId="0BB40458" w14:textId="77777777" w:rsidR="00C554BF" w:rsidRDefault="00C554BF" w:rsidP="00C554BF">
      <w:pPr>
        <w:pStyle w:val="COTCOCLV4-ASDEFCON"/>
      </w:pPr>
      <w:r w:rsidRPr="00A3113C">
        <w:t>do everything reasonably required by the Commonwealth to enable the Commonwealth to claim and to collect or recover monies due under any insurance policy.</w:t>
      </w:r>
    </w:p>
    <w:p w14:paraId="1417483D" w14:textId="6C0AAC28" w:rsidR="00C554BF" w:rsidRPr="00A3113C" w:rsidRDefault="00C554BF" w:rsidP="00C554BF">
      <w:pPr>
        <w:pStyle w:val="NoteToTenderers-ASDEFCON"/>
      </w:pPr>
      <w:r w:rsidRPr="00A3113C">
        <w:t xml:space="preserve">Note to tenderers:  </w:t>
      </w:r>
      <w:r w:rsidRPr="008A3732">
        <w:t xml:space="preserve">Clause </w:t>
      </w:r>
      <w:r w:rsidRPr="008A3732">
        <w:fldChar w:fldCharType="begin"/>
      </w:r>
      <w:r w:rsidRPr="00D51B97">
        <w:instrText xml:space="preserve"> REF _Ref337214498 \r \h </w:instrText>
      </w:r>
      <w:r w:rsidRPr="008A3732">
        <w:instrText xml:space="preserve"> \* MERGEFORMAT </w:instrText>
      </w:r>
      <w:r w:rsidRPr="008A3732">
        <w:fldChar w:fldCharType="separate"/>
      </w:r>
      <w:r w:rsidR="00902F31">
        <w:t>9.1.9</w:t>
      </w:r>
      <w:r w:rsidRPr="008A3732">
        <w:fldChar w:fldCharType="end"/>
      </w:r>
      <w:r w:rsidRPr="00A3113C">
        <w:t xml:space="preserve"> will only be included in a resultant Contract if the Contractor has ACIP status and the clause may require amendment to only apply to those insurances to be covered by the ACIP.</w:t>
      </w:r>
    </w:p>
    <w:p w14:paraId="5C3AFC56" w14:textId="77777777" w:rsidR="00C554BF" w:rsidRPr="00A3113C" w:rsidRDefault="00C554BF" w:rsidP="00C554BF">
      <w:pPr>
        <w:pStyle w:val="COTCOCLV3-ASDEFCON"/>
      </w:pPr>
      <w:bookmarkStart w:id="2769" w:name="_Ref337214498"/>
      <w:r w:rsidRPr="00A3113C">
        <w:t>The Contractor shall be:</w:t>
      </w:r>
      <w:bookmarkEnd w:id="2769"/>
    </w:p>
    <w:p w14:paraId="5DEF6793" w14:textId="77777777" w:rsidR="00C554BF" w:rsidRPr="00A3113C" w:rsidRDefault="00C554BF" w:rsidP="00C554BF">
      <w:pPr>
        <w:pStyle w:val="COTCOCLV4-ASDEFCON"/>
      </w:pPr>
      <w:bookmarkStart w:id="2770" w:name="_Ref337215035"/>
      <w:r w:rsidRPr="00A3113C">
        <w:t>deemed compliant with the requirements of the following clauses:</w:t>
      </w:r>
      <w:bookmarkEnd w:id="2770"/>
    </w:p>
    <w:p w14:paraId="446567AA" w14:textId="4A295224" w:rsidR="00C554BF" w:rsidRPr="00A3113C" w:rsidRDefault="00C554BF" w:rsidP="00C554BF">
      <w:pPr>
        <w:pStyle w:val="COTCOCLV5-ASDEFCON"/>
      </w:pPr>
      <w:r w:rsidRPr="00A3113C">
        <w:t xml:space="preserve">clause </w:t>
      </w:r>
      <w:r w:rsidRPr="00D51B97">
        <w:fldChar w:fldCharType="begin"/>
      </w:r>
      <w:r w:rsidRPr="00D51B97">
        <w:instrText xml:space="preserve"> REF _Ref326673851 \w \h  \* MERGEFORMAT </w:instrText>
      </w:r>
      <w:r w:rsidRPr="00D51B97">
        <w:fldChar w:fldCharType="separate"/>
      </w:r>
      <w:r w:rsidR="00902F31">
        <w:t>9.1.1a</w:t>
      </w:r>
      <w:r w:rsidRPr="00D51B97">
        <w:fldChar w:fldCharType="end"/>
      </w:r>
      <w:r w:rsidRPr="00A3113C">
        <w:t xml:space="preserve"> (workers compensation); </w:t>
      </w:r>
    </w:p>
    <w:p w14:paraId="0146C8DE" w14:textId="0EA140D3" w:rsidR="00C554BF" w:rsidRPr="00A3113C" w:rsidRDefault="00C554BF" w:rsidP="00C554BF">
      <w:pPr>
        <w:pStyle w:val="COTCOCLV5-ASDEFCON"/>
      </w:pPr>
      <w:r w:rsidRPr="00A3113C">
        <w:t xml:space="preserve">clause </w:t>
      </w:r>
      <w:r w:rsidRPr="00D51B97">
        <w:fldChar w:fldCharType="begin"/>
      </w:r>
      <w:r w:rsidRPr="00D51B97">
        <w:instrText xml:space="preserve"> REF _Ref325662782 \w \h  \* MERGEFORMAT </w:instrText>
      </w:r>
      <w:r w:rsidRPr="00D51B97">
        <w:fldChar w:fldCharType="separate"/>
      </w:r>
      <w:r w:rsidR="00902F31">
        <w:t>9.1.1b</w:t>
      </w:r>
      <w:r w:rsidRPr="00D51B97">
        <w:fldChar w:fldCharType="end"/>
      </w:r>
      <w:r w:rsidRPr="00A3113C">
        <w:t xml:space="preserve"> (public and products liability);</w:t>
      </w:r>
    </w:p>
    <w:p w14:paraId="1394938A" w14:textId="57BCC774" w:rsidR="00C554BF" w:rsidRPr="00A3113C" w:rsidRDefault="00C554BF" w:rsidP="00C554BF">
      <w:pPr>
        <w:pStyle w:val="COTCOCLV5-ASDEFCON"/>
      </w:pPr>
      <w:r w:rsidRPr="00A3113C">
        <w:t xml:space="preserve">clause </w:t>
      </w:r>
      <w:r w:rsidRPr="00D51B97">
        <w:fldChar w:fldCharType="begin"/>
      </w:r>
      <w:r w:rsidRPr="00D51B97">
        <w:instrText xml:space="preserve"> REF _Ref333557929 \w \h  \* MERGEFORMAT </w:instrText>
      </w:r>
      <w:r w:rsidRPr="00D51B97">
        <w:fldChar w:fldCharType="separate"/>
      </w:r>
      <w:r w:rsidR="00902F31">
        <w:t>9.1.1c</w:t>
      </w:r>
      <w:r w:rsidRPr="00D51B97">
        <w:fldChar w:fldCharType="end"/>
      </w:r>
      <w:r w:rsidRPr="00A3113C">
        <w:t xml:space="preserve"> (professional indemnity);</w:t>
      </w:r>
    </w:p>
    <w:p w14:paraId="45ECD306" w14:textId="2C1BE7FB" w:rsidR="00C554BF" w:rsidRPr="00A3113C" w:rsidRDefault="00C554BF" w:rsidP="00C554BF">
      <w:pPr>
        <w:pStyle w:val="COTCOCLV5-ASDEFCON"/>
      </w:pPr>
      <w:r w:rsidRPr="00A3113C">
        <w:t xml:space="preserve">clause </w:t>
      </w:r>
      <w:r w:rsidRPr="00D51B97">
        <w:fldChar w:fldCharType="begin"/>
      </w:r>
      <w:r w:rsidRPr="00D51B97">
        <w:instrText xml:space="preserve"> REF _Ref325662250 \w \h  \* MERGEFORMAT </w:instrText>
      </w:r>
      <w:r w:rsidRPr="00D51B97">
        <w:fldChar w:fldCharType="separate"/>
      </w:r>
      <w:r w:rsidR="00902F31">
        <w:t>9.1.1d</w:t>
      </w:r>
      <w:r w:rsidRPr="00D51B97">
        <w:fldChar w:fldCharType="end"/>
      </w:r>
      <w:r w:rsidRPr="00A3113C">
        <w:t xml:space="preserve"> (property); </w:t>
      </w:r>
    </w:p>
    <w:p w14:paraId="296873DF" w14:textId="0A0E1374" w:rsidR="00C554BF" w:rsidRPr="00A3113C" w:rsidRDefault="00C554BF" w:rsidP="00C554BF">
      <w:pPr>
        <w:pStyle w:val="COTCOCLV5-ASDEFCON"/>
      </w:pPr>
      <w:r w:rsidRPr="00A3113C">
        <w:t xml:space="preserve">clause </w:t>
      </w:r>
      <w:r w:rsidRPr="00D51B97">
        <w:fldChar w:fldCharType="begin"/>
      </w:r>
      <w:r w:rsidRPr="00D51B97">
        <w:instrText xml:space="preserve"> REF _Ref302125129 \w \h  \* MERGEFORMAT </w:instrText>
      </w:r>
      <w:r w:rsidRPr="00D51B97">
        <w:fldChar w:fldCharType="separate"/>
      </w:r>
      <w:r w:rsidR="00902F31">
        <w:t>9.1.1e</w:t>
      </w:r>
      <w:r w:rsidRPr="00D51B97">
        <w:fldChar w:fldCharType="end"/>
      </w:r>
      <w:r w:rsidRPr="00A3113C">
        <w:t xml:space="preserve"> (transit); </w:t>
      </w:r>
    </w:p>
    <w:p w14:paraId="2731F659" w14:textId="6494306D" w:rsidR="00C554BF" w:rsidRPr="00A3113C" w:rsidRDefault="00C554BF" w:rsidP="00C554BF">
      <w:pPr>
        <w:pStyle w:val="COTCOCLV5-ASDEFCON"/>
      </w:pPr>
      <w:r w:rsidRPr="00A3113C">
        <w:t xml:space="preserve">clause </w:t>
      </w:r>
      <w:r w:rsidRPr="00D51B97">
        <w:fldChar w:fldCharType="begin"/>
      </w:r>
      <w:r w:rsidRPr="00D51B97">
        <w:instrText xml:space="preserve"> REF _Ref325662939 \w \h  \* MERGEFORMAT </w:instrText>
      </w:r>
      <w:r w:rsidRPr="00D51B97">
        <w:fldChar w:fldCharType="separate"/>
      </w:r>
      <w:r w:rsidR="00902F31">
        <w:t>9.1.1f</w:t>
      </w:r>
      <w:r w:rsidRPr="00D51B97">
        <w:fldChar w:fldCharType="end"/>
      </w:r>
      <w:r w:rsidRPr="00A3113C">
        <w:t xml:space="preserve"> (compulsory third party motor vehicle liability); </w:t>
      </w:r>
    </w:p>
    <w:p w14:paraId="42C480FC" w14:textId="7E6C2474" w:rsidR="00C554BF" w:rsidRPr="00A3113C" w:rsidRDefault="00C554BF" w:rsidP="00C554BF">
      <w:pPr>
        <w:pStyle w:val="COTCOCLV5-ASDEFCON"/>
      </w:pPr>
      <w:r w:rsidRPr="00A3113C">
        <w:t xml:space="preserve">clause </w:t>
      </w:r>
      <w:r w:rsidRPr="00D51B97">
        <w:fldChar w:fldCharType="begin"/>
      </w:r>
      <w:r w:rsidRPr="00D51B97">
        <w:instrText xml:space="preserve"> REF _Ref325662940 \w \h  \* MERGEFORMAT </w:instrText>
      </w:r>
      <w:r w:rsidRPr="00D51B97">
        <w:fldChar w:fldCharType="separate"/>
      </w:r>
      <w:r w:rsidR="00902F31">
        <w:t>9.1.1g</w:t>
      </w:r>
      <w:r w:rsidRPr="00D51B97">
        <w:fldChar w:fldCharType="end"/>
      </w:r>
      <w:r w:rsidRPr="00A3113C">
        <w:t xml:space="preserve"> (motor vehicle liability); and</w:t>
      </w:r>
    </w:p>
    <w:p w14:paraId="0795166C" w14:textId="6B93B214" w:rsidR="00C554BF" w:rsidRPr="00A3113C" w:rsidRDefault="00C554BF" w:rsidP="00C554BF">
      <w:pPr>
        <w:pStyle w:val="COTCOCLV5-ASDEFCON"/>
      </w:pPr>
      <w:r w:rsidRPr="00A3113C">
        <w:t xml:space="preserve">clause </w:t>
      </w:r>
      <w:r w:rsidRPr="00732B23">
        <w:fldChar w:fldCharType="begin"/>
      </w:r>
      <w:r w:rsidRPr="00732B23">
        <w:instrText xml:space="preserve"> REF _Ref337214943 \w \h  \* MERGEFORMAT </w:instrText>
      </w:r>
      <w:r w:rsidRPr="00732B23">
        <w:fldChar w:fldCharType="separate"/>
      </w:r>
      <w:r w:rsidR="00902F31">
        <w:t>9.1.5</w:t>
      </w:r>
      <w:r w:rsidRPr="00732B23">
        <w:fldChar w:fldCharType="end"/>
      </w:r>
      <w:r w:rsidRPr="00A3113C">
        <w:t>; and</w:t>
      </w:r>
    </w:p>
    <w:p w14:paraId="7D89DCA9" w14:textId="403CDF21" w:rsidR="00C554BF" w:rsidRPr="00A3113C" w:rsidRDefault="00C554BF" w:rsidP="00C554BF">
      <w:pPr>
        <w:pStyle w:val="COTCOCLV4-ASDEFCON"/>
      </w:pPr>
      <w:r w:rsidRPr="00A3113C">
        <w:t xml:space="preserve">relieved of its obligations under clauses </w:t>
      </w:r>
      <w:r w:rsidRPr="0073620E">
        <w:fldChar w:fldCharType="begin"/>
      </w:r>
      <w:r w:rsidRPr="0073620E">
        <w:instrText xml:space="preserve"> REF _Ref302112972 \w \h  \* MERGEFORMAT </w:instrText>
      </w:r>
      <w:r w:rsidRPr="0073620E">
        <w:fldChar w:fldCharType="separate"/>
      </w:r>
      <w:r w:rsidR="00902F31">
        <w:t>9.1.6</w:t>
      </w:r>
      <w:r w:rsidRPr="0073620E">
        <w:fldChar w:fldCharType="end"/>
      </w:r>
      <w:r w:rsidRPr="00A3113C">
        <w:t xml:space="preserve"> and </w:t>
      </w:r>
      <w:r w:rsidRPr="0073620E">
        <w:fldChar w:fldCharType="begin"/>
      </w:r>
      <w:r w:rsidRPr="0073620E">
        <w:instrText xml:space="preserve"> REF _Ref337215019 \w \h  \* MERGEFORMAT </w:instrText>
      </w:r>
      <w:r w:rsidRPr="0073620E">
        <w:fldChar w:fldCharType="separate"/>
      </w:r>
      <w:r w:rsidR="00902F31">
        <w:t>9.1.8</w:t>
      </w:r>
      <w:r w:rsidRPr="0073620E">
        <w:fldChar w:fldCharType="end"/>
      </w:r>
      <w:r w:rsidRPr="00A3113C">
        <w:t>,</w:t>
      </w:r>
    </w:p>
    <w:p w14:paraId="2CE33EC6" w14:textId="548FBF91" w:rsidR="00C554BF" w:rsidRDefault="00C554BF">
      <w:pPr>
        <w:pStyle w:val="COTCOCLV3NONUM-ASDEFCON"/>
      </w:pPr>
      <w:r>
        <w:t xml:space="preserve">in respect of a particular insurance listed in clause </w:t>
      </w:r>
      <w:r w:rsidRPr="0073620E">
        <w:fldChar w:fldCharType="begin"/>
      </w:r>
      <w:r w:rsidRPr="0073620E">
        <w:instrText xml:space="preserve"> REF _Ref337215035 \w \h  \* MERGEFORMAT </w:instrText>
      </w:r>
      <w:r w:rsidRPr="0073620E">
        <w:fldChar w:fldCharType="separate"/>
      </w:r>
      <w:r w:rsidR="00902F31">
        <w:t>9.1.9a</w:t>
      </w:r>
      <w:r w:rsidRPr="0073620E">
        <w:fldChar w:fldCharType="end"/>
      </w:r>
      <w:r>
        <w:t xml:space="preserve"> </w:t>
      </w:r>
      <w:r w:rsidRPr="00A3113C">
        <w:t xml:space="preserve">for any period during which the Contractor's insurance program holds Approved Contractor Insurance Program (ACIP) status under </w:t>
      </w:r>
      <w:r>
        <w:t>CASG</w:t>
      </w:r>
      <w:r w:rsidRPr="00A3113C">
        <w:t xml:space="preserve">'s centralised process for monitoring the compliance of contractors with </w:t>
      </w:r>
      <w:r w:rsidRPr="00A3113C">
        <w:lastRenderedPageBreak/>
        <w:t>contractual insurance requirements, subject to any limitations on or conditions of that approval</w:t>
      </w:r>
      <w:r w:rsidRPr="00DF312E">
        <w:t xml:space="preserve"> </w:t>
      </w:r>
      <w:r>
        <w:t>(including whether the Contractor's ACIP status extends to that type of insurance)</w:t>
      </w:r>
      <w:r w:rsidRPr="00A3113C">
        <w:t xml:space="preserve">.  The Contractor shall advise the Commonwealth Representative within </w:t>
      </w:r>
      <w:r w:rsidR="00731D66">
        <w:t>5</w:t>
      </w:r>
      <w:r w:rsidR="00731D66" w:rsidRPr="00A3113C">
        <w:t xml:space="preserve"> </w:t>
      </w:r>
      <w:r w:rsidRPr="00A3113C">
        <w:t xml:space="preserve">Working Days if its ACIP status is withdrawn </w:t>
      </w:r>
      <w:r>
        <w:t xml:space="preserve">or suspended </w:t>
      </w:r>
      <w:r w:rsidRPr="00A3113C">
        <w:t>by the Commonwealth.</w:t>
      </w:r>
    </w:p>
    <w:p w14:paraId="24EC03AE" w14:textId="22652824" w:rsidR="00C554BF" w:rsidRDefault="00C554BF" w:rsidP="00C554BF">
      <w:pPr>
        <w:pStyle w:val="COTCOCLV3-ASDEFCON"/>
      </w:pPr>
      <w:bookmarkStart w:id="2771" w:name="_Ref14166926"/>
      <w:r>
        <w:t xml:space="preserve">If the Contractor fails to effect and maintain the insurances in accordance with this clause </w:t>
      </w:r>
      <w:r w:rsidRPr="0073620E">
        <w:fldChar w:fldCharType="begin"/>
      </w:r>
      <w:r w:rsidRPr="0073620E">
        <w:instrText xml:space="preserve"> REF _Ref13666777 \r \h </w:instrText>
      </w:r>
      <w:r>
        <w:instrText xml:space="preserve"> \* MERGEFORMAT </w:instrText>
      </w:r>
      <w:r w:rsidRPr="0073620E">
        <w:fldChar w:fldCharType="separate"/>
      </w:r>
      <w:r w:rsidR="00902F31">
        <w:t>9</w:t>
      </w:r>
      <w:r w:rsidRPr="0073620E">
        <w:fldChar w:fldCharType="end"/>
      </w:r>
      <w:r>
        <w:t xml:space="preserve"> the Commonwealth may, but is not obliged to, effect and maintain the relevant insurances and may:</w:t>
      </w:r>
      <w:bookmarkEnd w:id="2771"/>
    </w:p>
    <w:p w14:paraId="0D55E435" w14:textId="286CF6EF" w:rsidR="00C554BF" w:rsidRDefault="00C554BF" w:rsidP="00C554BF">
      <w:pPr>
        <w:pStyle w:val="COTCOCLV4-ASDEFCON"/>
      </w:pPr>
      <w:r>
        <w:t xml:space="preserve">elect to recover from the Contractor under clause </w:t>
      </w:r>
      <w:r w:rsidRPr="007E3EBB">
        <w:fldChar w:fldCharType="begin"/>
      </w:r>
      <w:r w:rsidRPr="007E3EBB">
        <w:instrText xml:space="preserve"> REF _Ref300817982 \r \h  \* MERGEFORMAT </w:instrText>
      </w:r>
      <w:r w:rsidRPr="007E3EBB">
        <w:fldChar w:fldCharType="separate"/>
      </w:r>
      <w:r w:rsidR="00902F31">
        <w:t>13.6</w:t>
      </w:r>
      <w:r w:rsidRPr="007E3EBB">
        <w:fldChar w:fldCharType="end"/>
      </w:r>
      <w:r>
        <w:t xml:space="preserve"> the cost of effecting and maintaining the insurance; or</w:t>
      </w:r>
    </w:p>
    <w:p w14:paraId="33208F5C" w14:textId="77777777" w:rsidR="00C554BF" w:rsidRPr="00DF2906" w:rsidRDefault="00C554BF" w:rsidP="00C554BF">
      <w:pPr>
        <w:pStyle w:val="COTCOCLV4-ASDEFCON"/>
        <w:rPr>
          <w:rFonts w:cs="Arial"/>
        </w:rPr>
      </w:pPr>
      <w:r w:rsidRPr="00DF2906">
        <w:rPr>
          <w:rFonts w:cs="Arial"/>
        </w:rPr>
        <w:t>deduct the premiums payable for the relevant insurances from amounts payable to the Contractor under the Contract.</w:t>
      </w:r>
    </w:p>
    <w:p w14:paraId="0328888E" w14:textId="68CBF205" w:rsidR="00C554BF" w:rsidRPr="00772895" w:rsidRDefault="00C554BF" w:rsidP="00C554BF">
      <w:pPr>
        <w:ind w:left="851"/>
        <w:rPr>
          <w:rFonts w:cs="Arial"/>
        </w:rPr>
      </w:pPr>
      <w:r w:rsidRPr="00DF2906">
        <w:rPr>
          <w:rFonts w:cs="Arial"/>
        </w:rPr>
        <w:t xml:space="preserve">No amount shall be owing to the Commonwealth under this clause </w:t>
      </w:r>
      <w:r w:rsidRPr="007E3EBB">
        <w:rPr>
          <w:rFonts w:cs="Arial"/>
        </w:rPr>
        <w:fldChar w:fldCharType="begin"/>
      </w:r>
      <w:r w:rsidRPr="007E3EBB">
        <w:rPr>
          <w:rFonts w:cs="Arial"/>
        </w:rPr>
        <w:instrText xml:space="preserve"> REF _Ref14166926 \r \h  \* MERGEFORMAT </w:instrText>
      </w:r>
      <w:r w:rsidRPr="007E3EBB">
        <w:rPr>
          <w:rFonts w:cs="Arial"/>
        </w:rPr>
      </w:r>
      <w:r w:rsidRPr="007E3EBB">
        <w:rPr>
          <w:rFonts w:cs="Arial"/>
        </w:rPr>
        <w:fldChar w:fldCharType="separate"/>
      </w:r>
      <w:r w:rsidR="00902F31">
        <w:rPr>
          <w:rFonts w:cs="Arial"/>
        </w:rPr>
        <w:t>9.1.10</w:t>
      </w:r>
      <w:r w:rsidRPr="007E3EBB">
        <w:rPr>
          <w:rFonts w:cs="Arial"/>
        </w:rPr>
        <w:fldChar w:fldCharType="end"/>
      </w:r>
      <w:r w:rsidRPr="00DF2906">
        <w:rPr>
          <w:rFonts w:cs="Arial"/>
        </w:rPr>
        <w:t xml:space="preserve"> until the Commonwealth elects to recover the amount.</w:t>
      </w:r>
    </w:p>
    <w:p w14:paraId="450B51AE" w14:textId="7318BD1E" w:rsidR="00C554BF" w:rsidRDefault="00C554BF">
      <w:pPr>
        <w:pStyle w:val="COTCOCLV1-ASDEFCON"/>
      </w:pPr>
      <w:bookmarkStart w:id="2772" w:name="_Toc6998838"/>
      <w:bookmarkStart w:id="2773" w:name="_Toc13464303"/>
      <w:bookmarkStart w:id="2774" w:name="_Toc13487448"/>
      <w:bookmarkStart w:id="2775" w:name="_Toc13658819"/>
      <w:bookmarkStart w:id="2776" w:name="_Toc14257909"/>
      <w:bookmarkStart w:id="2777" w:name="_Toc14434549"/>
      <w:bookmarkStart w:id="2778" w:name="_Toc14434971"/>
      <w:bookmarkStart w:id="2779" w:name="_Toc14435395"/>
      <w:bookmarkStart w:id="2780" w:name="_Toc14435816"/>
      <w:bookmarkStart w:id="2781" w:name="_Toc14436094"/>
      <w:bookmarkStart w:id="2782" w:name="_Toc14685909"/>
      <w:bookmarkStart w:id="2783" w:name="_Toc14689751"/>
      <w:bookmarkStart w:id="2784" w:name="_Toc32556580"/>
      <w:bookmarkStart w:id="2785" w:name="_Toc35326400"/>
      <w:bookmarkStart w:id="2786" w:name="_Toc341267616"/>
      <w:bookmarkStart w:id="2787" w:name="_Toc226018915"/>
      <w:bookmarkStart w:id="2788" w:name="_Toc300913900"/>
      <w:bookmarkStart w:id="2789" w:name="_Ref322696019"/>
      <w:bookmarkEnd w:id="2756"/>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r>
        <w:t>INDEMNITIES, DAMAGES, RISK AND LIABILITY</w:t>
      </w:r>
      <w:r w:rsidR="00DD239A">
        <w:t xml:space="preserve"> (CORE)</w:t>
      </w:r>
      <w:bookmarkEnd w:id="2787"/>
    </w:p>
    <w:p w14:paraId="5E494C7D" w14:textId="77777777" w:rsidR="00C554BF" w:rsidRPr="00A3113C" w:rsidRDefault="00C554BF">
      <w:pPr>
        <w:pStyle w:val="COTCOCLV2-ASDEFCON"/>
      </w:pPr>
      <w:bookmarkStart w:id="2790" w:name="_Toc2236525"/>
      <w:bookmarkStart w:id="2791" w:name="_Toc226018916"/>
      <w:r w:rsidRPr="00A3113C">
        <w:t>Indemnit</w:t>
      </w:r>
      <w:r>
        <w:t>y</w:t>
      </w:r>
      <w:r w:rsidRPr="00A3113C">
        <w:t xml:space="preserve"> (Core)</w:t>
      </w:r>
      <w:bookmarkEnd w:id="2790"/>
      <w:bookmarkEnd w:id="2791"/>
    </w:p>
    <w:p w14:paraId="3D0844CE" w14:textId="77777777" w:rsidR="00C554BF" w:rsidRPr="00A3113C" w:rsidRDefault="00C554BF" w:rsidP="00C554BF">
      <w:pPr>
        <w:pStyle w:val="COTCOCLV3-ASDEFCON"/>
        <w:rPr>
          <w:lang w:eastAsia="zh-CN"/>
        </w:rPr>
      </w:pPr>
      <w:bookmarkStart w:id="2792" w:name="_Ref325741603"/>
      <w:bookmarkStart w:id="2793" w:name="_Ref335598744"/>
      <w:bookmarkEnd w:id="2788"/>
      <w:bookmarkEnd w:id="2789"/>
      <w:r w:rsidRPr="00A3113C">
        <w:rPr>
          <w:lang w:eastAsia="zh-CN"/>
        </w:rPr>
        <w:t xml:space="preserve">The Contractor shall indemnify </w:t>
      </w:r>
      <w:r>
        <w:rPr>
          <w:lang w:eastAsia="zh-CN"/>
        </w:rPr>
        <w:t xml:space="preserve">the Commonwealth and Commonwealth Officers in respect of </w:t>
      </w:r>
      <w:r w:rsidRPr="00A3113C">
        <w:rPr>
          <w:lang w:eastAsia="zh-CN"/>
        </w:rPr>
        <w:t xml:space="preserve">any Loss </w:t>
      </w:r>
      <w:r>
        <w:rPr>
          <w:lang w:eastAsia="zh-CN"/>
        </w:rPr>
        <w:t>in connection with</w:t>
      </w:r>
      <w:r w:rsidRPr="00A3113C">
        <w:rPr>
          <w:lang w:eastAsia="zh-CN"/>
        </w:rPr>
        <w:t>:</w:t>
      </w:r>
      <w:bookmarkEnd w:id="2792"/>
      <w:bookmarkEnd w:id="2793"/>
    </w:p>
    <w:p w14:paraId="0144742C" w14:textId="77777777" w:rsidR="00C554BF" w:rsidRDefault="00C554BF" w:rsidP="00C554BF">
      <w:pPr>
        <w:pStyle w:val="COTCOCLV4-ASDEFCON"/>
        <w:rPr>
          <w:lang w:eastAsia="zh-CN"/>
        </w:rPr>
      </w:pPr>
      <w:bookmarkStart w:id="2794" w:name="_Ref50122573"/>
      <w:r w:rsidRPr="00A3113C">
        <w:t>the death, personal injury</w:t>
      </w:r>
      <w:r>
        <w:t>, disease or illness of any employee or officer of the Contractor in relation to the Contract; and</w:t>
      </w:r>
      <w:bookmarkEnd w:id="2794"/>
    </w:p>
    <w:p w14:paraId="3A296D96" w14:textId="77777777" w:rsidR="00C554BF" w:rsidRDefault="00C554BF" w:rsidP="00C554BF">
      <w:pPr>
        <w:pStyle w:val="COTCOCLV4-ASDEFCON"/>
      </w:pPr>
      <w:bookmarkStart w:id="2795" w:name="_Ref50122595"/>
      <w:r>
        <w:t>a Claim by a third party arising out of or as a consequence of a Contractor Default, including a Claim in respect of:</w:t>
      </w:r>
      <w:bookmarkEnd w:id="2795"/>
    </w:p>
    <w:p w14:paraId="625DF6C6" w14:textId="77777777" w:rsidR="00C554BF" w:rsidRDefault="00C554BF" w:rsidP="00C554BF">
      <w:pPr>
        <w:pStyle w:val="COTCOCLV5-ASDEFCON"/>
      </w:pPr>
      <w:r>
        <w:t>the death, personal injury, disease or illness of any person; or</w:t>
      </w:r>
    </w:p>
    <w:p w14:paraId="49D0E2B8" w14:textId="77777777" w:rsidR="00C554BF" w:rsidRDefault="00C554BF" w:rsidP="00C554BF">
      <w:pPr>
        <w:pStyle w:val="COTCOCLV5-ASDEFCON"/>
      </w:pPr>
      <w:r>
        <w:t>loss of or damage to any third party property.</w:t>
      </w:r>
    </w:p>
    <w:p w14:paraId="6D96900C" w14:textId="77777777" w:rsidR="00C554BF" w:rsidRDefault="00C554BF" w:rsidP="00C554BF">
      <w:pPr>
        <w:pStyle w:val="COTCOCLV3-ASDEFCON"/>
        <w:rPr>
          <w:lang w:eastAsia="zh-CN"/>
        </w:rPr>
      </w:pPr>
      <w:r>
        <w:rPr>
          <w:lang w:eastAsia="zh-CN"/>
        </w:rPr>
        <w:t>The liability of the Contractor under clause 10.1.1a shall be reduced to the extent that the Contractor demonstrates that the Loss arose out of or as a consequence of a Commonwealth Default.</w:t>
      </w:r>
    </w:p>
    <w:p w14:paraId="44210915" w14:textId="61405485" w:rsidR="00C554BF" w:rsidRDefault="00C554BF" w:rsidP="00C554BF">
      <w:pPr>
        <w:pStyle w:val="COTCOCLV3-ASDEFCON"/>
        <w:rPr>
          <w:lang w:eastAsia="zh-CN"/>
        </w:rPr>
      </w:pPr>
      <w:r w:rsidRPr="00C15147">
        <w:rPr>
          <w:lang w:eastAsia="zh-CN"/>
        </w:rPr>
        <w:t>The liability of t</w:t>
      </w:r>
      <w:r>
        <w:rPr>
          <w:lang w:eastAsia="zh-CN"/>
        </w:rPr>
        <w:t xml:space="preserve">he Contractor under clause </w:t>
      </w:r>
      <w:r>
        <w:rPr>
          <w:lang w:eastAsia="zh-CN"/>
        </w:rPr>
        <w:fldChar w:fldCharType="begin"/>
      </w:r>
      <w:r>
        <w:rPr>
          <w:lang w:eastAsia="zh-CN"/>
        </w:rPr>
        <w:instrText xml:space="preserve"> REF _Ref50122595 \r \h </w:instrText>
      </w:r>
      <w:r>
        <w:rPr>
          <w:lang w:eastAsia="zh-CN"/>
        </w:rPr>
      </w:r>
      <w:r>
        <w:rPr>
          <w:lang w:eastAsia="zh-CN"/>
        </w:rPr>
        <w:fldChar w:fldCharType="separate"/>
      </w:r>
      <w:r w:rsidR="00902F31">
        <w:rPr>
          <w:lang w:eastAsia="zh-CN"/>
        </w:rPr>
        <w:t>10.1.1b</w:t>
      </w:r>
      <w:r>
        <w:rPr>
          <w:lang w:eastAsia="zh-CN"/>
        </w:rPr>
        <w:fldChar w:fldCharType="end"/>
      </w:r>
      <w:r w:rsidRPr="00C15147">
        <w:rPr>
          <w:lang w:eastAsia="zh-CN"/>
        </w:rPr>
        <w:t xml:space="preserve"> shall be reduced to the extent that the Contractor demonstrates that the Loss arose out of or as a consequence of</w:t>
      </w:r>
      <w:r>
        <w:rPr>
          <w:lang w:eastAsia="zh-CN"/>
        </w:rPr>
        <w:t>:</w:t>
      </w:r>
    </w:p>
    <w:p w14:paraId="426633AF" w14:textId="77777777" w:rsidR="00C554BF" w:rsidRDefault="00C554BF" w:rsidP="00C554BF">
      <w:pPr>
        <w:pStyle w:val="COTCOCLV4-ASDEFCON"/>
        <w:rPr>
          <w:lang w:eastAsia="zh-CN"/>
        </w:rPr>
      </w:pPr>
      <w:bookmarkStart w:id="2796" w:name="_Hlk50122679"/>
      <w:r>
        <w:rPr>
          <w:lang w:eastAsia="zh-CN"/>
        </w:rPr>
        <w:t>a Commonwealth Default;</w:t>
      </w:r>
    </w:p>
    <w:p w14:paraId="65D99E3C" w14:textId="77777777" w:rsidR="00C554BF" w:rsidRDefault="00C554BF" w:rsidP="00C554BF">
      <w:pPr>
        <w:pStyle w:val="COTCOCLV4-ASDEFCON"/>
        <w:rPr>
          <w:lang w:eastAsia="zh-CN"/>
        </w:rPr>
      </w:pPr>
      <w:bookmarkStart w:id="2797" w:name="_Hlk50122116"/>
      <w:r>
        <w:rPr>
          <w:lang w:eastAsia="zh-CN"/>
        </w:rPr>
        <w:t xml:space="preserve">an Excepted Risk; or </w:t>
      </w:r>
    </w:p>
    <w:p w14:paraId="68983F95" w14:textId="77777777" w:rsidR="00C554BF" w:rsidRDefault="00C554BF" w:rsidP="00C554BF">
      <w:pPr>
        <w:pStyle w:val="COTCOCLV4-ASDEFCON"/>
        <w:rPr>
          <w:lang w:eastAsia="zh-CN"/>
        </w:rPr>
      </w:pPr>
      <w:r>
        <w:rPr>
          <w:lang w:eastAsia="zh-CN"/>
        </w:rPr>
        <w:t>a breach of a general law duty or an applicable law by an Unrelated Party.</w:t>
      </w:r>
    </w:p>
    <w:bookmarkEnd w:id="2796"/>
    <w:bookmarkEnd w:id="2797"/>
    <w:p w14:paraId="33CC2486" w14:textId="5E16B3D1" w:rsidR="00C554BF" w:rsidRDefault="00C554BF" w:rsidP="00C554BF">
      <w:pPr>
        <w:pStyle w:val="COTCOCLV3-ASDEFCON"/>
        <w:rPr>
          <w:lang w:eastAsia="zh-CN"/>
        </w:rPr>
      </w:pPr>
      <w:r w:rsidRPr="00C15147">
        <w:rPr>
          <w:lang w:eastAsia="zh-CN"/>
        </w:rPr>
        <w:t xml:space="preserve">The Contractor shall release the Commonwealth and Commonwealth Officers in respect of any liability for Loss referred to in clause </w:t>
      </w:r>
      <w:r w:rsidRPr="00491EF5">
        <w:rPr>
          <w:lang w:eastAsia="zh-CN"/>
        </w:rPr>
        <w:fldChar w:fldCharType="begin"/>
      </w:r>
      <w:r w:rsidRPr="00491EF5">
        <w:rPr>
          <w:lang w:eastAsia="zh-CN"/>
        </w:rPr>
        <w:instrText xml:space="preserve"> REF _Ref335598744 \r \h  \* MERGEFORMAT </w:instrText>
      </w:r>
      <w:r w:rsidRPr="00491EF5">
        <w:rPr>
          <w:lang w:eastAsia="zh-CN"/>
        </w:rPr>
      </w:r>
      <w:r w:rsidRPr="00491EF5">
        <w:rPr>
          <w:lang w:eastAsia="zh-CN"/>
        </w:rPr>
        <w:fldChar w:fldCharType="separate"/>
      </w:r>
      <w:r w:rsidR="00902F31">
        <w:rPr>
          <w:lang w:eastAsia="zh-CN"/>
        </w:rPr>
        <w:t>10.1.1</w:t>
      </w:r>
      <w:r w:rsidRPr="00491EF5">
        <w:rPr>
          <w:lang w:eastAsia="zh-CN"/>
        </w:rPr>
        <w:fldChar w:fldCharType="end"/>
      </w:r>
      <w:r w:rsidRPr="00C15147">
        <w:rPr>
          <w:lang w:eastAsia="zh-CN"/>
        </w:rPr>
        <w:t>, except to the extent that the Contractor demonstrates that the Loss arose out of or as a consequence of a Commonwealth Default.</w:t>
      </w:r>
    </w:p>
    <w:p w14:paraId="39A20A03" w14:textId="77777777" w:rsidR="00C554BF" w:rsidRDefault="00C554BF">
      <w:pPr>
        <w:pStyle w:val="COTCOCLV2-ASDEFCON"/>
      </w:pPr>
      <w:bookmarkStart w:id="2798" w:name="_Ref530035508"/>
      <w:bookmarkStart w:id="2799" w:name="_Toc2236529"/>
      <w:bookmarkStart w:id="2800" w:name="_Toc226018917"/>
      <w:r>
        <w:t>Intellectual Property and Confidentiality (Core)</w:t>
      </w:r>
      <w:bookmarkEnd w:id="2798"/>
      <w:bookmarkEnd w:id="2799"/>
      <w:bookmarkEnd w:id="2800"/>
    </w:p>
    <w:p w14:paraId="1866ED0F" w14:textId="77777777" w:rsidR="00C554BF" w:rsidRDefault="00C554BF" w:rsidP="00C554BF">
      <w:pPr>
        <w:pStyle w:val="COTCOCLV3-ASDEFCON"/>
      </w:pPr>
      <w:bookmarkStart w:id="2801" w:name="_Ref530035497"/>
      <w:r>
        <w:t>The Contractor shall indemnify the Commonwealth and Commonwealth Officers in respect of any Loss in connection with a Claim by a third party in respect of:</w:t>
      </w:r>
      <w:bookmarkEnd w:id="2801"/>
      <w:r>
        <w:t xml:space="preserve"> </w:t>
      </w:r>
    </w:p>
    <w:p w14:paraId="3FA1155E" w14:textId="38775088" w:rsidR="00C554BF" w:rsidRDefault="00C554BF" w:rsidP="00C554BF">
      <w:pPr>
        <w:pStyle w:val="COTCOCLV4-ASDEFCON"/>
      </w:pPr>
      <w:r>
        <w:t>an infringement or alleged infringement of the third party’s IP rights (including Moral Rights) arising out of or as a consequence of an activity permitted or purportedly permitted by or under a licence or assignment of IP rights under or referred to in the Contract (including in clause</w:t>
      </w:r>
      <w:r w:rsidR="00E10856">
        <w:t xml:space="preserve"> </w:t>
      </w:r>
      <w:r>
        <w:fldChar w:fldCharType="begin"/>
      </w:r>
      <w:r>
        <w:instrText xml:space="preserve"> REF _Ref13661898 \r \h </w:instrText>
      </w:r>
      <w:r>
        <w:fldChar w:fldCharType="separate"/>
      </w:r>
      <w:r w:rsidR="00902F31">
        <w:t>5</w:t>
      </w:r>
      <w:r>
        <w:fldChar w:fldCharType="end"/>
      </w:r>
      <w:r>
        <w:t>); and</w:t>
      </w:r>
    </w:p>
    <w:p w14:paraId="21BD847A" w14:textId="77777777" w:rsidR="00C554BF" w:rsidRDefault="00C554BF" w:rsidP="00C554BF">
      <w:pPr>
        <w:pStyle w:val="COTCOCLV4-ASDEFCON"/>
      </w:pPr>
      <w:r>
        <w:t>breach or alleged breach of any obligation of confidentiality owed to that third party arising out of or as a consequence of any act or omission of the Contractor or Contractor Personnel.</w:t>
      </w:r>
    </w:p>
    <w:p w14:paraId="7E90012D" w14:textId="7D2D69A5" w:rsidR="00C554BF" w:rsidRDefault="00C554BF" w:rsidP="00C554BF">
      <w:pPr>
        <w:pStyle w:val="COTCOCLV3-ASDEFCON"/>
      </w:pPr>
      <w:r>
        <w:t xml:space="preserve">The liability of the Contractor under clause </w:t>
      </w:r>
      <w:r w:rsidRPr="00491EF5">
        <w:fldChar w:fldCharType="begin"/>
      </w:r>
      <w:r w:rsidRPr="00491EF5">
        <w:instrText xml:space="preserve"> REF _Ref530035497 \r \h  \* MERGEFORMAT </w:instrText>
      </w:r>
      <w:r w:rsidRPr="00491EF5">
        <w:fldChar w:fldCharType="separate"/>
      </w:r>
      <w:r w:rsidR="00902F31">
        <w:t>10.2.1</w:t>
      </w:r>
      <w:r w:rsidRPr="00491EF5">
        <w:fldChar w:fldCharType="end"/>
      </w:r>
      <w:r>
        <w:t xml:space="preserve"> shall be reduced to the extent that the Contractor demonstrates that the Loss arose out of or as a consequence of a Commonwealth Default.</w:t>
      </w:r>
    </w:p>
    <w:p w14:paraId="758A18C6" w14:textId="3938CD0C" w:rsidR="00C554BF" w:rsidRDefault="00C554BF" w:rsidP="00C554BF">
      <w:pPr>
        <w:pStyle w:val="COTCOCLV3-ASDEFCON"/>
      </w:pPr>
      <w:r>
        <w:t xml:space="preserve">In this clause </w:t>
      </w:r>
      <w:r w:rsidRPr="00491EF5">
        <w:fldChar w:fldCharType="begin"/>
      </w:r>
      <w:r w:rsidRPr="00491EF5">
        <w:instrText xml:space="preserve"> REF _Ref530035508 \r \h  \* MERGEFORMAT </w:instrText>
      </w:r>
      <w:r w:rsidRPr="00491EF5">
        <w:fldChar w:fldCharType="separate"/>
      </w:r>
      <w:r w:rsidR="00902F31">
        <w:t>10.2</w:t>
      </w:r>
      <w:r w:rsidRPr="00491EF5">
        <w:fldChar w:fldCharType="end"/>
      </w:r>
      <w:r>
        <w:t>:</w:t>
      </w:r>
    </w:p>
    <w:p w14:paraId="4DE566D4" w14:textId="63963FD8" w:rsidR="00C554BF" w:rsidRDefault="00C554BF">
      <w:pPr>
        <w:pStyle w:val="COTCOCLV3NONUM-ASDEFCON"/>
      </w:pPr>
      <w:r>
        <w:lastRenderedPageBreak/>
        <w:t>“</w:t>
      </w:r>
      <w:r w:rsidRPr="00E63593">
        <w:rPr>
          <w:b/>
        </w:rPr>
        <w:t>infringement</w:t>
      </w:r>
      <w:r>
        <w:t xml:space="preserve">” of a right includes an act or omission that would, but for the operation of section 163 of the </w:t>
      </w:r>
      <w:r w:rsidRPr="00E63593">
        <w:rPr>
          <w:i/>
        </w:rPr>
        <w:t>Patents Act 1990</w:t>
      </w:r>
      <w:r>
        <w:t xml:space="preserve">, section 96 of the </w:t>
      </w:r>
      <w:r w:rsidRPr="00E63593">
        <w:rPr>
          <w:i/>
        </w:rPr>
        <w:t>Designs Act 2003</w:t>
      </w:r>
      <w:r>
        <w:t xml:space="preserve">, section 183 of the </w:t>
      </w:r>
      <w:r w:rsidRPr="00E63593">
        <w:rPr>
          <w:i/>
        </w:rPr>
        <w:t>Copyright Act 1968</w:t>
      </w:r>
      <w:r>
        <w:t xml:space="preserve">, or section 25 of the </w:t>
      </w:r>
      <w:r w:rsidRPr="00E63593">
        <w:rPr>
          <w:i/>
        </w:rPr>
        <w:t>Circuit Layouts Act 1989</w:t>
      </w:r>
      <w:r>
        <w:t>, constitute an infringement of the right.</w:t>
      </w:r>
    </w:p>
    <w:p w14:paraId="74A6B971" w14:textId="2DB2B474" w:rsidR="00C554BF" w:rsidRDefault="00C554BF">
      <w:pPr>
        <w:pStyle w:val="COTCOCLV2-ASDEFCON"/>
      </w:pPr>
      <w:bookmarkStart w:id="2802" w:name="_Ref530122957"/>
      <w:bookmarkStart w:id="2803" w:name="_Toc2236530"/>
      <w:bookmarkStart w:id="2804" w:name="_Toc226018918"/>
      <w:r>
        <w:t>Loss of or Damage to the Deliverables and Products (Core)</w:t>
      </w:r>
      <w:bookmarkEnd w:id="2802"/>
      <w:bookmarkEnd w:id="2803"/>
      <w:bookmarkEnd w:id="2804"/>
    </w:p>
    <w:p w14:paraId="3B250981" w14:textId="77777777" w:rsidR="00C554BF" w:rsidRDefault="00C554BF" w:rsidP="00C554BF">
      <w:pPr>
        <w:pStyle w:val="COTCOCLV3-ASDEFCON"/>
      </w:pPr>
      <w:bookmarkStart w:id="2805" w:name="_Ref530122459"/>
      <w:r>
        <w:t xml:space="preserve">Risk in relation to any loss of, or damage to Deliverables, or Products </w:t>
      </w:r>
      <w:r w:rsidRPr="00491EF5">
        <w:t>which are not yet owned by the Commonwealth</w:t>
      </w:r>
      <w:r>
        <w:t xml:space="preserve"> resides with the Contractor:</w:t>
      </w:r>
      <w:bookmarkEnd w:id="2805"/>
      <w:r>
        <w:t xml:space="preserve"> </w:t>
      </w:r>
    </w:p>
    <w:p w14:paraId="16EA719B" w14:textId="5213B79D" w:rsidR="00C554BF" w:rsidRDefault="00C554BF" w:rsidP="00C554BF">
      <w:pPr>
        <w:pStyle w:val="COTCOCLV4-ASDEFCON"/>
      </w:pPr>
      <w:r>
        <w:t>until the Deliverables and Products are delivered or returned to the Commonwealth in accordance with the Contract; and</w:t>
      </w:r>
    </w:p>
    <w:p w14:paraId="3B1515AF" w14:textId="58F1A789" w:rsidR="00C554BF" w:rsidRDefault="00C554BF" w:rsidP="00C554BF">
      <w:pPr>
        <w:pStyle w:val="COTCOCLV4-ASDEFCON"/>
      </w:pPr>
      <w:r>
        <w:t>at any time after delivery or return (but prior to Acceptance of the Deliverables and Products) where the Contractor retakes possession of the Deliverables in accordance with the Contract.</w:t>
      </w:r>
    </w:p>
    <w:p w14:paraId="32EDB444" w14:textId="6D8C4738" w:rsidR="00C554BF" w:rsidRDefault="00C554BF" w:rsidP="00C554BF">
      <w:pPr>
        <w:pStyle w:val="COTCOCLV3-ASDEFCON"/>
      </w:pPr>
      <w:r>
        <w:t xml:space="preserve">The Contractor shall replace or reinstate any Deliverables and Products that are lost and repair any Deliverables and Products that are damaged while the risk resides with the Contractor under clause </w:t>
      </w:r>
      <w:r w:rsidRPr="00732B23">
        <w:fldChar w:fldCharType="begin"/>
      </w:r>
      <w:r w:rsidRPr="006E22F7">
        <w:instrText xml:space="preserve"> REF _Ref530122459 \r \h </w:instrText>
      </w:r>
      <w:r w:rsidRPr="00491EF5">
        <w:instrText xml:space="preserve"> \* MERGEFORMAT </w:instrText>
      </w:r>
      <w:r w:rsidRPr="00732B23">
        <w:fldChar w:fldCharType="separate"/>
      </w:r>
      <w:r w:rsidR="00902F31">
        <w:t>10.3.1</w:t>
      </w:r>
      <w:r w:rsidRPr="00732B23">
        <w:fldChar w:fldCharType="end"/>
      </w:r>
      <w:r>
        <w:t xml:space="preserve">, except to the extent that the loss or damage to the Deliverables or Products arose out of or as a consequence of a Commonwealth Default. </w:t>
      </w:r>
    </w:p>
    <w:p w14:paraId="64295870" w14:textId="501BD5D2" w:rsidR="00C554BF" w:rsidRPr="00C022F9" w:rsidRDefault="00C554BF" w:rsidP="00C554BF">
      <w:pPr>
        <w:pStyle w:val="COTCOCLV3-ASDEFCON"/>
      </w:pPr>
      <w:r w:rsidRPr="00B26369">
        <w:t xml:space="preserve">Nothing in this clause </w:t>
      </w:r>
      <w:r w:rsidRPr="0035612B">
        <w:fldChar w:fldCharType="begin"/>
      </w:r>
      <w:r w:rsidRPr="00B26369">
        <w:instrText xml:space="preserve"> REF _Ref530122957 \r \h </w:instrText>
      </w:r>
      <w:r w:rsidRPr="005E57CC">
        <w:instrText xml:space="preserve"> \* MERGEFORMAT </w:instrText>
      </w:r>
      <w:r w:rsidRPr="0035612B">
        <w:fldChar w:fldCharType="separate"/>
      </w:r>
      <w:r w:rsidR="00902F31">
        <w:t>10.3</w:t>
      </w:r>
      <w:r w:rsidRPr="0035612B">
        <w:fldChar w:fldCharType="end"/>
      </w:r>
      <w:r w:rsidRPr="00B26369">
        <w:t xml:space="preserve"> </w:t>
      </w:r>
      <w:r w:rsidRPr="00C022F9">
        <w:t xml:space="preserve">limits or affects the Contractor's obligations under clause </w:t>
      </w:r>
      <w:r w:rsidRPr="0035612B">
        <w:fldChar w:fldCharType="begin"/>
      </w:r>
      <w:r w:rsidRPr="00B26369">
        <w:instrText xml:space="preserve"> REF _Ref20397598 \r \h </w:instrText>
      </w:r>
      <w:r w:rsidRPr="005E57CC">
        <w:instrText xml:space="preserve"> \* MERGEFORMAT </w:instrText>
      </w:r>
      <w:r w:rsidRPr="0035612B">
        <w:fldChar w:fldCharType="separate"/>
      </w:r>
      <w:r w:rsidR="00902F31">
        <w:t>3.2</w:t>
      </w:r>
      <w:r w:rsidRPr="0035612B">
        <w:fldChar w:fldCharType="end"/>
      </w:r>
      <w:r w:rsidRPr="00B26369">
        <w:t>,</w:t>
      </w:r>
      <w:r w:rsidRPr="00C022F9">
        <w:t xml:space="preserve"> </w:t>
      </w:r>
      <w:r w:rsidRPr="0035612B">
        <w:fldChar w:fldCharType="begin"/>
      </w:r>
      <w:r w:rsidRPr="005E57CC">
        <w:instrText xml:space="preserve"> REF _Ref20397651 \r \h  \* MERGEFORMAT </w:instrText>
      </w:r>
      <w:r w:rsidRPr="0035612B">
        <w:fldChar w:fldCharType="separate"/>
      </w:r>
      <w:r w:rsidR="00902F31">
        <w:t>3.3</w:t>
      </w:r>
      <w:r w:rsidRPr="0035612B">
        <w:fldChar w:fldCharType="end"/>
      </w:r>
      <w:r w:rsidRPr="00B26369">
        <w:t xml:space="preserve">, </w:t>
      </w:r>
      <w:r w:rsidRPr="0035612B">
        <w:fldChar w:fldCharType="begin"/>
      </w:r>
      <w:r w:rsidRPr="005E57CC">
        <w:instrText xml:space="preserve"> REF _Ref529955302 \r \h  \* MERGEFORMAT </w:instrText>
      </w:r>
      <w:r w:rsidRPr="0035612B">
        <w:fldChar w:fldCharType="separate"/>
      </w:r>
      <w:r w:rsidR="00902F31">
        <w:t>8.2</w:t>
      </w:r>
      <w:r w:rsidRPr="0035612B">
        <w:fldChar w:fldCharType="end"/>
      </w:r>
      <w:r w:rsidRPr="008A7D2D">
        <w:t xml:space="preserve"> </w:t>
      </w:r>
      <w:r w:rsidRPr="00B26369">
        <w:t>or</w:t>
      </w:r>
      <w:r w:rsidRPr="00C022F9">
        <w:t xml:space="preserve"> </w:t>
      </w:r>
      <w:r w:rsidRPr="0035612B">
        <w:fldChar w:fldCharType="begin"/>
      </w:r>
      <w:r w:rsidRPr="005E57CC">
        <w:instrText xml:space="preserve"> REF _Ref530122945 \r \h  \* MERGEFORMAT </w:instrText>
      </w:r>
      <w:r w:rsidRPr="0035612B">
        <w:fldChar w:fldCharType="separate"/>
      </w:r>
      <w:r w:rsidR="00902F31">
        <w:t>10.4</w:t>
      </w:r>
      <w:r w:rsidRPr="0035612B">
        <w:fldChar w:fldCharType="end"/>
      </w:r>
      <w:r w:rsidRPr="00B26369">
        <w:t>.</w:t>
      </w:r>
    </w:p>
    <w:p w14:paraId="2132A252" w14:textId="77777777" w:rsidR="00C554BF" w:rsidRDefault="00C554BF">
      <w:pPr>
        <w:pStyle w:val="COTCOCLV2-ASDEFCON"/>
      </w:pPr>
      <w:bookmarkStart w:id="2806" w:name="_Ref530122945"/>
      <w:bookmarkStart w:id="2807" w:name="_Toc2236531"/>
      <w:bookmarkStart w:id="2808" w:name="_Toc226018919"/>
      <w:r>
        <w:t>Loss of or Damage to Commonwealth Property (Core)</w:t>
      </w:r>
      <w:bookmarkEnd w:id="2806"/>
      <w:bookmarkEnd w:id="2807"/>
      <w:bookmarkEnd w:id="2808"/>
    </w:p>
    <w:p w14:paraId="2E89F144" w14:textId="77777777" w:rsidR="00C554BF" w:rsidRDefault="00C554BF" w:rsidP="00C554BF">
      <w:pPr>
        <w:pStyle w:val="COTCOCLV3-ASDEFCON"/>
      </w:pPr>
      <w:r>
        <w:t>The Contractor shall (and shall ensure that all Contractor Personnel) take reasonable care, to prevent loss of, or damage to, Commonwealth Property in connection with the work under the Contract.</w:t>
      </w:r>
    </w:p>
    <w:p w14:paraId="7CF9907F" w14:textId="77777777" w:rsidR="00C554BF" w:rsidRDefault="00C554BF" w:rsidP="00C554BF">
      <w:pPr>
        <w:pStyle w:val="COTCOCLV3-ASDEFCON"/>
      </w:pPr>
      <w:bookmarkStart w:id="2809" w:name="_Ref530122847"/>
      <w:r>
        <w:t>The Contractor shall be liable for any Loss incurred by the Commonwealth in connection with any loss of, or damage to any Commonwealth Property while it is:</w:t>
      </w:r>
      <w:bookmarkEnd w:id="2809"/>
    </w:p>
    <w:p w14:paraId="0D294D54" w14:textId="77777777" w:rsidR="00C554BF" w:rsidRDefault="00C554BF" w:rsidP="00C554BF">
      <w:pPr>
        <w:pStyle w:val="COTCOCLV4-ASDEFCON"/>
      </w:pPr>
      <w:r>
        <w:t>on any Contractor Premises; or</w:t>
      </w:r>
    </w:p>
    <w:p w14:paraId="0488464B" w14:textId="77777777" w:rsidR="00C554BF" w:rsidRDefault="00C554BF" w:rsidP="00C554BF">
      <w:pPr>
        <w:pStyle w:val="COTCOCLV4-ASDEFCON"/>
      </w:pPr>
      <w:r>
        <w:t>being stored, operated or transported by or on behalf of the Contractor, a Related Body Corporate of the Contractor, or a Subcontractor,</w:t>
      </w:r>
    </w:p>
    <w:p w14:paraId="7AFD5640" w14:textId="77777777" w:rsidR="00C554BF" w:rsidRDefault="00C554BF">
      <w:pPr>
        <w:pStyle w:val="COTCOCLV3NONUM-ASDEFCON"/>
      </w:pPr>
      <w:r>
        <w:t>in connection with the Contract, whether or not the loss or damage arises out of or as a consequence of a Contractor Default.</w:t>
      </w:r>
    </w:p>
    <w:p w14:paraId="63E2DF7E" w14:textId="6E0ACCC9" w:rsidR="00C554BF" w:rsidRDefault="00C554BF" w:rsidP="00C554BF">
      <w:pPr>
        <w:pStyle w:val="COTCOCLV3-ASDEFCON"/>
      </w:pPr>
      <w:r>
        <w:t xml:space="preserve">The liability of the Contractor under clause </w:t>
      </w:r>
      <w:r w:rsidRPr="00491EF5">
        <w:fldChar w:fldCharType="begin"/>
      </w:r>
      <w:r w:rsidRPr="00491EF5">
        <w:instrText xml:space="preserve"> REF _Ref530122847 \r \h  \* MERGEFORMAT </w:instrText>
      </w:r>
      <w:r w:rsidRPr="00491EF5">
        <w:fldChar w:fldCharType="separate"/>
      </w:r>
      <w:r w:rsidR="00902F31">
        <w:t>10.4.2</w:t>
      </w:r>
      <w:r w:rsidRPr="00491EF5">
        <w:fldChar w:fldCharType="end"/>
      </w:r>
      <w:r>
        <w:t xml:space="preserve"> shall be reduced to the extent that the Contractor demonstrates that the loss or damage arose out of or as a consequence of:</w:t>
      </w:r>
    </w:p>
    <w:p w14:paraId="11A4C390" w14:textId="77777777" w:rsidR="00C554BF" w:rsidRDefault="00C554BF" w:rsidP="00C554BF">
      <w:pPr>
        <w:pStyle w:val="COTCOCLV4-ASDEFCON"/>
      </w:pPr>
      <w:r>
        <w:t>a Commonwealth Default; or</w:t>
      </w:r>
    </w:p>
    <w:p w14:paraId="78EF162B" w14:textId="77777777" w:rsidR="00C554BF" w:rsidRDefault="00C554BF" w:rsidP="00C554BF">
      <w:pPr>
        <w:pStyle w:val="COTCOCLV4-ASDEFCON"/>
      </w:pPr>
      <w:r>
        <w:t>an Excepted Risk.</w:t>
      </w:r>
    </w:p>
    <w:p w14:paraId="07326BEE" w14:textId="6EAFE215" w:rsidR="00C554BF" w:rsidRDefault="00C554BF" w:rsidP="00C554BF">
      <w:pPr>
        <w:pStyle w:val="COTCOCLV3-ASDEFCON"/>
      </w:pPr>
      <w:bookmarkStart w:id="2810" w:name="_Ref530122912"/>
      <w:r>
        <w:t xml:space="preserve">Without limiting clause </w:t>
      </w:r>
      <w:r w:rsidRPr="00491EF5">
        <w:fldChar w:fldCharType="begin"/>
      </w:r>
      <w:r w:rsidRPr="00491EF5">
        <w:instrText xml:space="preserve"> REF _Ref530122847 \r \h  \* MERGEFORMAT </w:instrText>
      </w:r>
      <w:r w:rsidRPr="00491EF5">
        <w:fldChar w:fldCharType="separate"/>
      </w:r>
      <w:r w:rsidR="00902F31">
        <w:t>10.4.2</w:t>
      </w:r>
      <w:r w:rsidRPr="00491EF5">
        <w:fldChar w:fldCharType="end"/>
      </w:r>
      <w:r>
        <w:t>, the Contractor shall be liable for any Loss incurred by the Commonwealth in connection with any loss of, or damage to, Commonwealth Property arising out of or as a consequence of a Contractor Default.</w:t>
      </w:r>
      <w:bookmarkEnd w:id="2810"/>
    </w:p>
    <w:p w14:paraId="34634A20" w14:textId="32306618" w:rsidR="00C554BF" w:rsidRDefault="00C554BF" w:rsidP="00C554BF">
      <w:pPr>
        <w:pStyle w:val="COTCOCLV3-ASDEFCON"/>
      </w:pPr>
      <w:r>
        <w:t xml:space="preserve">The liability of the Contractor under clause </w:t>
      </w:r>
      <w:r w:rsidRPr="00491EF5">
        <w:fldChar w:fldCharType="begin"/>
      </w:r>
      <w:r w:rsidRPr="00491EF5">
        <w:instrText xml:space="preserve"> REF _Ref530122912 \r \h  \* MERGEFORMAT </w:instrText>
      </w:r>
      <w:r w:rsidRPr="00491EF5">
        <w:fldChar w:fldCharType="separate"/>
      </w:r>
      <w:r w:rsidR="00902F31">
        <w:t>10.4.4</w:t>
      </w:r>
      <w:r w:rsidRPr="00491EF5">
        <w:fldChar w:fldCharType="end"/>
      </w:r>
      <w:r>
        <w:t xml:space="preserve"> shall be reduced to the extent that the Contractor demonstrates that the loss or damage arose out of or as a consequence of:</w:t>
      </w:r>
    </w:p>
    <w:p w14:paraId="601F7E19" w14:textId="77777777" w:rsidR="00C554BF" w:rsidRDefault="00C554BF" w:rsidP="00C554BF">
      <w:pPr>
        <w:pStyle w:val="COTCOCLV4-ASDEFCON"/>
      </w:pPr>
      <w:r>
        <w:t xml:space="preserve">a Commonwealth Default; </w:t>
      </w:r>
    </w:p>
    <w:p w14:paraId="33356212" w14:textId="77777777" w:rsidR="00C554BF" w:rsidRDefault="00C554BF" w:rsidP="00C554BF">
      <w:pPr>
        <w:pStyle w:val="COTCOCLV4-ASDEFCON"/>
      </w:pPr>
      <w:r>
        <w:t>an Excepted Risk; or</w:t>
      </w:r>
    </w:p>
    <w:p w14:paraId="22000FFA" w14:textId="77777777" w:rsidR="00C554BF" w:rsidRDefault="00C554BF" w:rsidP="00C554BF">
      <w:pPr>
        <w:pStyle w:val="COTCOCLV4-ASDEFCON"/>
      </w:pPr>
      <w:r>
        <w:t>a breach of a general law duty or an applicable law by an Unrelated Party.</w:t>
      </w:r>
    </w:p>
    <w:p w14:paraId="7771AF93" w14:textId="1CD59FD6" w:rsidR="00C554BF" w:rsidRDefault="00C554BF" w:rsidP="00C554BF">
      <w:pPr>
        <w:pStyle w:val="COTCOCLV3-ASDEFCON"/>
      </w:pPr>
      <w:r>
        <w:t xml:space="preserve">Nothing in this clause </w:t>
      </w:r>
      <w:r w:rsidRPr="00491EF5">
        <w:fldChar w:fldCharType="begin"/>
      </w:r>
      <w:r w:rsidRPr="00491EF5">
        <w:instrText xml:space="preserve"> REF _Ref530122945 \r \h  \* MERGEFORMAT </w:instrText>
      </w:r>
      <w:r w:rsidRPr="00491EF5">
        <w:fldChar w:fldCharType="separate"/>
      </w:r>
      <w:r w:rsidR="00902F31">
        <w:t>10.4</w:t>
      </w:r>
      <w:r w:rsidRPr="00491EF5">
        <w:fldChar w:fldCharType="end"/>
      </w:r>
      <w:r>
        <w:t xml:space="preserve"> limits or affects the Contractor’s obligations under clause </w:t>
      </w:r>
      <w:r w:rsidRPr="00B56185">
        <w:fldChar w:fldCharType="begin"/>
      </w:r>
      <w:r w:rsidRPr="00B56185">
        <w:instrText xml:space="preserve"> REF _Ref20397762 \r \h  \* MERGEFORMAT </w:instrText>
      </w:r>
      <w:r w:rsidRPr="00B56185">
        <w:fldChar w:fldCharType="separate"/>
      </w:r>
      <w:r w:rsidR="00902F31">
        <w:t>3.2</w:t>
      </w:r>
      <w:r w:rsidRPr="00B56185">
        <w:fldChar w:fldCharType="end"/>
      </w:r>
      <w:r w:rsidRPr="00C022F9">
        <w:t xml:space="preserve">, </w:t>
      </w:r>
      <w:r w:rsidRPr="00B56185">
        <w:fldChar w:fldCharType="begin"/>
      </w:r>
      <w:r w:rsidRPr="005E57CC">
        <w:instrText xml:space="preserve"> REF _Ref20397789 \r \h  \* MERGEFORMAT </w:instrText>
      </w:r>
      <w:r w:rsidRPr="00B56185">
        <w:fldChar w:fldCharType="separate"/>
      </w:r>
      <w:r w:rsidR="00902F31">
        <w:t>3.3</w:t>
      </w:r>
      <w:r w:rsidRPr="00B56185">
        <w:fldChar w:fldCharType="end"/>
      </w:r>
      <w:r w:rsidRPr="00C022F9">
        <w:t xml:space="preserve">, </w:t>
      </w:r>
      <w:r w:rsidRPr="005E57CC">
        <w:fldChar w:fldCharType="begin"/>
      </w:r>
      <w:r w:rsidRPr="005E57CC">
        <w:instrText xml:space="preserve"> REF _Ref529955302 \r \h  \* MERGEFORMAT </w:instrText>
      </w:r>
      <w:r w:rsidRPr="005E57CC">
        <w:fldChar w:fldCharType="separate"/>
      </w:r>
      <w:r w:rsidR="00902F31">
        <w:t>8.2</w:t>
      </w:r>
      <w:r w:rsidRPr="005E57CC">
        <w:fldChar w:fldCharType="end"/>
      </w:r>
      <w:r w:rsidRPr="00B56185">
        <w:t xml:space="preserve"> </w:t>
      </w:r>
      <w:r w:rsidRPr="00C022F9">
        <w:t xml:space="preserve">or </w:t>
      </w:r>
      <w:r w:rsidRPr="00B56185">
        <w:fldChar w:fldCharType="begin"/>
      </w:r>
      <w:r w:rsidRPr="005E57CC">
        <w:instrText xml:space="preserve"> REF _Ref530122957 \r \h  \* MERGEFORMAT </w:instrText>
      </w:r>
      <w:r w:rsidRPr="00B56185">
        <w:fldChar w:fldCharType="separate"/>
      </w:r>
      <w:r w:rsidR="00902F31">
        <w:t>10.3</w:t>
      </w:r>
      <w:r w:rsidRPr="00B56185">
        <w:fldChar w:fldCharType="end"/>
      </w:r>
      <w:r w:rsidRPr="00C022F9">
        <w:t>.</w:t>
      </w:r>
    </w:p>
    <w:p w14:paraId="5F699EB9" w14:textId="77777777" w:rsidR="00C554BF" w:rsidRDefault="00C554BF">
      <w:pPr>
        <w:pStyle w:val="COTCOCLV2-ASDEFCON"/>
      </w:pPr>
      <w:bookmarkStart w:id="2811" w:name="_Ref530123709"/>
      <w:bookmarkStart w:id="2812" w:name="_Toc2236532"/>
      <w:bookmarkStart w:id="2813" w:name="_Toc226018920"/>
      <w:r>
        <w:t>Exclusions of Certain Losses (Core)</w:t>
      </w:r>
      <w:bookmarkEnd w:id="2811"/>
      <w:bookmarkEnd w:id="2812"/>
      <w:bookmarkEnd w:id="2813"/>
    </w:p>
    <w:p w14:paraId="71FB1704" w14:textId="34FCE0EA" w:rsidR="00C554BF" w:rsidRDefault="00C554BF" w:rsidP="00C554BF">
      <w:pPr>
        <w:pStyle w:val="COTCOCLV3-ASDEFCON"/>
      </w:pPr>
      <w:r>
        <w:t xml:space="preserve">Subject to clause </w:t>
      </w:r>
      <w:r w:rsidRPr="006E22F7">
        <w:rPr>
          <w:highlight w:val="yellow"/>
        </w:rPr>
        <w:fldChar w:fldCharType="begin"/>
      </w:r>
      <w:r w:rsidRPr="006E22F7">
        <w:instrText xml:space="preserve"> REF _Ref307301792 \r \h  \* MERGEFORMAT </w:instrText>
      </w:r>
      <w:r w:rsidRPr="006E22F7">
        <w:rPr>
          <w:highlight w:val="yellow"/>
        </w:rPr>
      </w:r>
      <w:r w:rsidRPr="006E22F7">
        <w:rPr>
          <w:highlight w:val="yellow"/>
        </w:rPr>
        <w:fldChar w:fldCharType="separate"/>
      </w:r>
      <w:r w:rsidR="00902F31">
        <w:t>10.6.2</w:t>
      </w:r>
      <w:r w:rsidRPr="006E22F7">
        <w:rPr>
          <w:highlight w:val="yellow"/>
        </w:rPr>
        <w:fldChar w:fldCharType="end"/>
      </w:r>
      <w:r>
        <w:t>, the Contractor is not liable to pay compensation or damages under or in relation to this Contract, or liable to make a payment under an indemnity in this Contract, for Loss incurred by the Commonwealth resulting from:</w:t>
      </w:r>
    </w:p>
    <w:p w14:paraId="48AEDF4D" w14:textId="77777777" w:rsidR="00C554BF" w:rsidRDefault="00C554BF" w:rsidP="00C554BF">
      <w:pPr>
        <w:pStyle w:val="COTCOCLV4-ASDEFCON"/>
      </w:pPr>
      <w:r>
        <w:t>damage to reputation or exemplary or punitive damages incurred by the Commonwealth; or</w:t>
      </w:r>
    </w:p>
    <w:p w14:paraId="77B967B5" w14:textId="38E8A9C8" w:rsidR="00C554BF" w:rsidRDefault="00C554BF" w:rsidP="00C554BF">
      <w:pPr>
        <w:pStyle w:val="COTCOCLV4-ASDEFCON"/>
      </w:pPr>
      <w:r>
        <w:t>the Commonwealth's diminished revenue, profits or business opportunities.</w:t>
      </w:r>
    </w:p>
    <w:p w14:paraId="1ECC89AF" w14:textId="77777777" w:rsidR="00C554BF" w:rsidRDefault="00C554BF" w:rsidP="00C554BF">
      <w:pPr>
        <w:pStyle w:val="COTCOCLV3-ASDEFCON"/>
        <w:rPr>
          <w:lang w:eastAsia="zh-CN"/>
        </w:rPr>
      </w:pPr>
      <w:r>
        <w:lastRenderedPageBreak/>
        <w:t>The Commonwealth is not liable to pay compensation or damages under or in relation to this Contract for Loss resulting from damage to reputation or for exemplary or punitive damages incurred by the Contractor.</w:t>
      </w:r>
    </w:p>
    <w:p w14:paraId="27CACD07" w14:textId="77777777" w:rsidR="00C554BF" w:rsidRPr="00A3113C" w:rsidRDefault="00C554BF">
      <w:pPr>
        <w:pStyle w:val="COTCOCLV2-ASDEFCON"/>
        <w:rPr>
          <w:lang w:eastAsia="zh-CN"/>
        </w:rPr>
      </w:pPr>
      <w:bookmarkStart w:id="2814" w:name="_Toc6998845"/>
      <w:bookmarkStart w:id="2815" w:name="_Toc13464310"/>
      <w:bookmarkStart w:id="2816" w:name="_Toc13487455"/>
      <w:bookmarkStart w:id="2817" w:name="_Toc13658826"/>
      <w:bookmarkStart w:id="2818" w:name="_Toc14257916"/>
      <w:bookmarkStart w:id="2819" w:name="_Toc14434556"/>
      <w:bookmarkStart w:id="2820" w:name="_Toc14434978"/>
      <w:bookmarkStart w:id="2821" w:name="_Toc14435402"/>
      <w:bookmarkStart w:id="2822" w:name="_Toc14435823"/>
      <w:bookmarkStart w:id="2823" w:name="_Toc14436101"/>
      <w:bookmarkStart w:id="2824" w:name="_Toc14685916"/>
      <w:bookmarkStart w:id="2825" w:name="_Toc14689758"/>
      <w:bookmarkStart w:id="2826" w:name="_Toc32556587"/>
      <w:bookmarkStart w:id="2827" w:name="_Toc35326407"/>
      <w:bookmarkStart w:id="2828" w:name="_Toc6998846"/>
      <w:bookmarkStart w:id="2829" w:name="_Toc13464311"/>
      <w:bookmarkStart w:id="2830" w:name="_Toc13487456"/>
      <w:bookmarkStart w:id="2831" w:name="_Toc13658827"/>
      <w:bookmarkStart w:id="2832" w:name="_Toc14257917"/>
      <w:bookmarkStart w:id="2833" w:name="_Toc14434557"/>
      <w:bookmarkStart w:id="2834" w:name="_Toc14434979"/>
      <w:bookmarkStart w:id="2835" w:name="_Toc14435403"/>
      <w:bookmarkStart w:id="2836" w:name="_Toc14435824"/>
      <w:bookmarkStart w:id="2837" w:name="_Toc14436102"/>
      <w:bookmarkStart w:id="2838" w:name="_Toc14685917"/>
      <w:bookmarkStart w:id="2839" w:name="_Toc14689759"/>
      <w:bookmarkStart w:id="2840" w:name="_Toc32556588"/>
      <w:bookmarkStart w:id="2841" w:name="_Toc35326408"/>
      <w:bookmarkStart w:id="2842" w:name="_Toc6998847"/>
      <w:bookmarkStart w:id="2843" w:name="_Toc13464312"/>
      <w:bookmarkStart w:id="2844" w:name="_Toc13487457"/>
      <w:bookmarkStart w:id="2845" w:name="_Toc13658828"/>
      <w:bookmarkStart w:id="2846" w:name="_Toc14257918"/>
      <w:bookmarkStart w:id="2847" w:name="_Toc14434558"/>
      <w:bookmarkStart w:id="2848" w:name="_Toc14434980"/>
      <w:bookmarkStart w:id="2849" w:name="_Toc14435404"/>
      <w:bookmarkStart w:id="2850" w:name="_Toc14435825"/>
      <w:bookmarkStart w:id="2851" w:name="_Toc14436103"/>
      <w:bookmarkStart w:id="2852" w:name="_Toc14685918"/>
      <w:bookmarkStart w:id="2853" w:name="_Toc14689760"/>
      <w:bookmarkStart w:id="2854" w:name="_Toc32556589"/>
      <w:bookmarkStart w:id="2855" w:name="_Toc35326409"/>
      <w:bookmarkStart w:id="2856" w:name="_Toc6998848"/>
      <w:bookmarkStart w:id="2857" w:name="_Toc13464313"/>
      <w:bookmarkStart w:id="2858" w:name="_Toc13487458"/>
      <w:bookmarkStart w:id="2859" w:name="_Toc13658829"/>
      <w:bookmarkStart w:id="2860" w:name="_Toc14257919"/>
      <w:bookmarkStart w:id="2861" w:name="_Toc14434559"/>
      <w:bookmarkStart w:id="2862" w:name="_Toc14434981"/>
      <w:bookmarkStart w:id="2863" w:name="_Toc14435405"/>
      <w:bookmarkStart w:id="2864" w:name="_Toc14435826"/>
      <w:bookmarkStart w:id="2865" w:name="_Toc14436104"/>
      <w:bookmarkStart w:id="2866" w:name="_Toc14685919"/>
      <w:bookmarkStart w:id="2867" w:name="_Toc14689761"/>
      <w:bookmarkStart w:id="2868" w:name="_Toc32556590"/>
      <w:bookmarkStart w:id="2869" w:name="_Toc35326410"/>
      <w:bookmarkStart w:id="2870" w:name="_Toc6998849"/>
      <w:bookmarkStart w:id="2871" w:name="_Toc13464314"/>
      <w:bookmarkStart w:id="2872" w:name="_Toc13487459"/>
      <w:bookmarkStart w:id="2873" w:name="_Toc13658830"/>
      <w:bookmarkStart w:id="2874" w:name="_Toc14257920"/>
      <w:bookmarkStart w:id="2875" w:name="_Toc14434560"/>
      <w:bookmarkStart w:id="2876" w:name="_Toc14434982"/>
      <w:bookmarkStart w:id="2877" w:name="_Toc14435406"/>
      <w:bookmarkStart w:id="2878" w:name="_Toc14435827"/>
      <w:bookmarkStart w:id="2879" w:name="_Toc14436105"/>
      <w:bookmarkStart w:id="2880" w:name="_Toc14685920"/>
      <w:bookmarkStart w:id="2881" w:name="_Toc14689762"/>
      <w:bookmarkStart w:id="2882" w:name="_Toc32556591"/>
      <w:bookmarkStart w:id="2883" w:name="_Toc35326411"/>
      <w:bookmarkStart w:id="2884" w:name="_Toc6998850"/>
      <w:bookmarkStart w:id="2885" w:name="_Toc13464315"/>
      <w:bookmarkStart w:id="2886" w:name="_Toc13487460"/>
      <w:bookmarkStart w:id="2887" w:name="_Toc13658831"/>
      <w:bookmarkStart w:id="2888" w:name="_Toc14257921"/>
      <w:bookmarkStart w:id="2889" w:name="_Toc14434561"/>
      <w:bookmarkStart w:id="2890" w:name="_Toc14434983"/>
      <w:bookmarkStart w:id="2891" w:name="_Toc14435407"/>
      <w:bookmarkStart w:id="2892" w:name="_Toc14435828"/>
      <w:bookmarkStart w:id="2893" w:name="_Toc14436106"/>
      <w:bookmarkStart w:id="2894" w:name="_Toc14685921"/>
      <w:bookmarkStart w:id="2895" w:name="_Toc14689763"/>
      <w:bookmarkStart w:id="2896" w:name="_Toc32556592"/>
      <w:bookmarkStart w:id="2897" w:name="_Toc35326412"/>
      <w:bookmarkStart w:id="2898" w:name="_Toc6998851"/>
      <w:bookmarkStart w:id="2899" w:name="_Toc13464316"/>
      <w:bookmarkStart w:id="2900" w:name="_Toc13487461"/>
      <w:bookmarkStart w:id="2901" w:name="_Toc13658832"/>
      <w:bookmarkStart w:id="2902" w:name="_Toc14257922"/>
      <w:bookmarkStart w:id="2903" w:name="_Toc14434562"/>
      <w:bookmarkStart w:id="2904" w:name="_Toc14434984"/>
      <w:bookmarkStart w:id="2905" w:name="_Toc14435408"/>
      <w:bookmarkStart w:id="2906" w:name="_Toc14435829"/>
      <w:bookmarkStart w:id="2907" w:name="_Toc14436107"/>
      <w:bookmarkStart w:id="2908" w:name="_Toc14685922"/>
      <w:bookmarkStart w:id="2909" w:name="_Toc14689764"/>
      <w:bookmarkStart w:id="2910" w:name="_Toc32556593"/>
      <w:bookmarkStart w:id="2911" w:name="_Toc35326413"/>
      <w:bookmarkStart w:id="2912" w:name="_Toc6998852"/>
      <w:bookmarkStart w:id="2913" w:name="_Toc13464317"/>
      <w:bookmarkStart w:id="2914" w:name="_Toc13487462"/>
      <w:bookmarkStart w:id="2915" w:name="_Toc13658833"/>
      <w:bookmarkStart w:id="2916" w:name="_Toc14257923"/>
      <w:bookmarkStart w:id="2917" w:name="_Toc14434563"/>
      <w:bookmarkStart w:id="2918" w:name="_Toc14434985"/>
      <w:bookmarkStart w:id="2919" w:name="_Toc14435409"/>
      <w:bookmarkStart w:id="2920" w:name="_Toc14435830"/>
      <w:bookmarkStart w:id="2921" w:name="_Toc14436108"/>
      <w:bookmarkStart w:id="2922" w:name="_Toc14685923"/>
      <w:bookmarkStart w:id="2923" w:name="_Toc14689765"/>
      <w:bookmarkStart w:id="2924" w:name="_Toc32556594"/>
      <w:bookmarkStart w:id="2925" w:name="_Toc35326414"/>
      <w:bookmarkStart w:id="2926" w:name="_Toc6998853"/>
      <w:bookmarkStart w:id="2927" w:name="_Toc13464318"/>
      <w:bookmarkStart w:id="2928" w:name="_Toc13487463"/>
      <w:bookmarkStart w:id="2929" w:name="_Toc13658834"/>
      <w:bookmarkStart w:id="2930" w:name="_Toc14257924"/>
      <w:bookmarkStart w:id="2931" w:name="_Toc14434564"/>
      <w:bookmarkStart w:id="2932" w:name="_Toc14434986"/>
      <w:bookmarkStart w:id="2933" w:name="_Toc14435410"/>
      <w:bookmarkStart w:id="2934" w:name="_Toc14435831"/>
      <w:bookmarkStart w:id="2935" w:name="_Toc14436109"/>
      <w:bookmarkStart w:id="2936" w:name="_Toc14685924"/>
      <w:bookmarkStart w:id="2937" w:name="_Toc14689766"/>
      <w:bookmarkStart w:id="2938" w:name="_Toc32556595"/>
      <w:bookmarkStart w:id="2939" w:name="_Toc35326415"/>
      <w:bookmarkStart w:id="2940" w:name="_Toc13464319"/>
      <w:bookmarkStart w:id="2941" w:name="_Toc13487464"/>
      <w:bookmarkStart w:id="2942" w:name="_Toc13658835"/>
      <w:bookmarkStart w:id="2943" w:name="_Toc14257925"/>
      <w:bookmarkStart w:id="2944" w:name="_Toc14434565"/>
      <w:bookmarkStart w:id="2945" w:name="_Toc14434987"/>
      <w:bookmarkStart w:id="2946" w:name="_Toc14435411"/>
      <w:bookmarkStart w:id="2947" w:name="_Toc14435832"/>
      <w:bookmarkStart w:id="2948" w:name="_Toc14436110"/>
      <w:bookmarkStart w:id="2949" w:name="_Toc14685925"/>
      <w:bookmarkStart w:id="2950" w:name="_Toc14689767"/>
      <w:bookmarkStart w:id="2951" w:name="_Toc32556596"/>
      <w:bookmarkStart w:id="2952" w:name="_Toc35326416"/>
      <w:bookmarkStart w:id="2953" w:name="_Toc13464320"/>
      <w:bookmarkStart w:id="2954" w:name="_Toc13487465"/>
      <w:bookmarkStart w:id="2955" w:name="_Toc13658836"/>
      <w:bookmarkStart w:id="2956" w:name="_Toc14257926"/>
      <w:bookmarkStart w:id="2957" w:name="_Toc14434566"/>
      <w:bookmarkStart w:id="2958" w:name="_Toc14434988"/>
      <w:bookmarkStart w:id="2959" w:name="_Toc14435412"/>
      <w:bookmarkStart w:id="2960" w:name="_Toc14435833"/>
      <w:bookmarkStart w:id="2961" w:name="_Toc14436111"/>
      <w:bookmarkStart w:id="2962" w:name="_Toc14685926"/>
      <w:bookmarkStart w:id="2963" w:name="_Toc14689768"/>
      <w:bookmarkStart w:id="2964" w:name="_Toc32556597"/>
      <w:bookmarkStart w:id="2965" w:name="_Toc35326417"/>
      <w:bookmarkStart w:id="2966" w:name="_Toc13464321"/>
      <w:bookmarkStart w:id="2967" w:name="_Toc13487466"/>
      <w:bookmarkStart w:id="2968" w:name="_Toc13658837"/>
      <w:bookmarkStart w:id="2969" w:name="_Toc14257927"/>
      <w:bookmarkStart w:id="2970" w:name="_Toc14434567"/>
      <w:bookmarkStart w:id="2971" w:name="_Toc14434989"/>
      <w:bookmarkStart w:id="2972" w:name="_Toc14435413"/>
      <w:bookmarkStart w:id="2973" w:name="_Toc14435834"/>
      <w:bookmarkStart w:id="2974" w:name="_Toc14436112"/>
      <w:bookmarkStart w:id="2975" w:name="_Toc14685927"/>
      <w:bookmarkStart w:id="2976" w:name="_Toc14689769"/>
      <w:bookmarkStart w:id="2977" w:name="_Toc32556598"/>
      <w:bookmarkStart w:id="2978" w:name="_Toc35326418"/>
      <w:bookmarkStart w:id="2979" w:name="_Toc13464322"/>
      <w:bookmarkStart w:id="2980" w:name="_Toc13487467"/>
      <w:bookmarkStart w:id="2981" w:name="_Toc13658838"/>
      <w:bookmarkStart w:id="2982" w:name="_Toc14257928"/>
      <w:bookmarkStart w:id="2983" w:name="_Toc14434568"/>
      <w:bookmarkStart w:id="2984" w:name="_Toc14434990"/>
      <w:bookmarkStart w:id="2985" w:name="_Toc14435414"/>
      <w:bookmarkStart w:id="2986" w:name="_Toc14435835"/>
      <w:bookmarkStart w:id="2987" w:name="_Toc14436113"/>
      <w:bookmarkStart w:id="2988" w:name="_Toc14685928"/>
      <w:bookmarkStart w:id="2989" w:name="_Toc14689770"/>
      <w:bookmarkStart w:id="2990" w:name="_Toc32556599"/>
      <w:bookmarkStart w:id="2991" w:name="_Toc35326419"/>
      <w:bookmarkStart w:id="2992" w:name="_Toc13464323"/>
      <w:bookmarkStart w:id="2993" w:name="_Toc13487468"/>
      <w:bookmarkStart w:id="2994" w:name="_Toc13658839"/>
      <w:bookmarkStart w:id="2995" w:name="_Toc14257929"/>
      <w:bookmarkStart w:id="2996" w:name="_Toc14434569"/>
      <w:bookmarkStart w:id="2997" w:name="_Toc14434991"/>
      <w:bookmarkStart w:id="2998" w:name="_Toc14435415"/>
      <w:bookmarkStart w:id="2999" w:name="_Toc14435836"/>
      <w:bookmarkStart w:id="3000" w:name="_Toc14436114"/>
      <w:bookmarkStart w:id="3001" w:name="_Toc14685929"/>
      <w:bookmarkStart w:id="3002" w:name="_Toc14689771"/>
      <w:bookmarkStart w:id="3003" w:name="_Toc32556600"/>
      <w:bookmarkStart w:id="3004" w:name="_Toc35326420"/>
      <w:bookmarkStart w:id="3005" w:name="_Toc13464324"/>
      <w:bookmarkStart w:id="3006" w:name="_Toc13487469"/>
      <w:bookmarkStart w:id="3007" w:name="_Toc13658840"/>
      <w:bookmarkStart w:id="3008" w:name="_Toc14257930"/>
      <w:bookmarkStart w:id="3009" w:name="_Toc14434570"/>
      <w:bookmarkStart w:id="3010" w:name="_Toc14434992"/>
      <w:bookmarkStart w:id="3011" w:name="_Toc14435416"/>
      <w:bookmarkStart w:id="3012" w:name="_Toc14435837"/>
      <w:bookmarkStart w:id="3013" w:name="_Toc14436115"/>
      <w:bookmarkStart w:id="3014" w:name="_Toc14685930"/>
      <w:bookmarkStart w:id="3015" w:name="_Toc14689772"/>
      <w:bookmarkStart w:id="3016" w:name="_Toc32556601"/>
      <w:bookmarkStart w:id="3017" w:name="_Toc35326421"/>
      <w:bookmarkStart w:id="3018" w:name="_Toc13464325"/>
      <w:bookmarkStart w:id="3019" w:name="_Toc13487470"/>
      <w:bookmarkStart w:id="3020" w:name="_Toc13658841"/>
      <w:bookmarkStart w:id="3021" w:name="_Toc14257931"/>
      <w:bookmarkStart w:id="3022" w:name="_Toc14434571"/>
      <w:bookmarkStart w:id="3023" w:name="_Toc14434993"/>
      <w:bookmarkStart w:id="3024" w:name="_Toc14435417"/>
      <w:bookmarkStart w:id="3025" w:name="_Toc14435838"/>
      <w:bookmarkStart w:id="3026" w:name="_Toc14436116"/>
      <w:bookmarkStart w:id="3027" w:name="_Toc14685931"/>
      <w:bookmarkStart w:id="3028" w:name="_Toc14689773"/>
      <w:bookmarkStart w:id="3029" w:name="_Toc32556602"/>
      <w:bookmarkStart w:id="3030" w:name="_Toc35326422"/>
      <w:bookmarkStart w:id="3031" w:name="_Toc6998856"/>
      <w:bookmarkStart w:id="3032" w:name="_Toc13464326"/>
      <w:bookmarkStart w:id="3033" w:name="_Toc13487471"/>
      <w:bookmarkStart w:id="3034" w:name="_Toc13658842"/>
      <w:bookmarkStart w:id="3035" w:name="_Toc14257932"/>
      <w:bookmarkStart w:id="3036" w:name="_Toc14434572"/>
      <w:bookmarkStart w:id="3037" w:name="_Toc14434994"/>
      <w:bookmarkStart w:id="3038" w:name="_Toc14435418"/>
      <w:bookmarkStart w:id="3039" w:name="_Toc14435839"/>
      <w:bookmarkStart w:id="3040" w:name="_Toc14436117"/>
      <w:bookmarkStart w:id="3041" w:name="_Toc14685932"/>
      <w:bookmarkStart w:id="3042" w:name="_Toc14689774"/>
      <w:bookmarkStart w:id="3043" w:name="_Toc32556603"/>
      <w:bookmarkStart w:id="3044" w:name="_Toc35326423"/>
      <w:bookmarkStart w:id="3045" w:name="_Toc6998857"/>
      <w:bookmarkStart w:id="3046" w:name="_Toc13464327"/>
      <w:bookmarkStart w:id="3047" w:name="_Toc13487472"/>
      <w:bookmarkStart w:id="3048" w:name="_Toc13658843"/>
      <w:bookmarkStart w:id="3049" w:name="_Toc14257933"/>
      <w:bookmarkStart w:id="3050" w:name="_Toc14434573"/>
      <w:bookmarkStart w:id="3051" w:name="_Toc14434995"/>
      <w:bookmarkStart w:id="3052" w:name="_Toc14435419"/>
      <w:bookmarkStart w:id="3053" w:name="_Toc14435840"/>
      <w:bookmarkStart w:id="3054" w:name="_Toc14436118"/>
      <w:bookmarkStart w:id="3055" w:name="_Toc14685933"/>
      <w:bookmarkStart w:id="3056" w:name="_Toc14689775"/>
      <w:bookmarkStart w:id="3057" w:name="_Toc32556604"/>
      <w:bookmarkStart w:id="3058" w:name="_Toc35326424"/>
      <w:bookmarkStart w:id="3059" w:name="_Toc6998858"/>
      <w:bookmarkStart w:id="3060" w:name="_Toc13464328"/>
      <w:bookmarkStart w:id="3061" w:name="_Toc13487473"/>
      <w:bookmarkStart w:id="3062" w:name="_Toc13658844"/>
      <w:bookmarkStart w:id="3063" w:name="_Toc14257934"/>
      <w:bookmarkStart w:id="3064" w:name="_Toc14434574"/>
      <w:bookmarkStart w:id="3065" w:name="_Toc14434996"/>
      <w:bookmarkStart w:id="3066" w:name="_Toc14435420"/>
      <w:bookmarkStart w:id="3067" w:name="_Toc14435841"/>
      <w:bookmarkStart w:id="3068" w:name="_Toc14436119"/>
      <w:bookmarkStart w:id="3069" w:name="_Toc14685934"/>
      <w:bookmarkStart w:id="3070" w:name="_Toc14689776"/>
      <w:bookmarkStart w:id="3071" w:name="_Toc32556605"/>
      <w:bookmarkStart w:id="3072" w:name="_Toc35326425"/>
      <w:bookmarkStart w:id="3073" w:name="_Toc6998859"/>
      <w:bookmarkStart w:id="3074" w:name="_Toc13464329"/>
      <w:bookmarkStart w:id="3075" w:name="_Toc13487474"/>
      <w:bookmarkStart w:id="3076" w:name="_Toc13658845"/>
      <w:bookmarkStart w:id="3077" w:name="_Toc14257935"/>
      <w:bookmarkStart w:id="3078" w:name="_Toc14434575"/>
      <w:bookmarkStart w:id="3079" w:name="_Toc14434997"/>
      <w:bookmarkStart w:id="3080" w:name="_Toc14435421"/>
      <w:bookmarkStart w:id="3081" w:name="_Toc14435842"/>
      <w:bookmarkStart w:id="3082" w:name="_Toc14436120"/>
      <w:bookmarkStart w:id="3083" w:name="_Toc14685935"/>
      <w:bookmarkStart w:id="3084" w:name="_Toc14689777"/>
      <w:bookmarkStart w:id="3085" w:name="_Toc32556606"/>
      <w:bookmarkStart w:id="3086" w:name="_Toc35326426"/>
      <w:bookmarkStart w:id="3087" w:name="_Toc6998860"/>
      <w:bookmarkStart w:id="3088" w:name="_Toc13464330"/>
      <w:bookmarkStart w:id="3089" w:name="_Toc13487475"/>
      <w:bookmarkStart w:id="3090" w:name="_Toc13658846"/>
      <w:bookmarkStart w:id="3091" w:name="_Toc14257936"/>
      <w:bookmarkStart w:id="3092" w:name="_Toc14434576"/>
      <w:bookmarkStart w:id="3093" w:name="_Toc14434998"/>
      <w:bookmarkStart w:id="3094" w:name="_Toc14435422"/>
      <w:bookmarkStart w:id="3095" w:name="_Toc14435843"/>
      <w:bookmarkStart w:id="3096" w:name="_Toc14436121"/>
      <w:bookmarkStart w:id="3097" w:name="_Toc14685936"/>
      <w:bookmarkStart w:id="3098" w:name="_Toc14689778"/>
      <w:bookmarkStart w:id="3099" w:name="_Toc32556607"/>
      <w:bookmarkStart w:id="3100" w:name="_Toc35326427"/>
      <w:bookmarkStart w:id="3101" w:name="_Toc6998861"/>
      <w:bookmarkStart w:id="3102" w:name="_Toc13464331"/>
      <w:bookmarkStart w:id="3103" w:name="_Toc13487476"/>
      <w:bookmarkStart w:id="3104" w:name="_Toc13658847"/>
      <w:bookmarkStart w:id="3105" w:name="_Toc14257937"/>
      <w:bookmarkStart w:id="3106" w:name="_Toc14434577"/>
      <w:bookmarkStart w:id="3107" w:name="_Toc14434999"/>
      <w:bookmarkStart w:id="3108" w:name="_Toc14435423"/>
      <w:bookmarkStart w:id="3109" w:name="_Toc14435844"/>
      <w:bookmarkStart w:id="3110" w:name="_Toc14436122"/>
      <w:bookmarkStart w:id="3111" w:name="_Toc14685937"/>
      <w:bookmarkStart w:id="3112" w:name="_Toc14689779"/>
      <w:bookmarkStart w:id="3113" w:name="_Toc32556608"/>
      <w:bookmarkStart w:id="3114" w:name="_Toc35326428"/>
      <w:bookmarkStart w:id="3115" w:name="_Toc6998862"/>
      <w:bookmarkStart w:id="3116" w:name="_Toc13464332"/>
      <w:bookmarkStart w:id="3117" w:name="_Toc13487477"/>
      <w:bookmarkStart w:id="3118" w:name="_Toc13658848"/>
      <w:bookmarkStart w:id="3119" w:name="_Toc14257938"/>
      <w:bookmarkStart w:id="3120" w:name="_Toc14434578"/>
      <w:bookmarkStart w:id="3121" w:name="_Toc14435000"/>
      <w:bookmarkStart w:id="3122" w:name="_Toc14435424"/>
      <w:bookmarkStart w:id="3123" w:name="_Toc14435845"/>
      <w:bookmarkStart w:id="3124" w:name="_Toc14436123"/>
      <w:bookmarkStart w:id="3125" w:name="_Toc14685938"/>
      <w:bookmarkStart w:id="3126" w:name="_Toc14689780"/>
      <w:bookmarkStart w:id="3127" w:name="_Toc32556609"/>
      <w:bookmarkStart w:id="3128" w:name="_Toc35326429"/>
      <w:bookmarkStart w:id="3129" w:name="_Toc6998863"/>
      <w:bookmarkStart w:id="3130" w:name="_Toc13464333"/>
      <w:bookmarkStart w:id="3131" w:name="_Toc13487478"/>
      <w:bookmarkStart w:id="3132" w:name="_Toc13658849"/>
      <w:bookmarkStart w:id="3133" w:name="_Toc14257939"/>
      <w:bookmarkStart w:id="3134" w:name="_Toc14434579"/>
      <w:bookmarkStart w:id="3135" w:name="_Toc14435001"/>
      <w:bookmarkStart w:id="3136" w:name="_Toc14435425"/>
      <w:bookmarkStart w:id="3137" w:name="_Toc14435846"/>
      <w:bookmarkStart w:id="3138" w:name="_Toc14436124"/>
      <w:bookmarkStart w:id="3139" w:name="_Toc14685939"/>
      <w:bookmarkStart w:id="3140" w:name="_Toc14689781"/>
      <w:bookmarkStart w:id="3141" w:name="_Toc32556610"/>
      <w:bookmarkStart w:id="3142" w:name="_Toc35326430"/>
      <w:bookmarkStart w:id="3143" w:name="_Toc6998864"/>
      <w:bookmarkStart w:id="3144" w:name="_Toc13464334"/>
      <w:bookmarkStart w:id="3145" w:name="_Toc13487479"/>
      <w:bookmarkStart w:id="3146" w:name="_Toc13658850"/>
      <w:bookmarkStart w:id="3147" w:name="_Toc14257940"/>
      <w:bookmarkStart w:id="3148" w:name="_Toc14434580"/>
      <w:bookmarkStart w:id="3149" w:name="_Toc14435002"/>
      <w:bookmarkStart w:id="3150" w:name="_Toc14435426"/>
      <w:bookmarkStart w:id="3151" w:name="_Toc14435847"/>
      <w:bookmarkStart w:id="3152" w:name="_Toc14436125"/>
      <w:bookmarkStart w:id="3153" w:name="_Toc14685940"/>
      <w:bookmarkStart w:id="3154" w:name="_Toc14689782"/>
      <w:bookmarkStart w:id="3155" w:name="_Toc32556611"/>
      <w:bookmarkStart w:id="3156" w:name="_Toc35326431"/>
      <w:bookmarkStart w:id="3157" w:name="_Toc322694780"/>
      <w:bookmarkStart w:id="3158" w:name="_Ref322696123"/>
      <w:bookmarkStart w:id="3159" w:name="_Ref322700974"/>
      <w:bookmarkStart w:id="3160" w:name="_Ref337215506"/>
      <w:bookmarkStart w:id="3161" w:name="_Ref13666734"/>
      <w:bookmarkStart w:id="3162" w:name="_Toc226018921"/>
      <w:bookmarkStart w:id="3163" w:name="_Ref300216113"/>
      <w:bookmarkStart w:id="3164" w:name="_Toc300913903"/>
      <w:bookmarkStart w:id="3165" w:name="_Ref322674994"/>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r w:rsidRPr="00A3113C">
        <w:rPr>
          <w:lang w:eastAsia="zh-CN"/>
        </w:rPr>
        <w:t>Liability</w:t>
      </w:r>
      <w:r>
        <w:rPr>
          <w:lang w:eastAsia="zh-CN"/>
        </w:rPr>
        <w:t xml:space="preserve"> Caps</w:t>
      </w:r>
      <w:r w:rsidRPr="00A3113C">
        <w:rPr>
          <w:lang w:eastAsia="zh-CN"/>
        </w:rPr>
        <w:t xml:space="preserve"> (</w:t>
      </w:r>
      <w:r>
        <w:rPr>
          <w:lang w:eastAsia="zh-CN"/>
        </w:rPr>
        <w:t>Core</w:t>
      </w:r>
      <w:r w:rsidRPr="00A3113C">
        <w:rPr>
          <w:lang w:eastAsia="zh-CN"/>
        </w:rPr>
        <w:t>)</w:t>
      </w:r>
      <w:bookmarkEnd w:id="3157"/>
      <w:bookmarkEnd w:id="3158"/>
      <w:bookmarkEnd w:id="3159"/>
      <w:bookmarkEnd w:id="3160"/>
      <w:bookmarkEnd w:id="3161"/>
      <w:bookmarkEnd w:id="3162"/>
    </w:p>
    <w:p w14:paraId="49424C0A" w14:textId="77777777" w:rsidR="00217FC3" w:rsidRDefault="00C554BF" w:rsidP="00C554BF">
      <w:pPr>
        <w:pStyle w:val="NoteToDrafters-ASDEFCON"/>
      </w:pPr>
      <w:bookmarkStart w:id="3166" w:name="_Ref307301803"/>
      <w:r w:rsidRPr="00A3113C">
        <w:t xml:space="preserve">Note to drafters:  </w:t>
      </w:r>
      <w:r w:rsidRPr="001B4468">
        <w:t>A liability risk assessment is to be undertaken by the Commonwealth in accordance with</w:t>
      </w:r>
      <w:r w:rsidRPr="00A3113C">
        <w:t xml:space="preserve"> the </w:t>
      </w:r>
      <w:r w:rsidRPr="004F1672">
        <w:t xml:space="preserve">Defence Liability Principles and the standard Defence methodology described in the Liability Risk Assessment template, both of which </w:t>
      </w:r>
      <w:r w:rsidRPr="00A3113C">
        <w:t>can be accessed at</w:t>
      </w:r>
      <w:r>
        <w:t>:</w:t>
      </w:r>
    </w:p>
    <w:p w14:paraId="532B0878" w14:textId="56CB41CD" w:rsidR="00217FC3" w:rsidRDefault="006C0EDA" w:rsidP="00C807FA">
      <w:pPr>
        <w:pStyle w:val="NoteToDraftersBullets-ASDEFCON"/>
      </w:pPr>
      <w:hyperlink r:id="rId28" w:history="1">
        <w:r w:rsidR="00D45ABB">
          <w:rPr>
            <w:rStyle w:val="Hyperlink"/>
          </w:rPr>
          <w:t>http://ibss/PublishedWebsite/LatestFinal/836F0CF2-84F0-43C2-8A34-6D34BD246B0D/Item/B5B50210-9329-41BF-93DD-9D73CD569F1D</w:t>
        </w:r>
      </w:hyperlink>
      <w:r w:rsidR="00B41522">
        <w:t>.</w:t>
      </w:r>
    </w:p>
    <w:p w14:paraId="2A283FD7" w14:textId="5D780EE8" w:rsidR="00C554BF" w:rsidRPr="00A3113C" w:rsidRDefault="00C554BF" w:rsidP="00C554BF">
      <w:pPr>
        <w:pStyle w:val="NoteToDrafters-ASDEFCON"/>
      </w:pPr>
      <w:r w:rsidRPr="00A3113C">
        <w:t>The liability risk assessment provides the basis for determining the</w:t>
      </w:r>
      <w:r>
        <w:t xml:space="preserve"> limitation of liability cap in this clause </w:t>
      </w:r>
      <w:r w:rsidRPr="006E22F7">
        <w:fldChar w:fldCharType="begin"/>
      </w:r>
      <w:r w:rsidRPr="006E22F7">
        <w:instrText xml:space="preserve"> REF _Ref13666734 \w \h  \* MERGEFORMAT </w:instrText>
      </w:r>
      <w:r w:rsidRPr="006E22F7">
        <w:fldChar w:fldCharType="separate"/>
      </w:r>
      <w:r w:rsidR="00902F31">
        <w:t>10.6</w:t>
      </w:r>
      <w:r w:rsidRPr="006E22F7">
        <w:fldChar w:fldCharType="end"/>
      </w:r>
      <w:r>
        <w:t xml:space="preserve"> and</w:t>
      </w:r>
      <w:r w:rsidRPr="00A3113C">
        <w:t xml:space="preserve"> insurance requirements in clause </w:t>
      </w:r>
      <w:r w:rsidRPr="006E22F7">
        <w:fldChar w:fldCharType="begin"/>
      </w:r>
      <w:r w:rsidRPr="006E22F7">
        <w:instrText xml:space="preserve"> REF _Ref13666777 \w \h  \* MERGEFORMAT </w:instrText>
      </w:r>
      <w:r w:rsidRPr="006E22F7">
        <w:fldChar w:fldCharType="separate"/>
      </w:r>
      <w:r w:rsidR="00902F31">
        <w:t>9</w:t>
      </w:r>
      <w:r w:rsidRPr="006E22F7">
        <w:fldChar w:fldCharType="end"/>
      </w:r>
      <w:r w:rsidRPr="00A3113C">
        <w:t>.</w:t>
      </w:r>
    </w:p>
    <w:p w14:paraId="6525DAB8" w14:textId="77777777" w:rsidR="00C554BF" w:rsidRDefault="00C554BF" w:rsidP="00C554BF">
      <w:pPr>
        <w:pStyle w:val="NoteToTenderers-ASDEFCON"/>
      </w:pPr>
      <w:r w:rsidRPr="00A3113C">
        <w:t xml:space="preserve">Note to tenderers:  </w:t>
      </w:r>
      <w:r w:rsidRPr="004A6B36">
        <w:t xml:space="preserve">The limitation of liability amounts were determined by the Commonwealth based on a liability risk assessment conducted in accordance with the </w:t>
      </w:r>
      <w:r w:rsidRPr="00A3113C">
        <w:t xml:space="preserve">Defence Liability </w:t>
      </w:r>
      <w:r>
        <w:t xml:space="preserve">Principles </w:t>
      </w:r>
      <w:r w:rsidRPr="00DF2906">
        <w:rPr>
          <w:rFonts w:cs="Arial"/>
        </w:rPr>
        <w:t>and the standard Defence methodology described in the Liability Risk Assessment template, both of which can be accessed at:</w:t>
      </w:r>
      <w:r>
        <w:rPr>
          <w:rFonts w:cs="Arial"/>
        </w:rPr>
        <w:t xml:space="preserve"> </w:t>
      </w:r>
    </w:p>
    <w:p w14:paraId="7844A6D9" w14:textId="61E0C115" w:rsidR="00C554BF" w:rsidRPr="00A3113C" w:rsidRDefault="006C0EDA" w:rsidP="00C807FA">
      <w:pPr>
        <w:pStyle w:val="NoteToTenderersBullets-ASDEFCON"/>
      </w:pPr>
      <w:hyperlink r:id="rId29" w:history="1">
        <w:r w:rsidR="00C807FA" w:rsidRPr="00714070">
          <w:rPr>
            <w:rStyle w:val="Hyperlink"/>
          </w:rPr>
          <w:t>https://www.defence.gov.au/business-industry/procurement/policies-guidelines-templates/liability-risk-management</w:t>
        </w:r>
      </w:hyperlink>
      <w:r w:rsidR="00C807FA">
        <w:t>.</w:t>
      </w:r>
    </w:p>
    <w:p w14:paraId="7CC1C325" w14:textId="77777777" w:rsidR="00C554BF" w:rsidRPr="00A3113C" w:rsidRDefault="00C554BF" w:rsidP="00C554BF">
      <w:pPr>
        <w:pStyle w:val="COTCOCLV3-ASDEFCON"/>
        <w:rPr>
          <w:lang w:eastAsia="zh-CN"/>
        </w:rPr>
      </w:pPr>
      <w:bookmarkStart w:id="3167" w:name="_Ref14175712"/>
      <w:bookmarkStart w:id="3168" w:name="_Ref323029615"/>
      <w:r>
        <w:rPr>
          <w:lang w:eastAsia="zh-CN"/>
        </w:rPr>
        <w:t>T</w:t>
      </w:r>
      <w:r w:rsidRPr="00A3113C">
        <w:rPr>
          <w:lang w:eastAsia="zh-CN"/>
        </w:rPr>
        <w:t>he liability of the Contractor to the Commonwealth</w:t>
      </w:r>
      <w:r>
        <w:rPr>
          <w:lang w:eastAsia="zh-CN"/>
        </w:rPr>
        <w:t xml:space="preserve"> in connection with the Contract (including at general law, in negligence or in equity) is </w:t>
      </w:r>
      <w:r w:rsidRPr="00A3113C">
        <w:rPr>
          <w:lang w:eastAsia="zh-CN"/>
        </w:rPr>
        <w:t>limited in aggregate to the Limitation Amount</w:t>
      </w:r>
      <w:r>
        <w:rPr>
          <w:lang w:eastAsia="zh-CN"/>
        </w:rPr>
        <w:t xml:space="preserve"> specified in the Details Schedule</w:t>
      </w:r>
      <w:r w:rsidRPr="00A3113C">
        <w:rPr>
          <w:lang w:eastAsia="zh-CN"/>
        </w:rPr>
        <w:t>.</w:t>
      </w:r>
      <w:bookmarkEnd w:id="3167"/>
    </w:p>
    <w:p w14:paraId="30686D6F" w14:textId="1355E72B" w:rsidR="00C554BF" w:rsidRDefault="00C554BF" w:rsidP="00C554BF">
      <w:pPr>
        <w:pStyle w:val="COTCOCLV3-ASDEFCON"/>
        <w:rPr>
          <w:lang w:eastAsia="zh-CN"/>
        </w:rPr>
      </w:pPr>
      <w:bookmarkStart w:id="3169" w:name="_Ref14176162"/>
      <w:bookmarkStart w:id="3170" w:name="_Ref307301792"/>
      <w:bookmarkEnd w:id="3166"/>
      <w:bookmarkEnd w:id="3168"/>
      <w:r w:rsidRPr="00A3113C">
        <w:rPr>
          <w:lang w:eastAsia="zh-CN"/>
        </w:rPr>
        <w:t xml:space="preserve">The </w:t>
      </w:r>
      <w:r>
        <w:rPr>
          <w:lang w:eastAsia="zh-CN"/>
        </w:rPr>
        <w:t xml:space="preserve">liability cap </w:t>
      </w:r>
      <w:r w:rsidRPr="00A3113C">
        <w:rPr>
          <w:lang w:eastAsia="zh-CN"/>
        </w:rPr>
        <w:t>in clause</w:t>
      </w:r>
      <w:r>
        <w:rPr>
          <w:lang w:eastAsia="zh-CN"/>
        </w:rPr>
        <w:t xml:space="preserve"> </w:t>
      </w:r>
      <w:r w:rsidRPr="006E22F7">
        <w:rPr>
          <w:lang w:eastAsia="zh-CN"/>
        </w:rPr>
        <w:fldChar w:fldCharType="begin"/>
      </w:r>
      <w:r w:rsidRPr="006E22F7">
        <w:rPr>
          <w:lang w:eastAsia="zh-CN"/>
        </w:rPr>
        <w:instrText xml:space="preserve"> REF _Ref14175712 \w \h  \* MERGEFORMAT </w:instrText>
      </w:r>
      <w:r w:rsidRPr="006E22F7">
        <w:rPr>
          <w:lang w:eastAsia="zh-CN"/>
        </w:rPr>
      </w:r>
      <w:r w:rsidRPr="006E22F7">
        <w:rPr>
          <w:lang w:eastAsia="zh-CN"/>
        </w:rPr>
        <w:fldChar w:fldCharType="separate"/>
      </w:r>
      <w:r w:rsidR="00902F31">
        <w:rPr>
          <w:lang w:eastAsia="zh-CN"/>
        </w:rPr>
        <w:t>10.6.1</w:t>
      </w:r>
      <w:r w:rsidRPr="006E22F7">
        <w:rPr>
          <w:lang w:eastAsia="zh-CN"/>
        </w:rPr>
        <w:fldChar w:fldCharType="end"/>
      </w:r>
      <w:r w:rsidRPr="00A3113C">
        <w:rPr>
          <w:lang w:eastAsia="zh-CN"/>
        </w:rPr>
        <w:t xml:space="preserve"> </w:t>
      </w:r>
      <w:r>
        <w:rPr>
          <w:lang w:eastAsia="zh-CN"/>
        </w:rPr>
        <w:t xml:space="preserve">and the exclusions of liability under clause </w:t>
      </w:r>
      <w:r w:rsidRPr="006E22F7">
        <w:rPr>
          <w:lang w:eastAsia="zh-CN"/>
        </w:rPr>
        <w:fldChar w:fldCharType="begin"/>
      </w:r>
      <w:r w:rsidRPr="006E22F7">
        <w:rPr>
          <w:lang w:eastAsia="zh-CN"/>
        </w:rPr>
        <w:instrText xml:space="preserve"> REF _Ref530123709 \w \h  \* MERGEFORMAT </w:instrText>
      </w:r>
      <w:r w:rsidRPr="006E22F7">
        <w:rPr>
          <w:lang w:eastAsia="zh-CN"/>
        </w:rPr>
      </w:r>
      <w:r w:rsidRPr="006E22F7">
        <w:rPr>
          <w:lang w:eastAsia="zh-CN"/>
        </w:rPr>
        <w:fldChar w:fldCharType="separate"/>
      </w:r>
      <w:r w:rsidR="00902F31">
        <w:rPr>
          <w:lang w:eastAsia="zh-CN"/>
        </w:rPr>
        <w:t>10.5</w:t>
      </w:r>
      <w:r w:rsidRPr="006E22F7">
        <w:rPr>
          <w:lang w:eastAsia="zh-CN"/>
        </w:rPr>
        <w:fldChar w:fldCharType="end"/>
      </w:r>
      <w:r>
        <w:rPr>
          <w:lang w:eastAsia="zh-CN"/>
        </w:rPr>
        <w:t xml:space="preserve"> </w:t>
      </w:r>
      <w:r w:rsidRPr="00A3113C">
        <w:rPr>
          <w:lang w:eastAsia="zh-CN"/>
        </w:rPr>
        <w:t xml:space="preserve">do not apply to </w:t>
      </w:r>
      <w:r>
        <w:rPr>
          <w:lang w:eastAsia="zh-CN"/>
        </w:rPr>
        <w:t xml:space="preserve">a </w:t>
      </w:r>
      <w:r w:rsidRPr="00A3113C">
        <w:rPr>
          <w:lang w:eastAsia="zh-CN"/>
        </w:rPr>
        <w:t>liability of the Contractor</w:t>
      </w:r>
      <w:r>
        <w:rPr>
          <w:lang w:eastAsia="zh-CN"/>
        </w:rPr>
        <w:t xml:space="preserve"> under or arising out of the Contract in relation to</w:t>
      </w:r>
      <w:r w:rsidRPr="00A3113C">
        <w:rPr>
          <w:lang w:eastAsia="zh-CN"/>
        </w:rPr>
        <w:t>:</w:t>
      </w:r>
      <w:bookmarkEnd w:id="3169"/>
    </w:p>
    <w:p w14:paraId="313B1311" w14:textId="77777777" w:rsidR="00C554BF" w:rsidRDefault="00C554BF" w:rsidP="00C554BF">
      <w:pPr>
        <w:pStyle w:val="COTCOCLV4-ASDEFCON"/>
        <w:rPr>
          <w:lang w:eastAsia="zh-CN"/>
        </w:rPr>
      </w:pPr>
      <w:r>
        <w:rPr>
          <w:lang w:eastAsia="zh-CN"/>
        </w:rPr>
        <w:t>(</w:t>
      </w:r>
      <w:r w:rsidRPr="00457406">
        <w:rPr>
          <w:b/>
          <w:lang w:eastAsia="zh-CN"/>
        </w:rPr>
        <w:t>third party claims</w:t>
      </w:r>
      <w:r>
        <w:rPr>
          <w:lang w:eastAsia="zh-CN"/>
        </w:rPr>
        <w:t>) a Claim by a third party in respect of:</w:t>
      </w:r>
    </w:p>
    <w:p w14:paraId="4257418D" w14:textId="77777777" w:rsidR="00C554BF" w:rsidRDefault="00C554BF" w:rsidP="00C554BF">
      <w:pPr>
        <w:pStyle w:val="COTCOCLV5-ASDEFCON"/>
        <w:rPr>
          <w:lang w:eastAsia="zh-CN"/>
        </w:rPr>
      </w:pPr>
      <w:r>
        <w:rPr>
          <w:lang w:eastAsia="zh-CN"/>
        </w:rPr>
        <w:t>the death, personal injury, disease or illness of any person; or</w:t>
      </w:r>
    </w:p>
    <w:p w14:paraId="287A97EA" w14:textId="77777777" w:rsidR="00C554BF" w:rsidRDefault="00C554BF" w:rsidP="00C554BF">
      <w:pPr>
        <w:pStyle w:val="COTCOCLV5-ASDEFCON"/>
        <w:rPr>
          <w:lang w:eastAsia="zh-CN"/>
        </w:rPr>
      </w:pPr>
      <w:r>
        <w:rPr>
          <w:lang w:eastAsia="zh-CN"/>
        </w:rPr>
        <w:t xml:space="preserve">loss of or damage to property of a third party; </w:t>
      </w:r>
    </w:p>
    <w:p w14:paraId="0222AFBF" w14:textId="77777777" w:rsidR="00C554BF" w:rsidRDefault="00C554BF" w:rsidP="00C554BF">
      <w:pPr>
        <w:pStyle w:val="COTCOCLV4-ASDEFCON"/>
        <w:rPr>
          <w:lang w:eastAsia="zh-CN"/>
        </w:rPr>
      </w:pPr>
      <w:r>
        <w:rPr>
          <w:lang w:eastAsia="zh-CN"/>
        </w:rPr>
        <w:t>(</w:t>
      </w:r>
      <w:r w:rsidRPr="00457406">
        <w:rPr>
          <w:b/>
          <w:lang w:eastAsia="zh-CN"/>
        </w:rPr>
        <w:t>IP</w:t>
      </w:r>
      <w:r>
        <w:rPr>
          <w:lang w:eastAsia="zh-CN"/>
        </w:rPr>
        <w:t>) an infringement of an intellectual property right (including a Moral Right) of any person;</w:t>
      </w:r>
    </w:p>
    <w:p w14:paraId="07BCEDA9" w14:textId="77777777" w:rsidR="00C554BF" w:rsidRDefault="00C554BF" w:rsidP="00C554BF">
      <w:pPr>
        <w:pStyle w:val="COTCOCLV4-ASDEFCON"/>
        <w:rPr>
          <w:lang w:eastAsia="zh-CN"/>
        </w:rPr>
      </w:pPr>
      <w:r>
        <w:rPr>
          <w:lang w:eastAsia="zh-CN"/>
        </w:rPr>
        <w:t>(</w:t>
      </w:r>
      <w:r w:rsidRPr="00457406">
        <w:rPr>
          <w:b/>
          <w:lang w:eastAsia="zh-CN"/>
        </w:rPr>
        <w:t>confidentiality</w:t>
      </w:r>
      <w:r>
        <w:rPr>
          <w:lang w:eastAsia="zh-CN"/>
        </w:rPr>
        <w:t>) a breach of an obligation of confidence;</w:t>
      </w:r>
    </w:p>
    <w:p w14:paraId="75F61382" w14:textId="77777777" w:rsidR="00C554BF" w:rsidRDefault="00C554BF" w:rsidP="00C554BF">
      <w:pPr>
        <w:pStyle w:val="COTCOCLV4-ASDEFCON"/>
        <w:rPr>
          <w:lang w:eastAsia="zh-CN"/>
        </w:rPr>
      </w:pPr>
      <w:r>
        <w:rPr>
          <w:lang w:eastAsia="zh-CN"/>
        </w:rPr>
        <w:t>(</w:t>
      </w:r>
      <w:r w:rsidRPr="00457406">
        <w:rPr>
          <w:b/>
          <w:lang w:eastAsia="zh-CN"/>
        </w:rPr>
        <w:t>death of or personal injury to Commonwealth Officers</w:t>
      </w:r>
      <w:r>
        <w:rPr>
          <w:lang w:eastAsia="zh-CN"/>
        </w:rPr>
        <w:t>) the death, personal injury, disease or illness of a Commonwealth Officer;</w:t>
      </w:r>
    </w:p>
    <w:p w14:paraId="7C574C03" w14:textId="77777777" w:rsidR="00C554BF" w:rsidRDefault="00C554BF" w:rsidP="00C554BF">
      <w:pPr>
        <w:pStyle w:val="COTCOCLV4-ASDEFCON"/>
        <w:rPr>
          <w:lang w:eastAsia="zh-CN"/>
        </w:rPr>
      </w:pPr>
      <w:r>
        <w:rPr>
          <w:lang w:eastAsia="zh-CN"/>
        </w:rPr>
        <w:t>(</w:t>
      </w:r>
      <w:r w:rsidRPr="00457406">
        <w:rPr>
          <w:b/>
          <w:lang w:eastAsia="zh-CN"/>
        </w:rPr>
        <w:t>non-Defence Commonwealth Property</w:t>
      </w:r>
      <w:r>
        <w:rPr>
          <w:lang w:eastAsia="zh-CN"/>
        </w:rPr>
        <w:t>) the loss of, or damage to, Commonwealth Property (other than Defence Property);</w:t>
      </w:r>
    </w:p>
    <w:p w14:paraId="3C0C1271" w14:textId="77777777" w:rsidR="00C554BF" w:rsidRDefault="00C554BF" w:rsidP="00C554BF">
      <w:pPr>
        <w:pStyle w:val="COTCOCLV4-ASDEFCON"/>
        <w:rPr>
          <w:lang w:eastAsia="zh-CN"/>
        </w:rPr>
      </w:pPr>
      <w:r>
        <w:rPr>
          <w:lang w:eastAsia="zh-CN"/>
        </w:rPr>
        <w:t>(</w:t>
      </w:r>
      <w:r w:rsidRPr="00457406">
        <w:rPr>
          <w:b/>
          <w:lang w:eastAsia="zh-CN"/>
        </w:rPr>
        <w:t>Defence security</w:t>
      </w:r>
      <w:r>
        <w:rPr>
          <w:lang w:eastAsia="zh-CN"/>
        </w:rPr>
        <w:t>) a breach of the Contractor's obligations in relation to Defence security;</w:t>
      </w:r>
    </w:p>
    <w:p w14:paraId="362C3C90" w14:textId="77777777" w:rsidR="00C554BF" w:rsidRDefault="00C554BF" w:rsidP="00C554BF">
      <w:pPr>
        <w:pStyle w:val="COTCOCLV4-ASDEFCON"/>
        <w:rPr>
          <w:lang w:eastAsia="zh-CN"/>
        </w:rPr>
      </w:pPr>
      <w:r>
        <w:rPr>
          <w:lang w:eastAsia="zh-CN"/>
        </w:rPr>
        <w:t>(</w:t>
      </w:r>
      <w:r w:rsidRPr="00457406">
        <w:rPr>
          <w:b/>
          <w:lang w:eastAsia="zh-CN"/>
        </w:rPr>
        <w:t>privacy</w:t>
      </w:r>
      <w:r>
        <w:rPr>
          <w:lang w:eastAsia="zh-CN"/>
        </w:rPr>
        <w:t>) a breach of a written law with respect to privacy;</w:t>
      </w:r>
    </w:p>
    <w:p w14:paraId="5A1C2D0A" w14:textId="77777777" w:rsidR="00C554BF" w:rsidRDefault="00C554BF" w:rsidP="00C554BF">
      <w:pPr>
        <w:pStyle w:val="COTCOCLV4-ASDEFCON"/>
        <w:rPr>
          <w:lang w:eastAsia="zh-CN"/>
        </w:rPr>
      </w:pPr>
      <w:r>
        <w:rPr>
          <w:lang w:eastAsia="zh-CN"/>
        </w:rPr>
        <w:t>(</w:t>
      </w:r>
      <w:r w:rsidRPr="00457406">
        <w:rPr>
          <w:b/>
          <w:lang w:eastAsia="zh-CN"/>
        </w:rPr>
        <w:t>criminal offences</w:t>
      </w:r>
      <w:r>
        <w:rPr>
          <w:lang w:eastAsia="zh-CN"/>
        </w:rPr>
        <w:t>) an act or omission of the Contractor or Contractor Personnel, where the person concerned has been convicted or found guilty of an offence comprised in the act or omission;</w:t>
      </w:r>
    </w:p>
    <w:p w14:paraId="05F8B27A" w14:textId="77777777" w:rsidR="00C554BF" w:rsidRDefault="00C554BF" w:rsidP="00C554BF">
      <w:pPr>
        <w:pStyle w:val="COTCOCLV4-ASDEFCON"/>
        <w:rPr>
          <w:lang w:eastAsia="zh-CN"/>
        </w:rPr>
      </w:pPr>
      <w:r>
        <w:rPr>
          <w:lang w:eastAsia="zh-CN"/>
        </w:rPr>
        <w:t>(</w:t>
      </w:r>
      <w:r w:rsidRPr="00457406">
        <w:rPr>
          <w:b/>
          <w:lang w:eastAsia="zh-CN"/>
        </w:rPr>
        <w:t>Wilful Default</w:t>
      </w:r>
      <w:r>
        <w:rPr>
          <w:lang w:eastAsia="zh-CN"/>
        </w:rPr>
        <w:t>) a Wilful Default of the Contractor or Contractor Personnel;</w:t>
      </w:r>
    </w:p>
    <w:p w14:paraId="30E39DA1" w14:textId="77777777" w:rsidR="00C554BF" w:rsidRDefault="00C554BF" w:rsidP="00C554BF">
      <w:pPr>
        <w:pStyle w:val="COTCOCLV4-ASDEFCON"/>
        <w:rPr>
          <w:lang w:eastAsia="zh-CN"/>
        </w:rPr>
      </w:pPr>
      <w:r>
        <w:rPr>
          <w:lang w:eastAsia="zh-CN"/>
        </w:rPr>
        <w:t>(</w:t>
      </w:r>
      <w:r w:rsidRPr="00457406">
        <w:rPr>
          <w:b/>
          <w:lang w:eastAsia="zh-CN"/>
        </w:rPr>
        <w:t>repudiation</w:t>
      </w:r>
      <w:r>
        <w:rPr>
          <w:lang w:eastAsia="zh-CN"/>
        </w:rPr>
        <w:t>) a repudiation of the Contract by the Contractor where the Contractor has intentionally abandoned the Contract; or</w:t>
      </w:r>
    </w:p>
    <w:p w14:paraId="272302E1" w14:textId="77777777" w:rsidR="00C554BF" w:rsidRPr="00A3113C" w:rsidRDefault="00C554BF" w:rsidP="00C554BF">
      <w:pPr>
        <w:pStyle w:val="COTCOCLV4-ASDEFCON"/>
        <w:rPr>
          <w:lang w:eastAsia="zh-CN"/>
        </w:rPr>
      </w:pPr>
      <w:r>
        <w:rPr>
          <w:lang w:eastAsia="zh-CN"/>
        </w:rPr>
        <w:t>(</w:t>
      </w:r>
      <w:r w:rsidRPr="00457406">
        <w:rPr>
          <w:b/>
          <w:lang w:eastAsia="zh-CN"/>
        </w:rPr>
        <w:t>restitution</w:t>
      </w:r>
      <w:r>
        <w:rPr>
          <w:lang w:eastAsia="zh-CN"/>
        </w:rPr>
        <w:t>) restitution of amounts paid under a mistake of fact or law in relation to the Contract.</w:t>
      </w:r>
    </w:p>
    <w:p w14:paraId="05323FF8" w14:textId="3BA89EF2" w:rsidR="00C554BF" w:rsidRDefault="00C554BF" w:rsidP="00C554BF">
      <w:pPr>
        <w:pStyle w:val="COTCOCLV3-ASDEFCON"/>
        <w:rPr>
          <w:lang w:eastAsia="zh-CN"/>
        </w:rPr>
      </w:pPr>
      <w:r>
        <w:rPr>
          <w:lang w:eastAsia="zh-CN"/>
        </w:rPr>
        <w:t xml:space="preserve">Each paragraph of clause </w:t>
      </w:r>
      <w:r w:rsidRPr="006E22F7">
        <w:rPr>
          <w:lang w:eastAsia="zh-CN"/>
        </w:rPr>
        <w:fldChar w:fldCharType="begin"/>
      </w:r>
      <w:r w:rsidRPr="006E22F7">
        <w:rPr>
          <w:lang w:eastAsia="zh-CN"/>
        </w:rPr>
        <w:instrText xml:space="preserve"> REF _Ref14176162 \w \h  \* MERGEFORMAT </w:instrText>
      </w:r>
      <w:r w:rsidRPr="006E22F7">
        <w:rPr>
          <w:lang w:eastAsia="zh-CN"/>
        </w:rPr>
      </w:r>
      <w:r w:rsidRPr="006E22F7">
        <w:rPr>
          <w:lang w:eastAsia="zh-CN"/>
        </w:rPr>
        <w:fldChar w:fldCharType="separate"/>
      </w:r>
      <w:r w:rsidR="00902F31">
        <w:rPr>
          <w:lang w:eastAsia="zh-CN"/>
        </w:rPr>
        <w:t>10.6.2</w:t>
      </w:r>
      <w:r w:rsidRPr="006E22F7">
        <w:rPr>
          <w:lang w:eastAsia="zh-CN"/>
        </w:rPr>
        <w:fldChar w:fldCharType="end"/>
      </w:r>
      <w:r>
        <w:rPr>
          <w:lang w:eastAsia="zh-CN"/>
        </w:rPr>
        <w:t xml:space="preserve"> is independent of, and its application is not affected by, any of the other paragraphs.</w:t>
      </w:r>
    </w:p>
    <w:p w14:paraId="73CCB27B" w14:textId="796276ED" w:rsidR="00C554BF" w:rsidRDefault="00C554BF" w:rsidP="00C554BF">
      <w:pPr>
        <w:pStyle w:val="COTCOCLV3-ASDEFCON"/>
        <w:rPr>
          <w:lang w:eastAsia="zh-CN"/>
        </w:rPr>
      </w:pPr>
      <w:r>
        <w:rPr>
          <w:lang w:eastAsia="zh-CN"/>
        </w:rPr>
        <w:t xml:space="preserve">The amount of a liability cap in clause </w:t>
      </w:r>
      <w:r w:rsidRPr="006E22F7">
        <w:rPr>
          <w:lang w:eastAsia="zh-CN"/>
        </w:rPr>
        <w:fldChar w:fldCharType="begin"/>
      </w:r>
      <w:r w:rsidRPr="006E22F7">
        <w:rPr>
          <w:lang w:eastAsia="zh-CN"/>
        </w:rPr>
        <w:instrText xml:space="preserve"> REF _Ref14175712 \w \h  \* MERGEFORMAT </w:instrText>
      </w:r>
      <w:r w:rsidRPr="006E22F7">
        <w:rPr>
          <w:lang w:eastAsia="zh-CN"/>
        </w:rPr>
      </w:r>
      <w:r w:rsidRPr="006E22F7">
        <w:rPr>
          <w:lang w:eastAsia="zh-CN"/>
        </w:rPr>
        <w:fldChar w:fldCharType="separate"/>
      </w:r>
      <w:r w:rsidR="00902F31">
        <w:rPr>
          <w:lang w:eastAsia="zh-CN"/>
        </w:rPr>
        <w:t>10.6.1</w:t>
      </w:r>
      <w:r w:rsidRPr="006E22F7">
        <w:rPr>
          <w:lang w:eastAsia="zh-CN"/>
        </w:rPr>
        <w:fldChar w:fldCharType="end"/>
      </w:r>
      <w:r>
        <w:rPr>
          <w:lang w:eastAsia="zh-CN"/>
        </w:rPr>
        <w:t xml:space="preserve"> shall be adjusted in accordance with the formula:</w:t>
      </w:r>
    </w:p>
    <w:p w14:paraId="4DAF5D7F" w14:textId="536B95D4" w:rsidR="00751492" w:rsidRDefault="00751492" w:rsidP="00C554BF">
      <w:pPr>
        <w:pStyle w:val="COTCOCLV3NONUM-ASDEFCON"/>
        <w:rPr>
          <w:lang w:eastAsia="zh-CN"/>
        </w:rPr>
      </w:pPr>
      <m:oMathPara>
        <m:oMath>
          <m:r>
            <w:rPr>
              <w:rFonts w:ascii="Cambria Math" w:hAnsi="Cambria Math"/>
            </w:rPr>
            <m:t>new</m:t>
          </m:r>
          <m:r>
            <m:rPr>
              <m:sty m:val="p"/>
            </m:rPr>
            <w:rPr>
              <w:rFonts w:ascii="Cambria Math" w:hAnsi="Cambria Math"/>
            </w:rPr>
            <m:t xml:space="preserve"> </m:t>
          </m:r>
          <m:r>
            <w:rPr>
              <w:rFonts w:ascii="Cambria Math" w:hAnsi="Cambria Math"/>
            </w:rPr>
            <m:t>amount</m:t>
          </m:r>
          <m:r>
            <m:rPr>
              <m:sty m:val="p"/>
            </m:rPr>
            <w:rPr>
              <w:rFonts w:ascii="Cambria Math" w:hAnsi="Cambria Math"/>
            </w:rPr>
            <m:t xml:space="preserve">= </m:t>
          </m:r>
          <m:d>
            <m:dPr>
              <m:ctrlPr>
                <w:rPr>
                  <w:rFonts w:ascii="Cambria Math" w:hAnsi="Cambria Math"/>
                </w:rPr>
              </m:ctrlPr>
            </m:dPr>
            <m:e>
              <m:f>
                <m:fPr>
                  <m:ctrlPr>
                    <w:rPr>
                      <w:rFonts w:ascii="Cambria Math" w:hAnsi="Cambria Math"/>
                    </w:rPr>
                  </m:ctrlPr>
                </m:fPr>
                <m:num>
                  <m:r>
                    <w:rPr>
                      <w:rFonts w:ascii="Cambria Math" w:hAnsi="Cambria Math"/>
                    </w:rPr>
                    <m:t>most</m:t>
                  </m:r>
                  <m:r>
                    <m:rPr>
                      <m:sty m:val="p"/>
                    </m:rPr>
                    <w:rPr>
                      <w:rFonts w:ascii="Cambria Math" w:hAnsi="Cambria Math"/>
                    </w:rPr>
                    <m:t xml:space="preserve"> </m:t>
                  </m:r>
                  <m:r>
                    <w:rPr>
                      <w:rFonts w:ascii="Cambria Math" w:hAnsi="Cambria Math"/>
                    </w:rPr>
                    <m:t>recent</m:t>
                  </m:r>
                  <m:r>
                    <m:rPr>
                      <m:sty m:val="p"/>
                    </m:rPr>
                    <w:rPr>
                      <w:rFonts w:ascii="Cambria Math" w:hAnsi="Cambria Math"/>
                    </w:rPr>
                    <m:t xml:space="preserve"> </m:t>
                  </m:r>
                  <m:r>
                    <w:rPr>
                      <w:rFonts w:ascii="Cambria Math" w:hAnsi="Cambria Math"/>
                    </w:rPr>
                    <m:t>CPI</m:t>
                  </m:r>
                </m:num>
                <m:den>
                  <m:r>
                    <w:rPr>
                      <w:rFonts w:ascii="Cambria Math" w:hAnsi="Cambria Math"/>
                    </w:rPr>
                    <m:t>Base</m:t>
                  </m:r>
                  <m:r>
                    <m:rPr>
                      <m:sty m:val="p"/>
                    </m:rPr>
                    <w:rPr>
                      <w:rFonts w:ascii="Cambria Math" w:hAnsi="Cambria Math"/>
                    </w:rPr>
                    <m:t xml:space="preserve"> </m:t>
                  </m:r>
                  <m:r>
                    <w:rPr>
                      <w:rFonts w:ascii="Cambria Math" w:hAnsi="Cambria Math"/>
                    </w:rPr>
                    <m:t>Date</m:t>
                  </m:r>
                  <m:r>
                    <m:rPr>
                      <m:sty m:val="p"/>
                    </m:rPr>
                    <w:rPr>
                      <w:rFonts w:ascii="Cambria Math" w:hAnsi="Cambria Math"/>
                    </w:rPr>
                    <m:t xml:space="preserve"> </m:t>
                  </m:r>
                  <m:r>
                    <w:rPr>
                      <w:rFonts w:ascii="Cambria Math" w:hAnsi="Cambria Math"/>
                    </w:rPr>
                    <m:t>CPI</m:t>
                  </m:r>
                </m:den>
              </m:f>
            </m:e>
          </m:d>
          <m:r>
            <m:rPr>
              <m:sty m:val="p"/>
            </m:rPr>
            <w:rPr>
              <w:rFonts w:ascii="Cambria Math" w:hAnsi="Cambria Math"/>
            </w:rPr>
            <m:t>×</m:t>
          </m:r>
          <m:r>
            <w:rPr>
              <w:rFonts w:ascii="Cambria Math" w:hAnsi="Cambria Math"/>
            </w:rPr>
            <m:t>existing</m:t>
          </m:r>
          <m:r>
            <m:rPr>
              <m:sty m:val="p"/>
            </m:rPr>
            <w:rPr>
              <w:rFonts w:ascii="Cambria Math" w:hAnsi="Cambria Math"/>
            </w:rPr>
            <m:t xml:space="preserve"> </m:t>
          </m:r>
          <m:r>
            <w:rPr>
              <w:rFonts w:ascii="Cambria Math" w:hAnsi="Cambria Math"/>
            </w:rPr>
            <m:t>amount</m:t>
          </m:r>
        </m:oMath>
      </m:oMathPara>
    </w:p>
    <w:p w14:paraId="2C0B300F" w14:textId="0062143F" w:rsidR="00C554BF" w:rsidRDefault="00C554BF" w:rsidP="00C554BF">
      <w:pPr>
        <w:pStyle w:val="COTCOCLV3NONUM-ASDEFCON"/>
        <w:rPr>
          <w:lang w:eastAsia="zh-CN"/>
        </w:rPr>
      </w:pPr>
      <w:r>
        <w:rPr>
          <w:lang w:eastAsia="zh-CN"/>
        </w:rPr>
        <w:t>where:</w:t>
      </w:r>
    </w:p>
    <w:p w14:paraId="52B6C23F" w14:textId="2DC1E7CD" w:rsidR="00C554BF" w:rsidRDefault="00C554BF" w:rsidP="00C554BF">
      <w:pPr>
        <w:pStyle w:val="COTCOCLV3NONUM-ASDEFCON"/>
        <w:rPr>
          <w:lang w:eastAsia="zh-CN"/>
        </w:rPr>
      </w:pPr>
      <w:r>
        <w:rPr>
          <w:lang w:eastAsia="zh-CN"/>
        </w:rPr>
        <w:lastRenderedPageBreak/>
        <w:t>‘</w:t>
      </w:r>
      <w:r w:rsidRPr="00457406">
        <w:rPr>
          <w:b/>
          <w:lang w:eastAsia="zh-CN"/>
        </w:rPr>
        <w:t>CPI</w:t>
      </w:r>
      <w:r>
        <w:rPr>
          <w:lang w:eastAsia="zh-CN"/>
        </w:rPr>
        <w:t>’ means the Consumer Price Index, All Groups, Weighted Average of Eight Capital Cities published by the ABS in Catalogue number 6401.0, Table 7, Series ID A2325846C or, if that Index is no longer published by the ABS, the index published by the ABS that most closely corresponds to that Index;</w:t>
      </w:r>
    </w:p>
    <w:p w14:paraId="6E3A4F7A" w14:textId="3BBA5E72" w:rsidR="004D69EE" w:rsidRDefault="004D69EE" w:rsidP="004D69EE">
      <w:pPr>
        <w:pStyle w:val="COTCOCLV3NONUM-ASDEFCON"/>
        <w:rPr>
          <w:lang w:eastAsia="zh-CN"/>
        </w:rPr>
      </w:pPr>
      <w:r>
        <w:rPr>
          <w:lang w:eastAsia="zh-CN"/>
        </w:rPr>
        <w:t>‘</w:t>
      </w:r>
      <w:r w:rsidRPr="00457406">
        <w:rPr>
          <w:b/>
          <w:lang w:eastAsia="zh-CN"/>
        </w:rPr>
        <w:t>Base Date CPI</w:t>
      </w:r>
      <w:r>
        <w:rPr>
          <w:lang w:eastAsia="zh-CN"/>
        </w:rPr>
        <w:t>’ means the CPI most recently published before the Base Date; and</w:t>
      </w:r>
    </w:p>
    <w:p w14:paraId="4846CB78" w14:textId="62220B7B" w:rsidR="00C554BF" w:rsidRDefault="00C554BF" w:rsidP="004D69EE">
      <w:pPr>
        <w:pStyle w:val="COTCOCLV3NONUM-ASDEFCON"/>
        <w:rPr>
          <w:lang w:eastAsia="zh-CN"/>
        </w:rPr>
      </w:pPr>
      <w:r>
        <w:rPr>
          <w:lang w:eastAsia="zh-CN"/>
        </w:rPr>
        <w:t>‘</w:t>
      </w:r>
      <w:r w:rsidRPr="00457406">
        <w:rPr>
          <w:b/>
          <w:lang w:eastAsia="zh-CN"/>
        </w:rPr>
        <w:t>most recent CPI</w:t>
      </w:r>
      <w:r>
        <w:rPr>
          <w:lang w:eastAsia="zh-CN"/>
        </w:rPr>
        <w:t>’ means the CPI most recently published before the question whether a liability cap has been reached is determined.</w:t>
      </w:r>
    </w:p>
    <w:p w14:paraId="5EF8999A" w14:textId="77777777" w:rsidR="00C554BF" w:rsidRPr="00A3113C" w:rsidRDefault="00C554BF">
      <w:pPr>
        <w:pStyle w:val="COTCOCLV2-ASDEFCON"/>
      </w:pPr>
      <w:bookmarkStart w:id="3171" w:name="_Toc14257942"/>
      <w:bookmarkStart w:id="3172" w:name="_Toc14434582"/>
      <w:bookmarkStart w:id="3173" w:name="_Toc14435004"/>
      <w:bookmarkStart w:id="3174" w:name="_Toc14435428"/>
      <w:bookmarkStart w:id="3175" w:name="_Toc14435849"/>
      <w:bookmarkStart w:id="3176" w:name="_Toc14436127"/>
      <w:bookmarkStart w:id="3177" w:name="_Toc14685942"/>
      <w:bookmarkStart w:id="3178" w:name="_Toc14689784"/>
      <w:bookmarkStart w:id="3179" w:name="_Toc32556613"/>
      <w:bookmarkStart w:id="3180" w:name="_Toc35326433"/>
      <w:bookmarkStart w:id="3181" w:name="_Toc14257943"/>
      <w:bookmarkStart w:id="3182" w:name="_Toc14434583"/>
      <w:bookmarkStart w:id="3183" w:name="_Toc14435005"/>
      <w:bookmarkStart w:id="3184" w:name="_Toc14435429"/>
      <w:bookmarkStart w:id="3185" w:name="_Toc14435850"/>
      <w:bookmarkStart w:id="3186" w:name="_Toc14436128"/>
      <w:bookmarkStart w:id="3187" w:name="_Toc14685943"/>
      <w:bookmarkStart w:id="3188" w:name="_Toc14689785"/>
      <w:bookmarkStart w:id="3189" w:name="_Toc32556614"/>
      <w:bookmarkStart w:id="3190" w:name="_Toc35326434"/>
      <w:bookmarkStart w:id="3191" w:name="_Toc14257944"/>
      <w:bookmarkStart w:id="3192" w:name="_Toc14434584"/>
      <w:bookmarkStart w:id="3193" w:name="_Toc14435006"/>
      <w:bookmarkStart w:id="3194" w:name="_Toc14435430"/>
      <w:bookmarkStart w:id="3195" w:name="_Toc14435851"/>
      <w:bookmarkStart w:id="3196" w:name="_Toc14436129"/>
      <w:bookmarkStart w:id="3197" w:name="_Toc14685944"/>
      <w:bookmarkStart w:id="3198" w:name="_Toc14689786"/>
      <w:bookmarkStart w:id="3199" w:name="_Toc32556615"/>
      <w:bookmarkStart w:id="3200" w:name="_Toc35326435"/>
      <w:bookmarkStart w:id="3201" w:name="_Toc14257945"/>
      <w:bookmarkStart w:id="3202" w:name="_Toc14434585"/>
      <w:bookmarkStart w:id="3203" w:name="_Toc14435007"/>
      <w:bookmarkStart w:id="3204" w:name="_Toc14435431"/>
      <w:bookmarkStart w:id="3205" w:name="_Toc14435852"/>
      <w:bookmarkStart w:id="3206" w:name="_Toc14436130"/>
      <w:bookmarkStart w:id="3207" w:name="_Toc14685945"/>
      <w:bookmarkStart w:id="3208" w:name="_Toc14689787"/>
      <w:bookmarkStart w:id="3209" w:name="_Toc32556616"/>
      <w:bookmarkStart w:id="3210" w:name="_Toc35326436"/>
      <w:bookmarkStart w:id="3211" w:name="_Toc14257946"/>
      <w:bookmarkStart w:id="3212" w:name="_Toc14434586"/>
      <w:bookmarkStart w:id="3213" w:name="_Toc14435008"/>
      <w:bookmarkStart w:id="3214" w:name="_Toc14435432"/>
      <w:bookmarkStart w:id="3215" w:name="_Toc14435853"/>
      <w:bookmarkStart w:id="3216" w:name="_Toc14436131"/>
      <w:bookmarkStart w:id="3217" w:name="_Toc14685946"/>
      <w:bookmarkStart w:id="3218" w:name="_Toc14689788"/>
      <w:bookmarkStart w:id="3219" w:name="_Toc32556617"/>
      <w:bookmarkStart w:id="3220" w:name="_Toc35326437"/>
      <w:bookmarkStart w:id="3221" w:name="_Toc14257947"/>
      <w:bookmarkStart w:id="3222" w:name="_Toc14434587"/>
      <w:bookmarkStart w:id="3223" w:name="_Toc14435009"/>
      <w:bookmarkStart w:id="3224" w:name="_Toc14435433"/>
      <w:bookmarkStart w:id="3225" w:name="_Toc14435854"/>
      <w:bookmarkStart w:id="3226" w:name="_Toc14436132"/>
      <w:bookmarkStart w:id="3227" w:name="_Toc14685947"/>
      <w:bookmarkStart w:id="3228" w:name="_Toc14689789"/>
      <w:bookmarkStart w:id="3229" w:name="_Toc32556618"/>
      <w:bookmarkStart w:id="3230" w:name="_Toc35326438"/>
      <w:bookmarkStart w:id="3231" w:name="_Toc14257948"/>
      <w:bookmarkStart w:id="3232" w:name="_Toc14434588"/>
      <w:bookmarkStart w:id="3233" w:name="_Toc14435010"/>
      <w:bookmarkStart w:id="3234" w:name="_Toc14435434"/>
      <w:bookmarkStart w:id="3235" w:name="_Toc14435855"/>
      <w:bookmarkStart w:id="3236" w:name="_Toc14436133"/>
      <w:bookmarkStart w:id="3237" w:name="_Toc14685948"/>
      <w:bookmarkStart w:id="3238" w:name="_Toc14689790"/>
      <w:bookmarkStart w:id="3239" w:name="_Toc32556619"/>
      <w:bookmarkStart w:id="3240" w:name="_Toc35326439"/>
      <w:bookmarkStart w:id="3241" w:name="_Toc14257949"/>
      <w:bookmarkStart w:id="3242" w:name="_Toc14434589"/>
      <w:bookmarkStart w:id="3243" w:name="_Toc14435011"/>
      <w:bookmarkStart w:id="3244" w:name="_Toc14435435"/>
      <w:bookmarkStart w:id="3245" w:name="_Toc14435856"/>
      <w:bookmarkStart w:id="3246" w:name="_Toc14436134"/>
      <w:bookmarkStart w:id="3247" w:name="_Toc14685949"/>
      <w:bookmarkStart w:id="3248" w:name="_Toc14689791"/>
      <w:bookmarkStart w:id="3249" w:name="_Toc32556620"/>
      <w:bookmarkStart w:id="3250" w:name="_Toc35326440"/>
      <w:bookmarkStart w:id="3251" w:name="_Toc300913901"/>
      <w:bookmarkStart w:id="3252" w:name="_Toc226018922"/>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r w:rsidRPr="00A3113C">
        <w:t>Proportionate Liability</w:t>
      </w:r>
      <w:r>
        <w:t xml:space="preserve"> Laws</w:t>
      </w:r>
      <w:r w:rsidRPr="00A3113C">
        <w:t xml:space="preserve"> (</w:t>
      </w:r>
      <w:bookmarkEnd w:id="3251"/>
      <w:r w:rsidRPr="00A3113C">
        <w:t>Core)</w:t>
      </w:r>
      <w:bookmarkEnd w:id="3252"/>
    </w:p>
    <w:p w14:paraId="02298F14" w14:textId="77777777" w:rsidR="00C554BF" w:rsidRDefault="00C554BF" w:rsidP="00C554BF">
      <w:pPr>
        <w:pStyle w:val="COTCOCLV3-ASDEFCON"/>
      </w:pPr>
      <w:r w:rsidRPr="00A3113C">
        <w:t xml:space="preserve">The parties agree that, to the extent permitted by law, </w:t>
      </w:r>
      <w:r>
        <w:t>the provisions of the Contract:</w:t>
      </w:r>
    </w:p>
    <w:p w14:paraId="0F62957C" w14:textId="77777777" w:rsidR="00C554BF" w:rsidRDefault="00C554BF" w:rsidP="00C554BF">
      <w:pPr>
        <w:pStyle w:val="COTCOCLV4-ASDEFCON"/>
      </w:pPr>
      <w:r>
        <w:t>are express provisions for their rights, obligations and liabilities with respect to matters to which a Proportionate Liability Law applies; and</w:t>
      </w:r>
    </w:p>
    <w:p w14:paraId="540D77C3" w14:textId="77777777" w:rsidR="00C554BF" w:rsidRDefault="00C554BF" w:rsidP="00C554BF">
      <w:pPr>
        <w:pStyle w:val="COTCOCLV4-ASDEFCON"/>
        <w:rPr>
          <w:lang w:eastAsia="zh-CN"/>
        </w:rPr>
      </w:pPr>
      <w:r>
        <w:t>exclude, modify and restrict the provisions of a Proportionate Liability Law to the extent of their inconsistency with the Proportionate Liability Law.</w:t>
      </w:r>
    </w:p>
    <w:p w14:paraId="23B849C9" w14:textId="4446CCD2" w:rsidR="00C554BF" w:rsidRPr="00A3113C" w:rsidRDefault="00C554BF">
      <w:pPr>
        <w:pStyle w:val="COTCOCLV1-ASDEFCON"/>
      </w:pPr>
      <w:bookmarkStart w:id="3253" w:name="_Toc226018923"/>
      <w:r>
        <w:t>CONTRACT MANAGEMENT</w:t>
      </w:r>
      <w:r w:rsidR="00DD239A">
        <w:t xml:space="preserve"> (CORE)</w:t>
      </w:r>
      <w:bookmarkEnd w:id="3253"/>
    </w:p>
    <w:p w14:paraId="6FF3649B" w14:textId="77777777" w:rsidR="00C554BF" w:rsidRPr="00A3113C" w:rsidRDefault="00C554BF" w:rsidP="00C554BF">
      <w:pPr>
        <w:pStyle w:val="COTCOCLV2-ASDEFCON"/>
      </w:pPr>
      <w:bookmarkStart w:id="3254" w:name="_Toc322698494"/>
      <w:bookmarkStart w:id="3255" w:name="_Toc322764537"/>
      <w:bookmarkStart w:id="3256" w:name="_Toc322985460"/>
      <w:bookmarkStart w:id="3257" w:name="_Toc323026247"/>
      <w:bookmarkStart w:id="3258" w:name="_Toc323026411"/>
      <w:bookmarkStart w:id="3259" w:name="_Toc323028582"/>
      <w:bookmarkStart w:id="3260" w:name="_Toc323033451"/>
      <w:bookmarkStart w:id="3261" w:name="_Ref30220871"/>
      <w:bookmarkStart w:id="3262" w:name="_Ref31086692"/>
      <w:bookmarkStart w:id="3263" w:name="_Ref31090902"/>
      <w:bookmarkStart w:id="3264" w:name="_Ref35759880"/>
      <w:bookmarkStart w:id="3265" w:name="_Ref35760337"/>
      <w:bookmarkStart w:id="3266" w:name="_Toc38877223"/>
      <w:bookmarkStart w:id="3267" w:name="_Toc234298877"/>
      <w:bookmarkStart w:id="3268" w:name="_Toc250376817"/>
      <w:bookmarkStart w:id="3269" w:name="_Toc296357555"/>
      <w:bookmarkStart w:id="3270" w:name="_Toc226018924"/>
      <w:bookmarkEnd w:id="3254"/>
      <w:bookmarkEnd w:id="3255"/>
      <w:bookmarkEnd w:id="3256"/>
      <w:bookmarkEnd w:id="3257"/>
      <w:bookmarkEnd w:id="3258"/>
      <w:bookmarkEnd w:id="3259"/>
      <w:bookmarkEnd w:id="3260"/>
      <w:r w:rsidRPr="00A3113C">
        <w:t xml:space="preserve">Change to </w:t>
      </w:r>
      <w:bookmarkEnd w:id="3261"/>
      <w:bookmarkEnd w:id="3262"/>
      <w:bookmarkEnd w:id="3263"/>
      <w:r w:rsidRPr="00A3113C">
        <w:t>the Contract (Core)</w:t>
      </w:r>
      <w:bookmarkEnd w:id="3264"/>
      <w:bookmarkEnd w:id="3265"/>
      <w:bookmarkEnd w:id="3266"/>
      <w:bookmarkEnd w:id="3267"/>
      <w:bookmarkEnd w:id="3268"/>
      <w:bookmarkEnd w:id="3269"/>
      <w:bookmarkEnd w:id="3270"/>
    </w:p>
    <w:p w14:paraId="67677E2D" w14:textId="075CA6AF" w:rsidR="00C554BF" w:rsidRPr="00A3113C" w:rsidRDefault="00C554BF" w:rsidP="00C554BF">
      <w:pPr>
        <w:pStyle w:val="COTCOCLV3-ASDEFCON"/>
      </w:pPr>
      <w:r w:rsidRPr="00A3113C">
        <w:t xml:space="preserve">Except as expressly permitted in the Contract, the Contract shall only be changed by a CCP in accordance with this clause </w:t>
      </w:r>
      <w:r w:rsidRPr="006E22F7">
        <w:fldChar w:fldCharType="begin"/>
      </w:r>
      <w:r w:rsidRPr="006E22F7">
        <w:instrText xml:space="preserve"> REF _Ref35759880 \r \h  \* MERGEFORMAT </w:instrText>
      </w:r>
      <w:r w:rsidRPr="006E22F7">
        <w:fldChar w:fldCharType="separate"/>
      </w:r>
      <w:r w:rsidR="00902F31">
        <w:t>11.1</w:t>
      </w:r>
      <w:r w:rsidRPr="006E22F7">
        <w:fldChar w:fldCharType="end"/>
      </w:r>
      <w:r w:rsidRPr="006E22F7">
        <w:t>.</w:t>
      </w:r>
      <w:r w:rsidRPr="00A3113C">
        <w:t xml:space="preserve"> </w:t>
      </w:r>
      <w:r w:rsidR="003246BE">
        <w:t xml:space="preserve"> </w:t>
      </w:r>
      <w:r w:rsidRPr="00A3113C">
        <w:t xml:space="preserve">The parties </w:t>
      </w:r>
      <w:r>
        <w:t>shall</w:t>
      </w:r>
      <w:r w:rsidRPr="00A3113C">
        <w:t xml:space="preserve"> not</w:t>
      </w:r>
      <w:r>
        <w:t xml:space="preserve"> be</w:t>
      </w:r>
      <w:r w:rsidRPr="00A3113C">
        <w:t xml:space="preserve"> liable to each other for any additional work undertaken or expenditure incurred unless the change</w:t>
      </w:r>
      <w:r>
        <w:t xml:space="preserve"> has been Approved under clause </w:t>
      </w:r>
      <w:r w:rsidRPr="006E22F7">
        <w:fldChar w:fldCharType="begin"/>
      </w:r>
      <w:r w:rsidRPr="006E22F7">
        <w:instrText xml:space="preserve"> REF _Ref35759880 \r \h  \* MERGEFORMAT </w:instrText>
      </w:r>
      <w:r w:rsidRPr="006E22F7">
        <w:fldChar w:fldCharType="separate"/>
      </w:r>
      <w:r w:rsidR="00902F31">
        <w:t>11.1</w:t>
      </w:r>
      <w:r w:rsidRPr="006E22F7">
        <w:fldChar w:fldCharType="end"/>
      </w:r>
      <w:r>
        <w:t xml:space="preserve"> and taken effect in accordance with clause</w:t>
      </w:r>
      <w:r w:rsidRPr="00A3113C">
        <w:t xml:space="preserve"> </w:t>
      </w:r>
      <w:r>
        <w:fldChar w:fldCharType="begin"/>
      </w:r>
      <w:r>
        <w:instrText xml:space="preserve"> REF _Ref337201092 \r \h </w:instrText>
      </w:r>
      <w:r>
        <w:fldChar w:fldCharType="separate"/>
      </w:r>
      <w:r w:rsidR="00902F31">
        <w:t>11.1.5</w:t>
      </w:r>
      <w:r>
        <w:fldChar w:fldCharType="end"/>
      </w:r>
      <w:r w:rsidRPr="00A3113C">
        <w:t>.</w:t>
      </w:r>
    </w:p>
    <w:p w14:paraId="08606589" w14:textId="00D7F107" w:rsidR="00C554BF" w:rsidRDefault="00C554BF" w:rsidP="00C554BF">
      <w:pPr>
        <w:pStyle w:val="COTCOCLV3-ASDEFCON"/>
      </w:pPr>
      <w:r w:rsidRPr="00A3113C">
        <w:t xml:space="preserve">Either party may propose a change to the Contract. </w:t>
      </w:r>
      <w:r w:rsidR="003246BE">
        <w:t xml:space="preserve"> </w:t>
      </w:r>
      <w:r>
        <w:t xml:space="preserve">CCPs shall be in the format set out at </w:t>
      </w:r>
      <w:r w:rsidRPr="00732B23">
        <w:t>Annex A to Attachment F</w:t>
      </w:r>
      <w:r>
        <w:t>.</w:t>
      </w:r>
    </w:p>
    <w:p w14:paraId="7523DC6F" w14:textId="77777777" w:rsidR="00C554BF" w:rsidRPr="00A3113C" w:rsidRDefault="00C554BF" w:rsidP="00C554BF">
      <w:pPr>
        <w:pStyle w:val="COTCOCLV3-ASDEFCON"/>
      </w:pPr>
      <w:r w:rsidRPr="00A3113C">
        <w:t>If the Commonwealth</w:t>
      </w:r>
      <w:r>
        <w:t xml:space="preserve"> Representative</w:t>
      </w:r>
      <w:r w:rsidRPr="00A3113C">
        <w:t xml:space="preserve"> proposes a change to the Contract it </w:t>
      </w:r>
      <w:r>
        <w:t xml:space="preserve">shall </w:t>
      </w:r>
      <w:r w:rsidRPr="00A3113C">
        <w:t xml:space="preserve">by notice to the Contractor, require the Contractor to prepare the CCP and the Contractor shall within </w:t>
      </w:r>
      <w:r>
        <w:t>30</w:t>
      </w:r>
      <w:r w:rsidRPr="00A3113C">
        <w:t xml:space="preserve"> </w:t>
      </w:r>
      <w:r>
        <w:t>d</w:t>
      </w:r>
      <w:r w:rsidRPr="00A3113C">
        <w:t>ays of such notice, submit a CCP to the Commonwealth to give effect to the change.</w:t>
      </w:r>
    </w:p>
    <w:p w14:paraId="7BCC79D8" w14:textId="77777777" w:rsidR="00C554BF" w:rsidRPr="00A3113C" w:rsidRDefault="00C554BF" w:rsidP="00C554BF">
      <w:pPr>
        <w:pStyle w:val="COTCOCLV3-ASDEFCON"/>
      </w:pPr>
      <w:r w:rsidRPr="00A3113C">
        <w:t xml:space="preserve">The Contractor shall calculate the effect of a CCP on the Contractor's payment entitlements by reference to </w:t>
      </w:r>
      <w:r w:rsidRPr="00ED4BFD">
        <w:t>Attachment B</w:t>
      </w:r>
      <w:r w:rsidRPr="00A3113C">
        <w:t xml:space="preserve"> (including any rates it contains), or any other basis agreed by the parties in writing.</w:t>
      </w:r>
    </w:p>
    <w:p w14:paraId="6E6B467B" w14:textId="77777777" w:rsidR="00C554BF" w:rsidRPr="00A3113C" w:rsidRDefault="00C554BF" w:rsidP="00C554BF">
      <w:pPr>
        <w:pStyle w:val="COTCOCLV3-ASDEFCON"/>
      </w:pPr>
      <w:bookmarkStart w:id="3271" w:name="_Ref337201092"/>
      <w:r w:rsidRPr="00A3113C">
        <w:t xml:space="preserve">The Commonwealth shall within </w:t>
      </w:r>
      <w:r>
        <w:t>30</w:t>
      </w:r>
      <w:r w:rsidRPr="00A3113C">
        <w:t xml:space="preserve"> </w:t>
      </w:r>
      <w:r>
        <w:t>d</w:t>
      </w:r>
      <w:r w:rsidRPr="00A3113C">
        <w:t>ays after receipt (or such other period as agreed by the parties in writing) either Approve the CCP or reject the CCP giving reasons for such rejection.  A CCP that has been Approved shall take effect when executed by both parties unless otherwise set out in the CCP.</w:t>
      </w:r>
      <w:bookmarkEnd w:id="3271"/>
    </w:p>
    <w:p w14:paraId="247BD5FF" w14:textId="4742D82E" w:rsidR="00C554BF" w:rsidRPr="00A3113C" w:rsidRDefault="00C554BF" w:rsidP="00C554BF">
      <w:pPr>
        <w:pStyle w:val="COTCOCLV3-ASDEFCON"/>
      </w:pPr>
      <w:bookmarkStart w:id="3272" w:name="_Ref5971687"/>
      <w:r w:rsidRPr="00A3113C">
        <w:t>Subject to clause</w:t>
      </w:r>
      <w:r>
        <w:t xml:space="preserve"> </w:t>
      </w:r>
      <w:r w:rsidRPr="003F05D2">
        <w:fldChar w:fldCharType="begin"/>
      </w:r>
      <w:r w:rsidRPr="005E57CC">
        <w:instrText xml:space="preserve"> REF _Ref333701955 \r \h </w:instrText>
      </w:r>
      <w:r>
        <w:instrText xml:space="preserve"> \* MERGEFORMAT </w:instrText>
      </w:r>
      <w:r w:rsidRPr="003F05D2">
        <w:fldChar w:fldCharType="separate"/>
      </w:r>
      <w:r w:rsidR="00902F31">
        <w:t>11.1.7</w:t>
      </w:r>
      <w:r w:rsidRPr="003F05D2">
        <w:fldChar w:fldCharType="end"/>
      </w:r>
      <w:r w:rsidRPr="00A3113C">
        <w:t>, the Contractor shall not be entitled to any payment for the preparation of, or response to, a CCP.</w:t>
      </w:r>
      <w:bookmarkEnd w:id="3272"/>
    </w:p>
    <w:p w14:paraId="3DCD4E1C" w14:textId="77777777" w:rsidR="00C554BF" w:rsidRPr="00A3113C" w:rsidRDefault="00C554BF" w:rsidP="00C554BF">
      <w:pPr>
        <w:pStyle w:val="COTCOCLV3-ASDEFCON"/>
      </w:pPr>
      <w:bookmarkStart w:id="3273" w:name="_Ref333701955"/>
      <w:r w:rsidRPr="00A3113C">
        <w:t xml:space="preserve">Except where a CCP is proposed or required to address any non-performance of the Contractor under the Contract, the Commonwealth shall meet the reasonable </w:t>
      </w:r>
      <w:bookmarkStart w:id="3274" w:name="_Ref325739319"/>
      <w:r w:rsidRPr="00A3113C">
        <w:t xml:space="preserve">costs of preparation of a CCP that is </w:t>
      </w:r>
      <w:bookmarkEnd w:id="3274"/>
      <w:r w:rsidRPr="00A3113C">
        <w:t>required by the Commonwealth (whether or not the CCP is Approved by the Commonwealth).</w:t>
      </w:r>
      <w:bookmarkEnd w:id="3273"/>
    </w:p>
    <w:p w14:paraId="083A640A" w14:textId="543EF35A" w:rsidR="00C554BF" w:rsidRPr="00A3113C" w:rsidRDefault="00C554BF" w:rsidP="00C554BF">
      <w:pPr>
        <w:pStyle w:val="COTCOCLV3-ASDEFCON"/>
      </w:pPr>
      <w:bookmarkStart w:id="3275" w:name="_Ref333701744"/>
      <w:r w:rsidRPr="00A3113C">
        <w:t>Prior to the Contractor preparing a CCP, the Commonwealth may require the Contractor to provide a Not to Exceed (</w:t>
      </w:r>
      <w:r w:rsidRPr="00A3113C">
        <w:rPr>
          <w:b/>
        </w:rPr>
        <w:t>NTE</w:t>
      </w:r>
      <w:r w:rsidRPr="00A3113C">
        <w:t xml:space="preserve">) quote for the preparation of a CCP and the amount payable under clause </w:t>
      </w:r>
      <w:r w:rsidRPr="00ED4BFD">
        <w:fldChar w:fldCharType="begin"/>
      </w:r>
      <w:r w:rsidRPr="00ED4BFD">
        <w:instrText xml:space="preserve"> REF _Ref333701955 \r \h  \* MERGEFORMAT </w:instrText>
      </w:r>
      <w:r w:rsidRPr="00ED4BFD">
        <w:fldChar w:fldCharType="separate"/>
      </w:r>
      <w:r w:rsidR="00902F31">
        <w:t>11.1.7</w:t>
      </w:r>
      <w:r w:rsidRPr="00ED4BFD">
        <w:fldChar w:fldCharType="end"/>
      </w:r>
      <w:r w:rsidRPr="00A3113C">
        <w:t xml:space="preserve"> shall not exceed the NTE quote provided.</w:t>
      </w:r>
      <w:bookmarkEnd w:id="3275"/>
    </w:p>
    <w:p w14:paraId="431C7B45" w14:textId="77777777" w:rsidR="00C554BF" w:rsidRPr="00A3113C" w:rsidRDefault="00C554BF">
      <w:pPr>
        <w:pStyle w:val="COTCOCLV2-ASDEFCON"/>
      </w:pPr>
      <w:bookmarkStart w:id="3276" w:name="_Toc334454672"/>
      <w:bookmarkStart w:id="3277" w:name="_Ref322699954"/>
      <w:bookmarkStart w:id="3278" w:name="_Toc226018925"/>
      <w:bookmarkStart w:id="3279" w:name="_Toc300913891"/>
      <w:bookmarkStart w:id="3280" w:name="_Ref13219143"/>
      <w:bookmarkStart w:id="3281" w:name="_Ref299974090"/>
      <w:bookmarkEnd w:id="3276"/>
      <w:r w:rsidRPr="00A3113C">
        <w:t>Conflict of Interest (Core)</w:t>
      </w:r>
      <w:bookmarkEnd w:id="3277"/>
      <w:bookmarkEnd w:id="3278"/>
    </w:p>
    <w:p w14:paraId="36B1E347" w14:textId="77777777" w:rsidR="00C554BF" w:rsidRPr="00A3113C" w:rsidRDefault="00C554BF" w:rsidP="00C554BF">
      <w:pPr>
        <w:pStyle w:val="COTCOCLV3-ASDEFCON"/>
      </w:pPr>
      <w:r w:rsidRPr="00A3113C">
        <w:t>The Contractor warrants that, to the best of its knowledge after making diligent inqui</w:t>
      </w:r>
      <w:r>
        <w:t>ries</w:t>
      </w:r>
      <w:r w:rsidRPr="00A3113C">
        <w:t>, no undisclosed conflict of interest exists as at the Effective Date, or is likely to arise in the performance of its obligations under the Contract by itself or by Contractor Personnel, any Approved Subcontractor or Approved Subcontractor Personnel.</w:t>
      </w:r>
    </w:p>
    <w:p w14:paraId="6168F322" w14:textId="77777777" w:rsidR="00C554BF" w:rsidRPr="00A3113C" w:rsidRDefault="00C554BF" w:rsidP="00C554BF">
      <w:pPr>
        <w:pStyle w:val="COTCOCLV3-ASDEFCON"/>
      </w:pPr>
      <w:r w:rsidRPr="00A3113C">
        <w:t>If during the Term a conflict of interest arises, or appears likely to arise, the Contractor shall promptly notify the Commonwealth and take such steps as the Commonwealth may require to resolve the conflict.</w:t>
      </w:r>
    </w:p>
    <w:p w14:paraId="12443F1D" w14:textId="5CD90A51" w:rsidR="00C554BF" w:rsidRDefault="00C554BF" w:rsidP="00C554BF">
      <w:pPr>
        <w:pStyle w:val="COTCOCLV3-ASDEFCON"/>
      </w:pPr>
      <w:bookmarkStart w:id="3282" w:name="_Ref300229574"/>
      <w:r w:rsidRPr="00A3113C">
        <w:t xml:space="preserve">If the Contractor fails to notify the Commonwealth in accordance with this clause </w:t>
      </w:r>
      <w:r w:rsidRPr="00ED4BFD">
        <w:fldChar w:fldCharType="begin"/>
      </w:r>
      <w:r w:rsidRPr="00ED4BFD">
        <w:instrText xml:space="preserve"> REF _Ref322699954 \r \h  \* MERGEFORMAT </w:instrText>
      </w:r>
      <w:r w:rsidRPr="00ED4BFD">
        <w:fldChar w:fldCharType="separate"/>
      </w:r>
      <w:r w:rsidR="00902F31">
        <w:t>11.2</w:t>
      </w:r>
      <w:r w:rsidRPr="00ED4BFD">
        <w:fldChar w:fldCharType="end"/>
      </w:r>
      <w:r w:rsidRPr="00A3113C">
        <w:t xml:space="preserve">, or is unable or unwilling to resolve the conflict of interest as required, or in the opinion of the </w:t>
      </w:r>
      <w:r w:rsidRPr="00A3113C">
        <w:lastRenderedPageBreak/>
        <w:t xml:space="preserve">Commonwealth the conflict cannot be satisfactorily resolved, the Commonwealth may exercise its rights to terminate the Contract under clause </w:t>
      </w:r>
      <w:r w:rsidRPr="00ED4BFD">
        <w:fldChar w:fldCharType="begin"/>
      </w:r>
      <w:r w:rsidRPr="00ED4BFD">
        <w:instrText xml:space="preserve"> REF _Ref300581928 \r \h  \* MERGEFORMAT </w:instrText>
      </w:r>
      <w:r w:rsidRPr="00ED4BFD">
        <w:fldChar w:fldCharType="separate"/>
      </w:r>
      <w:r w:rsidR="00902F31">
        <w:t>13.2</w:t>
      </w:r>
      <w:r w:rsidRPr="00ED4BFD">
        <w:fldChar w:fldCharType="end"/>
      </w:r>
      <w:r w:rsidRPr="00A3113C">
        <w:t>.</w:t>
      </w:r>
      <w:bookmarkEnd w:id="3282"/>
    </w:p>
    <w:p w14:paraId="5F35F441" w14:textId="0FD28EFD" w:rsidR="00C554BF" w:rsidRPr="00A3113C" w:rsidRDefault="00C554BF">
      <w:pPr>
        <w:pStyle w:val="COTCOCLV2-ASDEFCON"/>
      </w:pPr>
      <w:bookmarkStart w:id="3283" w:name="_Toc226018926"/>
      <w:r w:rsidRPr="00A3113C">
        <w:t>Waiver (Core)</w:t>
      </w:r>
      <w:bookmarkEnd w:id="3283"/>
    </w:p>
    <w:p w14:paraId="33E84EB6" w14:textId="77777777" w:rsidR="00C554BF" w:rsidRPr="00A3113C" w:rsidRDefault="00C554BF" w:rsidP="00C554BF">
      <w:pPr>
        <w:pStyle w:val="COTCOCLV3-ASDEFCON"/>
      </w:pPr>
      <w:r w:rsidRPr="00A3113C">
        <w:t>Failure by either party to enforce a term of the Contract shall not be construed as in any way affecting the enforceability of that term or the Contract as a whole.</w:t>
      </w:r>
    </w:p>
    <w:p w14:paraId="72206193" w14:textId="77777777" w:rsidR="00C554BF" w:rsidRPr="00A3113C" w:rsidRDefault="00C554BF" w:rsidP="00C554BF">
      <w:pPr>
        <w:pStyle w:val="COTCOCLV3-ASDEFCON"/>
      </w:pPr>
      <w:r w:rsidRPr="00A3113C">
        <w:t>The exercise of the Commonwealth’s rights under the Contract does not affect any other rights of the Commonwealth under the Contract or otherwise, and does not constitute:</w:t>
      </w:r>
    </w:p>
    <w:p w14:paraId="5F4C2CDA" w14:textId="77777777" w:rsidR="00C554BF" w:rsidRPr="00A3113C" w:rsidRDefault="00C554BF" w:rsidP="00C554BF">
      <w:pPr>
        <w:pStyle w:val="COTCOCLV4-ASDEFCON"/>
      </w:pPr>
      <w:r w:rsidRPr="00A3113C">
        <w:t>an election to exercise those rights instead of other rights; or</w:t>
      </w:r>
    </w:p>
    <w:p w14:paraId="08618921" w14:textId="77777777" w:rsidR="00C554BF" w:rsidRPr="00A3113C" w:rsidRDefault="00C554BF" w:rsidP="00C554BF">
      <w:pPr>
        <w:pStyle w:val="COTCOCLV4-ASDEFCON"/>
      </w:pPr>
      <w:r w:rsidRPr="00A3113C">
        <w:t>a representation that the Commonwealth will not exercise other rights.</w:t>
      </w:r>
    </w:p>
    <w:p w14:paraId="20D679FA" w14:textId="0C7A4C24" w:rsidR="00C554BF" w:rsidRDefault="00C554BF">
      <w:pPr>
        <w:pStyle w:val="COTCOCLV2-ASDEFCON"/>
      </w:pPr>
      <w:bookmarkStart w:id="3284" w:name="_Ref13228248"/>
      <w:bookmarkStart w:id="3285" w:name="_Toc226018927"/>
      <w:r w:rsidRPr="00A3113C">
        <w:t>Confidential Information (Core)</w:t>
      </w:r>
      <w:bookmarkEnd w:id="3279"/>
      <w:bookmarkEnd w:id="3280"/>
      <w:bookmarkEnd w:id="3284"/>
      <w:bookmarkEnd w:id="3285"/>
      <w:r w:rsidRPr="00A3113C">
        <w:t xml:space="preserve"> </w:t>
      </w:r>
    </w:p>
    <w:p w14:paraId="4AC7B1C8" w14:textId="5C3C5011" w:rsidR="00D915CB" w:rsidRPr="00D915CB" w:rsidRDefault="00D915CB" w:rsidP="00D915CB">
      <w:pPr>
        <w:pStyle w:val="NoteToTenderers-ASDEFCON"/>
      </w:pPr>
      <w:r>
        <w:t xml:space="preserve">Note to tenderers: Completion of Attachment F will be undertaken with the preferred tenderer(s) prior to / during negotiations for any resultant Contract.  The preferred tenderer(s) will need to justify </w:t>
      </w:r>
      <w:r w:rsidRPr="00580B87">
        <w:rPr>
          <w:rFonts w:cs="Arial"/>
        </w:rPr>
        <w:t>how</w:t>
      </w:r>
      <w:r>
        <w:rPr>
          <w:rFonts w:cs="Arial"/>
        </w:rPr>
        <w:t xml:space="preserve"> each clause and other information that is contained or generated under any resultant Contract, which is proposed to be treated as Confidential Information,</w:t>
      </w:r>
      <w:r w:rsidRPr="00580B87">
        <w:rPr>
          <w:rFonts w:cs="Arial"/>
        </w:rPr>
        <w:t xml:space="preserve"> meets all four </w:t>
      </w:r>
      <w:r>
        <w:rPr>
          <w:rFonts w:cs="Arial"/>
        </w:rPr>
        <w:t>of the criteria listed in Attachment F.</w:t>
      </w:r>
    </w:p>
    <w:p w14:paraId="5F122E21" w14:textId="0C9CB369" w:rsidR="00C554BF" w:rsidRPr="00A3113C" w:rsidRDefault="00C554BF" w:rsidP="00C554BF">
      <w:pPr>
        <w:pStyle w:val="COTCOCLV3-ASDEFCON"/>
        <w:rPr>
          <w:lang w:eastAsia="zh-CN"/>
        </w:rPr>
      </w:pPr>
      <w:bookmarkStart w:id="3286" w:name="_Ref13219063"/>
      <w:bookmarkStart w:id="3287" w:name="_Ref300223681"/>
      <w:bookmarkStart w:id="3288" w:name="_Toc300913894"/>
      <w:bookmarkEnd w:id="3281"/>
      <w:r w:rsidRPr="00A3113C">
        <w:rPr>
          <w:lang w:eastAsia="zh-CN"/>
        </w:rPr>
        <w:t xml:space="preserve">Each party shall ensure that Confidential Information </w:t>
      </w:r>
      <w:r w:rsidR="00D637DD">
        <w:t xml:space="preserve">provided by the other party under or in connection with the Contract or </w:t>
      </w:r>
      <w:r w:rsidRPr="00662094">
        <w:rPr>
          <w:lang w:eastAsia="zh-CN"/>
        </w:rPr>
        <w:t xml:space="preserve">identified in </w:t>
      </w:r>
      <w:r w:rsidRPr="00732B23">
        <w:rPr>
          <w:lang w:eastAsia="zh-CN"/>
        </w:rPr>
        <w:t>Attachment E</w:t>
      </w:r>
      <w:r w:rsidRPr="00662094">
        <w:rPr>
          <w:lang w:eastAsia="zh-CN"/>
        </w:rPr>
        <w:t xml:space="preserve"> </w:t>
      </w:r>
      <w:r w:rsidRPr="00A3113C">
        <w:rPr>
          <w:lang w:eastAsia="zh-CN"/>
        </w:rPr>
        <w:t>is not disclosed</w:t>
      </w:r>
      <w:r>
        <w:rPr>
          <w:lang w:eastAsia="zh-CN"/>
        </w:rPr>
        <w:t xml:space="preserve"> </w:t>
      </w:r>
      <w:r w:rsidRPr="00662094">
        <w:rPr>
          <w:lang w:eastAsia="zh-CN"/>
        </w:rPr>
        <w:t>by the party</w:t>
      </w:r>
      <w:r w:rsidRPr="00A3113C">
        <w:rPr>
          <w:lang w:eastAsia="zh-CN"/>
        </w:rPr>
        <w:t xml:space="preserve">, except to the extent </w:t>
      </w:r>
      <w:r>
        <w:rPr>
          <w:lang w:eastAsia="zh-CN"/>
        </w:rPr>
        <w:t>that</w:t>
      </w:r>
      <w:r w:rsidRPr="00A3113C">
        <w:rPr>
          <w:lang w:eastAsia="zh-CN"/>
        </w:rPr>
        <w:t>:</w:t>
      </w:r>
      <w:bookmarkEnd w:id="3286"/>
    </w:p>
    <w:bookmarkEnd w:id="3287"/>
    <w:p w14:paraId="57809EAC" w14:textId="42FC546F" w:rsidR="00C554BF" w:rsidRPr="00662094" w:rsidRDefault="00C554BF" w:rsidP="00C554BF">
      <w:pPr>
        <w:pStyle w:val="COTCOCLV4-ASDEFCON"/>
      </w:pPr>
      <w:r w:rsidRPr="00662094">
        <w:t xml:space="preserve">the disclosure is permitted under clause </w:t>
      </w:r>
      <w:r w:rsidRPr="00ED4BFD">
        <w:fldChar w:fldCharType="begin"/>
      </w:r>
      <w:r w:rsidRPr="00ED4BFD">
        <w:instrText xml:space="preserve"> REF _Ref4588784 \w \h  \* MERGEFORMAT </w:instrText>
      </w:r>
      <w:r w:rsidRPr="00ED4BFD">
        <w:fldChar w:fldCharType="separate"/>
      </w:r>
      <w:r w:rsidR="00902F31">
        <w:t>11.4.3</w:t>
      </w:r>
      <w:r w:rsidRPr="00ED4BFD">
        <w:fldChar w:fldCharType="end"/>
      </w:r>
      <w:r w:rsidRPr="00662094">
        <w:t>;</w:t>
      </w:r>
    </w:p>
    <w:p w14:paraId="7C5421E5" w14:textId="62D7827D" w:rsidR="00C554BF" w:rsidRPr="00662094" w:rsidRDefault="00C554BF" w:rsidP="00C554BF">
      <w:pPr>
        <w:pStyle w:val="COTCOCLV4-ASDEFCON"/>
      </w:pPr>
      <w:bookmarkStart w:id="3289" w:name="_Ref4593505"/>
      <w:r w:rsidRPr="00662094">
        <w:t>the Confidential Information is in TD, Software or Contract Material and the disclosure is in connection with the exercise of the rights provided for in clause</w:t>
      </w:r>
      <w:r w:rsidR="00E10856">
        <w:t xml:space="preserve"> </w:t>
      </w:r>
      <w:r>
        <w:fldChar w:fldCharType="begin"/>
      </w:r>
      <w:r>
        <w:instrText xml:space="preserve"> REF _Ref13661898 \r \h </w:instrText>
      </w:r>
      <w:r>
        <w:fldChar w:fldCharType="separate"/>
      </w:r>
      <w:r w:rsidR="00902F31">
        <w:t>5</w:t>
      </w:r>
      <w:r>
        <w:fldChar w:fldCharType="end"/>
      </w:r>
      <w:r w:rsidRPr="00662094">
        <w:t>;</w:t>
      </w:r>
      <w:bookmarkEnd w:id="3289"/>
    </w:p>
    <w:p w14:paraId="42A5403C" w14:textId="77777777" w:rsidR="00C554BF" w:rsidRPr="00662094" w:rsidRDefault="00C554BF" w:rsidP="00C554BF">
      <w:pPr>
        <w:pStyle w:val="COTCOCLV4-ASDEFCON"/>
      </w:pPr>
      <w:bookmarkStart w:id="3290" w:name="_Ref20320325"/>
      <w:r w:rsidRPr="00662094">
        <w:t>the disclosure is to a Commonwealth Service Provider to enable it to perform its obligations, functions or duties to the Commonwealth</w:t>
      </w:r>
      <w:bookmarkStart w:id="3291" w:name="_Ref4593533"/>
      <w:r w:rsidRPr="00662094">
        <w:t>; or</w:t>
      </w:r>
      <w:bookmarkEnd w:id="3290"/>
      <w:bookmarkEnd w:id="3291"/>
      <w:r w:rsidRPr="00662094">
        <w:t xml:space="preserve"> </w:t>
      </w:r>
    </w:p>
    <w:p w14:paraId="589E02F4" w14:textId="77777777" w:rsidR="00C554BF" w:rsidRPr="00662094" w:rsidRDefault="00C554BF" w:rsidP="00C554BF">
      <w:pPr>
        <w:pStyle w:val="COTCOCLV4-ASDEFCON"/>
      </w:pPr>
      <w:r w:rsidRPr="00662094">
        <w:t xml:space="preserve">the other party provides its prior written consent to the disclosure (and such consent may be subject to conditions).  </w:t>
      </w:r>
    </w:p>
    <w:p w14:paraId="40E43D95" w14:textId="3719C260" w:rsidR="00C554BF" w:rsidRPr="00662094" w:rsidRDefault="00C554BF" w:rsidP="00C554BF">
      <w:pPr>
        <w:pStyle w:val="COTCOCLV3-ASDEFCON"/>
      </w:pPr>
      <w:r w:rsidRPr="00662094">
        <w:t xml:space="preserve">Each party shall ensure that, before disclosing Confidential Information under clause </w:t>
      </w:r>
      <w:r w:rsidRPr="00ED4BFD">
        <w:fldChar w:fldCharType="begin"/>
      </w:r>
      <w:r w:rsidRPr="00ED4BFD">
        <w:instrText xml:space="preserve"> REF _Ref4593505 \w \h  \* MERGEFORMAT </w:instrText>
      </w:r>
      <w:r w:rsidRPr="00ED4BFD">
        <w:fldChar w:fldCharType="separate"/>
      </w:r>
      <w:r w:rsidR="00902F31">
        <w:t>11.4.1b</w:t>
      </w:r>
      <w:r w:rsidRPr="00ED4BFD">
        <w:fldChar w:fldCharType="end"/>
      </w:r>
      <w:r w:rsidRPr="00662094">
        <w:t xml:space="preserve"> or </w:t>
      </w:r>
      <w:r>
        <w:rPr>
          <w:highlight w:val="green"/>
        </w:rPr>
        <w:fldChar w:fldCharType="begin"/>
      </w:r>
      <w:r>
        <w:instrText xml:space="preserve"> REF _Ref20320325 \w \h </w:instrText>
      </w:r>
      <w:r>
        <w:rPr>
          <w:highlight w:val="green"/>
        </w:rPr>
      </w:r>
      <w:r>
        <w:rPr>
          <w:highlight w:val="green"/>
        </w:rPr>
        <w:fldChar w:fldCharType="separate"/>
      </w:r>
      <w:r w:rsidR="00902F31">
        <w:t>11.4.1c</w:t>
      </w:r>
      <w:r>
        <w:rPr>
          <w:highlight w:val="green"/>
        </w:rPr>
        <w:fldChar w:fldCharType="end"/>
      </w:r>
      <w:r w:rsidRPr="00662094">
        <w:t>, the recipient executes (or has already executed) a written undertaking in the form of a deed of confidentiality or</w:t>
      </w:r>
      <w:r>
        <w:t xml:space="preserve"> is subject to a</w:t>
      </w:r>
      <w:r w:rsidRPr="00662094">
        <w:t xml:space="preserve"> contractual obligation that appropriately restricts the further disclosure of that information. </w:t>
      </w:r>
    </w:p>
    <w:p w14:paraId="0F1B4909" w14:textId="5EF621D1" w:rsidR="00C554BF" w:rsidRPr="00662094" w:rsidRDefault="00C554BF" w:rsidP="00C554BF">
      <w:pPr>
        <w:pStyle w:val="COTCOCLV3-ASDEFCON"/>
      </w:pPr>
      <w:bookmarkStart w:id="3292" w:name="_Ref4588784"/>
      <w:r w:rsidRPr="00662094">
        <w:t xml:space="preserve">The restriction in clause </w:t>
      </w:r>
      <w:r w:rsidRPr="00ED4BFD">
        <w:fldChar w:fldCharType="begin"/>
      </w:r>
      <w:r w:rsidRPr="00ED4BFD">
        <w:instrText xml:space="preserve"> REF _Ref13219063 \r \h  \* MERGEFORMAT </w:instrText>
      </w:r>
      <w:r w:rsidRPr="00ED4BFD">
        <w:fldChar w:fldCharType="separate"/>
      </w:r>
      <w:r w:rsidR="00902F31">
        <w:t>11.4.1</w:t>
      </w:r>
      <w:r w:rsidRPr="00ED4BFD">
        <w:fldChar w:fldCharType="end"/>
      </w:r>
      <w:r>
        <w:t xml:space="preserve"> </w:t>
      </w:r>
      <w:r w:rsidRPr="00662094">
        <w:t>does not apply to a disclosure of Confidential Information to the extent that the disclosure is:</w:t>
      </w:r>
      <w:bookmarkEnd w:id="3292"/>
    </w:p>
    <w:p w14:paraId="24CD91D2" w14:textId="77777777" w:rsidR="00C554BF" w:rsidRPr="00662094" w:rsidRDefault="00C554BF" w:rsidP="00C554BF">
      <w:pPr>
        <w:pStyle w:val="COTCOCLV4-ASDEFCON"/>
      </w:pPr>
      <w:r w:rsidRPr="00662094">
        <w:t>required or authorised by law;</w:t>
      </w:r>
    </w:p>
    <w:p w14:paraId="7D5FFDED" w14:textId="77777777" w:rsidR="00C554BF" w:rsidRPr="00662094" w:rsidRDefault="00C554BF" w:rsidP="00C554BF">
      <w:pPr>
        <w:pStyle w:val="COTCOCLV4-ASDEFCON"/>
      </w:pPr>
      <w:bookmarkStart w:id="3293" w:name="_Hlk50127505"/>
      <w:r w:rsidRPr="00662094">
        <w:t>necessary for the conduct of any legal proceedings arising in connection with the Contract;</w:t>
      </w:r>
    </w:p>
    <w:p w14:paraId="669D68BA" w14:textId="77777777" w:rsidR="00C554BF" w:rsidRPr="00662094" w:rsidRDefault="00C554BF" w:rsidP="00C554BF">
      <w:pPr>
        <w:pStyle w:val="COTCOCLV4-ASDEFCON"/>
      </w:pPr>
      <w:r w:rsidRPr="00662094">
        <w:t xml:space="preserve">made by the Commonwealth, a Minister or the Parliament, in accordance with </w:t>
      </w:r>
      <w:bookmarkEnd w:id="3293"/>
      <w:r w:rsidRPr="00662094">
        <w:t>statutory or portfolio duties or functions or for public accountability reasons, including following a request by the Parliament, a parliamentary committee or a Minister; or</w:t>
      </w:r>
    </w:p>
    <w:p w14:paraId="3FC79CAF" w14:textId="77777777" w:rsidR="00C554BF" w:rsidRPr="00662094" w:rsidRDefault="00C554BF" w:rsidP="00C554BF">
      <w:pPr>
        <w:pStyle w:val="COTCOCLV4-ASDEFCON"/>
      </w:pPr>
      <w:r w:rsidRPr="00662094">
        <w:t xml:space="preserve">to any of the following persons: </w:t>
      </w:r>
    </w:p>
    <w:p w14:paraId="67D2BBBD" w14:textId="77777777" w:rsidR="00C554BF" w:rsidRPr="00662094" w:rsidRDefault="00C554BF" w:rsidP="00C554BF">
      <w:pPr>
        <w:pStyle w:val="COTCOCLV5-ASDEFCON"/>
      </w:pPr>
      <w:r w:rsidRPr="00662094">
        <w:rPr>
          <w:lang w:eastAsia="zh-CN"/>
        </w:rPr>
        <w:t xml:space="preserve">a legal adviser, insurer, financier, auditor or accountant of a party to the extent required to enable them to perform those roles; </w:t>
      </w:r>
    </w:p>
    <w:p w14:paraId="1A793D85" w14:textId="77777777" w:rsidR="00C554BF" w:rsidRPr="00662094" w:rsidRDefault="00C554BF" w:rsidP="00C554BF">
      <w:pPr>
        <w:pStyle w:val="COTCOCLV5-ASDEFCON"/>
      </w:pPr>
      <w:r w:rsidRPr="00662094">
        <w:rPr>
          <w:lang w:eastAsia="zh-CN"/>
        </w:rPr>
        <w:t xml:space="preserve">a Related Body Corporate for internal management purposes; </w:t>
      </w:r>
    </w:p>
    <w:p w14:paraId="3839D475" w14:textId="77777777" w:rsidR="00C554BF" w:rsidRPr="00662094" w:rsidRDefault="00C554BF" w:rsidP="00C554BF">
      <w:pPr>
        <w:pStyle w:val="COTCOCLV5-ASDEFCON"/>
      </w:pPr>
      <w:r w:rsidRPr="00662094">
        <w:rPr>
          <w:lang w:eastAsia="zh-CN"/>
        </w:rPr>
        <w:t xml:space="preserve">any Commonwealth Personnel who need to know the information in order to undertake their duties or functions; and </w:t>
      </w:r>
    </w:p>
    <w:p w14:paraId="1D986EBD" w14:textId="77777777" w:rsidR="00C554BF" w:rsidRPr="00662094" w:rsidRDefault="00C554BF" w:rsidP="00C554BF">
      <w:pPr>
        <w:pStyle w:val="COTCOCLV5-ASDEFCON"/>
      </w:pPr>
      <w:r w:rsidRPr="00662094">
        <w:rPr>
          <w:lang w:eastAsia="zh-CN"/>
        </w:rPr>
        <w:t>an employee, officer or agent of the Contractor who needs to know the information to enable the Contractor to perform its obligations under the Contract.</w:t>
      </w:r>
    </w:p>
    <w:p w14:paraId="7BDD0127" w14:textId="77777777" w:rsidR="00C554BF" w:rsidRPr="00662094" w:rsidRDefault="00C554BF" w:rsidP="00C554BF">
      <w:pPr>
        <w:pStyle w:val="COTCOCLV3-ASDEFCON"/>
        <w:rPr>
          <w:lang w:eastAsia="zh-CN"/>
        </w:rPr>
      </w:pPr>
      <w:r w:rsidRPr="00662094">
        <w:t xml:space="preserve">The Contractor shall not, in marking information supplied to the Commonwealth, misuse the term 'Confidential Information' or equivalent terms. </w:t>
      </w:r>
    </w:p>
    <w:p w14:paraId="688233B8" w14:textId="03B0646F" w:rsidR="00C554BF" w:rsidRPr="00662094" w:rsidRDefault="00C554BF" w:rsidP="00C554BF">
      <w:pPr>
        <w:pStyle w:val="COTCOCLV3-ASDEFCON"/>
        <w:rPr>
          <w:lang w:eastAsia="zh-CN"/>
        </w:rPr>
      </w:pPr>
      <w:r w:rsidRPr="00662094">
        <w:rPr>
          <w:lang w:eastAsia="zh-CN"/>
        </w:rPr>
        <w:t xml:space="preserve">Subject to clause </w:t>
      </w:r>
      <w:r w:rsidRPr="00255BD0">
        <w:rPr>
          <w:lang w:eastAsia="zh-CN"/>
        </w:rPr>
        <w:fldChar w:fldCharType="begin"/>
      </w:r>
      <w:r w:rsidRPr="00255BD0">
        <w:rPr>
          <w:lang w:eastAsia="zh-CN"/>
        </w:rPr>
        <w:instrText xml:space="preserve"> REF _Ref8135962 \r \h  \* MERGEFORMAT </w:instrText>
      </w:r>
      <w:r w:rsidRPr="00255BD0">
        <w:rPr>
          <w:lang w:eastAsia="zh-CN"/>
        </w:rPr>
      </w:r>
      <w:r w:rsidRPr="00255BD0">
        <w:rPr>
          <w:lang w:eastAsia="zh-CN"/>
        </w:rPr>
        <w:fldChar w:fldCharType="separate"/>
      </w:r>
      <w:r w:rsidR="00902F31">
        <w:rPr>
          <w:lang w:eastAsia="zh-CN"/>
        </w:rPr>
        <w:t>11.4.6</w:t>
      </w:r>
      <w:r w:rsidRPr="00255BD0">
        <w:rPr>
          <w:lang w:eastAsia="zh-CN"/>
        </w:rPr>
        <w:fldChar w:fldCharType="end"/>
      </w:r>
      <w:r w:rsidRPr="00662094">
        <w:rPr>
          <w:lang w:eastAsia="zh-CN"/>
        </w:rPr>
        <w:t xml:space="preserve">, the Contractor shall return to the Commonwealth or destroy, all documents in its possession, power or control which contain any Confidential Information of </w:t>
      </w:r>
      <w:r w:rsidRPr="00662094">
        <w:rPr>
          <w:lang w:eastAsia="zh-CN"/>
        </w:rPr>
        <w:lastRenderedPageBreak/>
        <w:t xml:space="preserve">the Commonwealth if the Confidential Information is no longer required for the purposes of the Contract.   </w:t>
      </w:r>
    </w:p>
    <w:p w14:paraId="6607121A" w14:textId="77777777" w:rsidR="00C554BF" w:rsidRPr="00662094" w:rsidRDefault="00C554BF" w:rsidP="00C554BF">
      <w:pPr>
        <w:pStyle w:val="COTCOCLV3-ASDEFCON"/>
        <w:rPr>
          <w:lang w:eastAsia="zh-CN"/>
        </w:rPr>
      </w:pPr>
      <w:bookmarkStart w:id="3294" w:name="_Ref7160097"/>
      <w:bookmarkStart w:id="3295" w:name="_Ref8135962"/>
      <w:r w:rsidRPr="00662094">
        <w:t xml:space="preserve">The Contractor may retain Confidential Information of the Commonwealth </w:t>
      </w:r>
      <w:bookmarkStart w:id="3296" w:name="_Hlk50127637"/>
      <w:r w:rsidRPr="00662094">
        <w:t xml:space="preserve">in its records, if retention is required </w:t>
      </w:r>
      <w:bookmarkEnd w:id="3294"/>
      <w:r w:rsidRPr="00662094">
        <w:t>to comply with any legal, professional or insurance obligations or where it is not reasonably practicable to destroy the records included in routine electronic backups.</w:t>
      </w:r>
      <w:bookmarkEnd w:id="3295"/>
      <w:bookmarkEnd w:id="3296"/>
    </w:p>
    <w:p w14:paraId="384E5DBE" w14:textId="0A0077F1" w:rsidR="00C554BF" w:rsidRPr="00662094" w:rsidRDefault="00C554BF" w:rsidP="00C554BF">
      <w:pPr>
        <w:pStyle w:val="COTCOCLV3-ASDEFCON"/>
        <w:rPr>
          <w:lang w:eastAsia="zh-CN"/>
        </w:rPr>
      </w:pPr>
      <w:r w:rsidRPr="00662094">
        <w:rPr>
          <w:lang w:eastAsia="zh-CN"/>
        </w:rPr>
        <w:t xml:space="preserve">Retention, return or destruction of the documents referred to in this clause </w:t>
      </w:r>
      <w:r w:rsidRPr="00255BD0">
        <w:rPr>
          <w:lang w:eastAsia="zh-CN"/>
        </w:rPr>
        <w:fldChar w:fldCharType="begin"/>
      </w:r>
      <w:r w:rsidRPr="00255BD0">
        <w:rPr>
          <w:lang w:eastAsia="zh-CN"/>
        </w:rPr>
        <w:instrText xml:space="preserve"> REF _Ref13228248 \r \h  \* MERGEFORMAT </w:instrText>
      </w:r>
      <w:r w:rsidRPr="00255BD0">
        <w:rPr>
          <w:lang w:eastAsia="zh-CN"/>
        </w:rPr>
      </w:r>
      <w:r w:rsidRPr="00255BD0">
        <w:rPr>
          <w:lang w:eastAsia="zh-CN"/>
        </w:rPr>
        <w:fldChar w:fldCharType="separate"/>
      </w:r>
      <w:r w:rsidR="00902F31">
        <w:rPr>
          <w:lang w:eastAsia="zh-CN"/>
        </w:rPr>
        <w:t>11.4</w:t>
      </w:r>
      <w:r w:rsidRPr="00255BD0">
        <w:rPr>
          <w:lang w:eastAsia="zh-CN"/>
        </w:rPr>
        <w:fldChar w:fldCharType="end"/>
      </w:r>
      <w:r w:rsidRPr="00662094">
        <w:rPr>
          <w:lang w:eastAsia="zh-CN"/>
        </w:rPr>
        <w:t xml:space="preserve"> does not release the Contractor from its obligations under the Contract. </w:t>
      </w:r>
    </w:p>
    <w:p w14:paraId="316F03E3" w14:textId="77777777" w:rsidR="00C554BF" w:rsidRPr="00A3113C" w:rsidRDefault="00C554BF">
      <w:pPr>
        <w:pStyle w:val="COTCOCLV2-ASDEFCON"/>
      </w:pPr>
      <w:bookmarkStart w:id="3297" w:name="_Toc13464342"/>
      <w:bookmarkStart w:id="3298" w:name="_Toc13487487"/>
      <w:bookmarkStart w:id="3299" w:name="_Toc13658858"/>
      <w:bookmarkStart w:id="3300" w:name="_Toc14257956"/>
      <w:bookmarkStart w:id="3301" w:name="_Toc14434596"/>
      <w:bookmarkStart w:id="3302" w:name="_Toc14435018"/>
      <w:bookmarkStart w:id="3303" w:name="_Toc14435442"/>
      <w:bookmarkStart w:id="3304" w:name="_Toc14435863"/>
      <w:bookmarkStart w:id="3305" w:name="_Toc14436141"/>
      <w:bookmarkStart w:id="3306" w:name="_Toc14685956"/>
      <w:bookmarkStart w:id="3307" w:name="_Toc14689798"/>
      <w:bookmarkStart w:id="3308" w:name="_Toc32556627"/>
      <w:bookmarkStart w:id="3309" w:name="_Toc35326447"/>
      <w:bookmarkStart w:id="3310" w:name="_Toc13464343"/>
      <w:bookmarkStart w:id="3311" w:name="_Toc13487488"/>
      <w:bookmarkStart w:id="3312" w:name="_Toc13658859"/>
      <w:bookmarkStart w:id="3313" w:name="_Toc14257957"/>
      <w:bookmarkStart w:id="3314" w:name="_Toc14434597"/>
      <w:bookmarkStart w:id="3315" w:name="_Toc14435019"/>
      <w:bookmarkStart w:id="3316" w:name="_Toc14435443"/>
      <w:bookmarkStart w:id="3317" w:name="_Toc14435864"/>
      <w:bookmarkStart w:id="3318" w:name="_Toc14436142"/>
      <w:bookmarkStart w:id="3319" w:name="_Toc14685957"/>
      <w:bookmarkStart w:id="3320" w:name="_Toc14689799"/>
      <w:bookmarkStart w:id="3321" w:name="_Toc32556628"/>
      <w:bookmarkStart w:id="3322" w:name="_Toc35326448"/>
      <w:bookmarkStart w:id="3323" w:name="_Toc13464344"/>
      <w:bookmarkStart w:id="3324" w:name="_Toc13487489"/>
      <w:bookmarkStart w:id="3325" w:name="_Toc13658860"/>
      <w:bookmarkStart w:id="3326" w:name="_Toc14257958"/>
      <w:bookmarkStart w:id="3327" w:name="_Toc14434598"/>
      <w:bookmarkStart w:id="3328" w:name="_Toc14435020"/>
      <w:bookmarkStart w:id="3329" w:name="_Toc14435444"/>
      <w:bookmarkStart w:id="3330" w:name="_Toc14435865"/>
      <w:bookmarkStart w:id="3331" w:name="_Toc14436143"/>
      <w:bookmarkStart w:id="3332" w:name="_Toc14685958"/>
      <w:bookmarkStart w:id="3333" w:name="_Toc14689800"/>
      <w:bookmarkStart w:id="3334" w:name="_Toc32556629"/>
      <w:bookmarkStart w:id="3335" w:name="_Toc35326449"/>
      <w:bookmarkStart w:id="3336" w:name="_Toc13464345"/>
      <w:bookmarkStart w:id="3337" w:name="_Toc13487490"/>
      <w:bookmarkStart w:id="3338" w:name="_Toc13658861"/>
      <w:bookmarkStart w:id="3339" w:name="_Toc14257959"/>
      <w:bookmarkStart w:id="3340" w:name="_Toc14434599"/>
      <w:bookmarkStart w:id="3341" w:name="_Toc14435021"/>
      <w:bookmarkStart w:id="3342" w:name="_Toc14435445"/>
      <w:bookmarkStart w:id="3343" w:name="_Toc14435866"/>
      <w:bookmarkStart w:id="3344" w:name="_Toc14436144"/>
      <w:bookmarkStart w:id="3345" w:name="_Toc14685959"/>
      <w:bookmarkStart w:id="3346" w:name="_Toc14689801"/>
      <w:bookmarkStart w:id="3347" w:name="_Toc32556630"/>
      <w:bookmarkStart w:id="3348" w:name="_Toc35326450"/>
      <w:bookmarkStart w:id="3349" w:name="_Toc13464346"/>
      <w:bookmarkStart w:id="3350" w:name="_Toc13487491"/>
      <w:bookmarkStart w:id="3351" w:name="_Toc13658862"/>
      <w:bookmarkStart w:id="3352" w:name="_Toc14257960"/>
      <w:bookmarkStart w:id="3353" w:name="_Toc14434600"/>
      <w:bookmarkStart w:id="3354" w:name="_Toc14435022"/>
      <w:bookmarkStart w:id="3355" w:name="_Toc14435446"/>
      <w:bookmarkStart w:id="3356" w:name="_Toc14435867"/>
      <w:bookmarkStart w:id="3357" w:name="_Toc14436145"/>
      <w:bookmarkStart w:id="3358" w:name="_Toc14685960"/>
      <w:bookmarkStart w:id="3359" w:name="_Toc14689802"/>
      <w:bookmarkStart w:id="3360" w:name="_Toc32556631"/>
      <w:bookmarkStart w:id="3361" w:name="_Toc35326451"/>
      <w:bookmarkStart w:id="3362" w:name="_Toc13464347"/>
      <w:bookmarkStart w:id="3363" w:name="_Toc13487492"/>
      <w:bookmarkStart w:id="3364" w:name="_Toc13658863"/>
      <w:bookmarkStart w:id="3365" w:name="_Toc14257961"/>
      <w:bookmarkStart w:id="3366" w:name="_Toc14434601"/>
      <w:bookmarkStart w:id="3367" w:name="_Toc14435023"/>
      <w:bookmarkStart w:id="3368" w:name="_Toc14435447"/>
      <w:bookmarkStart w:id="3369" w:name="_Toc14435868"/>
      <w:bookmarkStart w:id="3370" w:name="_Toc14436146"/>
      <w:bookmarkStart w:id="3371" w:name="_Toc14685961"/>
      <w:bookmarkStart w:id="3372" w:name="_Toc14689803"/>
      <w:bookmarkStart w:id="3373" w:name="_Toc32556632"/>
      <w:bookmarkStart w:id="3374" w:name="_Toc35326452"/>
      <w:bookmarkStart w:id="3375" w:name="_Toc13464348"/>
      <w:bookmarkStart w:id="3376" w:name="_Toc13487493"/>
      <w:bookmarkStart w:id="3377" w:name="_Toc13658864"/>
      <w:bookmarkStart w:id="3378" w:name="_Toc14257962"/>
      <w:bookmarkStart w:id="3379" w:name="_Toc14434602"/>
      <w:bookmarkStart w:id="3380" w:name="_Toc14435024"/>
      <w:bookmarkStart w:id="3381" w:name="_Toc14435448"/>
      <w:bookmarkStart w:id="3382" w:name="_Toc14435869"/>
      <w:bookmarkStart w:id="3383" w:name="_Toc14436147"/>
      <w:bookmarkStart w:id="3384" w:name="_Toc14685962"/>
      <w:bookmarkStart w:id="3385" w:name="_Toc14689804"/>
      <w:bookmarkStart w:id="3386" w:name="_Toc32556633"/>
      <w:bookmarkStart w:id="3387" w:name="_Toc35326453"/>
      <w:bookmarkStart w:id="3388" w:name="_Toc13464349"/>
      <w:bookmarkStart w:id="3389" w:name="_Toc13487494"/>
      <w:bookmarkStart w:id="3390" w:name="_Toc13658865"/>
      <w:bookmarkStart w:id="3391" w:name="_Toc14257963"/>
      <w:bookmarkStart w:id="3392" w:name="_Toc14434603"/>
      <w:bookmarkStart w:id="3393" w:name="_Toc14435025"/>
      <w:bookmarkStart w:id="3394" w:name="_Toc14435449"/>
      <w:bookmarkStart w:id="3395" w:name="_Toc14435870"/>
      <w:bookmarkStart w:id="3396" w:name="_Toc14436148"/>
      <w:bookmarkStart w:id="3397" w:name="_Toc14685963"/>
      <w:bookmarkStart w:id="3398" w:name="_Toc14689805"/>
      <w:bookmarkStart w:id="3399" w:name="_Toc32556634"/>
      <w:bookmarkStart w:id="3400" w:name="_Toc35326454"/>
      <w:bookmarkStart w:id="3401" w:name="_Toc13464350"/>
      <w:bookmarkStart w:id="3402" w:name="_Toc13487495"/>
      <w:bookmarkStart w:id="3403" w:name="_Toc13658866"/>
      <w:bookmarkStart w:id="3404" w:name="_Toc14257964"/>
      <w:bookmarkStart w:id="3405" w:name="_Toc14434604"/>
      <w:bookmarkStart w:id="3406" w:name="_Toc14435026"/>
      <w:bookmarkStart w:id="3407" w:name="_Toc14435450"/>
      <w:bookmarkStart w:id="3408" w:name="_Toc14435871"/>
      <w:bookmarkStart w:id="3409" w:name="_Toc14436149"/>
      <w:bookmarkStart w:id="3410" w:name="_Toc14685964"/>
      <w:bookmarkStart w:id="3411" w:name="_Toc14689806"/>
      <w:bookmarkStart w:id="3412" w:name="_Toc32556635"/>
      <w:bookmarkStart w:id="3413" w:name="_Toc35326455"/>
      <w:bookmarkStart w:id="3414" w:name="_Toc13464351"/>
      <w:bookmarkStart w:id="3415" w:name="_Toc13487496"/>
      <w:bookmarkStart w:id="3416" w:name="_Toc13658867"/>
      <w:bookmarkStart w:id="3417" w:name="_Toc14257965"/>
      <w:bookmarkStart w:id="3418" w:name="_Toc14434605"/>
      <w:bookmarkStart w:id="3419" w:name="_Toc14435027"/>
      <w:bookmarkStart w:id="3420" w:name="_Toc14435451"/>
      <w:bookmarkStart w:id="3421" w:name="_Toc14435872"/>
      <w:bookmarkStart w:id="3422" w:name="_Toc14436150"/>
      <w:bookmarkStart w:id="3423" w:name="_Toc14685965"/>
      <w:bookmarkStart w:id="3424" w:name="_Toc14689807"/>
      <w:bookmarkStart w:id="3425" w:name="_Toc32556636"/>
      <w:bookmarkStart w:id="3426" w:name="_Toc35326456"/>
      <w:bookmarkStart w:id="3427" w:name="_Toc13464352"/>
      <w:bookmarkStart w:id="3428" w:name="_Toc13487497"/>
      <w:bookmarkStart w:id="3429" w:name="_Toc13658868"/>
      <w:bookmarkStart w:id="3430" w:name="_Toc14257966"/>
      <w:bookmarkStart w:id="3431" w:name="_Toc14434606"/>
      <w:bookmarkStart w:id="3432" w:name="_Toc14435028"/>
      <w:bookmarkStart w:id="3433" w:name="_Toc14435452"/>
      <w:bookmarkStart w:id="3434" w:name="_Toc14435873"/>
      <w:bookmarkStart w:id="3435" w:name="_Toc14436151"/>
      <w:bookmarkStart w:id="3436" w:name="_Toc14685966"/>
      <w:bookmarkStart w:id="3437" w:name="_Toc14689808"/>
      <w:bookmarkStart w:id="3438" w:name="_Toc32556637"/>
      <w:bookmarkStart w:id="3439" w:name="_Toc35326457"/>
      <w:bookmarkStart w:id="3440" w:name="_Toc13464353"/>
      <w:bookmarkStart w:id="3441" w:name="_Toc13487498"/>
      <w:bookmarkStart w:id="3442" w:name="_Toc13658869"/>
      <w:bookmarkStart w:id="3443" w:name="_Toc14257967"/>
      <w:bookmarkStart w:id="3444" w:name="_Toc14434607"/>
      <w:bookmarkStart w:id="3445" w:name="_Toc14435029"/>
      <w:bookmarkStart w:id="3446" w:name="_Toc14435453"/>
      <w:bookmarkStart w:id="3447" w:name="_Toc14435874"/>
      <w:bookmarkStart w:id="3448" w:name="_Toc14436152"/>
      <w:bookmarkStart w:id="3449" w:name="_Toc14685967"/>
      <w:bookmarkStart w:id="3450" w:name="_Toc14689809"/>
      <w:bookmarkStart w:id="3451" w:name="_Toc32556638"/>
      <w:bookmarkStart w:id="3452" w:name="_Toc35326458"/>
      <w:bookmarkStart w:id="3453" w:name="_Toc13464354"/>
      <w:bookmarkStart w:id="3454" w:name="_Toc13487499"/>
      <w:bookmarkStart w:id="3455" w:name="_Toc13658870"/>
      <w:bookmarkStart w:id="3456" w:name="_Toc14257968"/>
      <w:bookmarkStart w:id="3457" w:name="_Toc14434608"/>
      <w:bookmarkStart w:id="3458" w:name="_Toc14435030"/>
      <w:bookmarkStart w:id="3459" w:name="_Toc14435454"/>
      <w:bookmarkStart w:id="3460" w:name="_Toc14435875"/>
      <w:bookmarkStart w:id="3461" w:name="_Toc14436153"/>
      <w:bookmarkStart w:id="3462" w:name="_Toc14685968"/>
      <w:bookmarkStart w:id="3463" w:name="_Toc14689810"/>
      <w:bookmarkStart w:id="3464" w:name="_Toc32556639"/>
      <w:bookmarkStart w:id="3465" w:name="_Toc35326459"/>
      <w:bookmarkStart w:id="3466" w:name="_Toc226018928"/>
      <w:bookmarkStart w:id="3467" w:name="_Toc300913895"/>
      <w:bookmarkStart w:id="3468" w:name="_Ref300124056"/>
      <w:bookmarkEnd w:id="3288"/>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r w:rsidRPr="00A3113C">
        <w:t>Assignment and Novation</w:t>
      </w:r>
      <w:r w:rsidRPr="00A3113C">
        <w:rPr>
          <w:i/>
        </w:rPr>
        <w:t xml:space="preserve"> </w:t>
      </w:r>
      <w:r w:rsidRPr="00A3113C">
        <w:t>(Core)</w:t>
      </w:r>
      <w:bookmarkEnd w:id="3466"/>
    </w:p>
    <w:p w14:paraId="0AF4E858" w14:textId="77777777" w:rsidR="00C554BF" w:rsidRDefault="00C554BF" w:rsidP="00C554BF">
      <w:pPr>
        <w:pStyle w:val="COTCOCLV3-ASDEFCON"/>
      </w:pPr>
      <w:r w:rsidRPr="00A3113C">
        <w:t>Neither party may, without the written consent of the other, assign its rights under the Contract or novate its rights or obligations under the Contract.</w:t>
      </w:r>
    </w:p>
    <w:p w14:paraId="70823961" w14:textId="77777777" w:rsidR="00C554BF" w:rsidRPr="00A3113C" w:rsidRDefault="00C554BF">
      <w:pPr>
        <w:pStyle w:val="COTCOCLV3-ASDEFCON"/>
      </w:pPr>
      <w:r>
        <w:t>If the Contractor proposes to enter into any arrangement which will require the novation of the Contract, it shall notify and seek the consent of the Commonwealth Representative within a reasonable period prior to the proposed novation.</w:t>
      </w:r>
    </w:p>
    <w:p w14:paraId="4EE02E08" w14:textId="77777777" w:rsidR="00C554BF" w:rsidRPr="00A3113C" w:rsidRDefault="00C554BF">
      <w:pPr>
        <w:pStyle w:val="COTCOCLV2-ASDEFCON"/>
      </w:pPr>
      <w:bookmarkStart w:id="3469" w:name="_Ref13229721"/>
      <w:bookmarkStart w:id="3470" w:name="_Toc226018929"/>
      <w:r w:rsidRPr="00A3113C">
        <w:t>Negation of Employment and Agency (Core)</w:t>
      </w:r>
      <w:bookmarkEnd w:id="3469"/>
      <w:bookmarkEnd w:id="3470"/>
    </w:p>
    <w:p w14:paraId="0952C30C" w14:textId="77777777" w:rsidR="00C554BF" w:rsidRPr="00A3113C" w:rsidRDefault="00C554BF" w:rsidP="00C554BF">
      <w:pPr>
        <w:pStyle w:val="COTCOCLV3-ASDEFCON"/>
      </w:pPr>
      <w:r w:rsidRPr="00A3113C">
        <w:t>The Contractor shall not represent itself, and shall ensure that Contractor Personnel do not represent themselves, as being employees, partners or agents of the Commonwealth.</w:t>
      </w:r>
    </w:p>
    <w:p w14:paraId="47116A8B" w14:textId="01419771" w:rsidR="00C554BF" w:rsidRPr="00A3113C" w:rsidRDefault="00C554BF" w:rsidP="00C554BF">
      <w:pPr>
        <w:pStyle w:val="COTCOCLV3-ASDEFCON"/>
      </w:pPr>
      <w:r>
        <w:t>None of t</w:t>
      </w:r>
      <w:r w:rsidRPr="00A3113C">
        <w:t>he Contractor</w:t>
      </w:r>
      <w:r>
        <w:t xml:space="preserve"> or</w:t>
      </w:r>
      <w:r w:rsidRPr="00A3113C">
        <w:t xml:space="preserve"> Contractor Personnel shall</w:t>
      </w:r>
      <w:r>
        <w:t>,</w:t>
      </w:r>
      <w:r w:rsidRPr="00A3113C">
        <w:t xml:space="preserve"> by virtue of the Contract</w:t>
      </w:r>
      <w:r>
        <w:t>,</w:t>
      </w:r>
      <w:r w:rsidRPr="00A3113C">
        <w:t xml:space="preserve"> be</w:t>
      </w:r>
      <w:r w:rsidR="0026526D">
        <w:t>,</w:t>
      </w:r>
      <w:r w:rsidRPr="00A3113C">
        <w:t xml:space="preserve"> an employee, partner or agent of the Commonwealth.</w:t>
      </w:r>
    </w:p>
    <w:p w14:paraId="02311F68" w14:textId="77777777" w:rsidR="00C554BF" w:rsidRPr="00A3113C" w:rsidRDefault="00C554BF">
      <w:pPr>
        <w:pStyle w:val="COTCOCLV2-ASDEFCON"/>
      </w:pPr>
      <w:bookmarkStart w:id="3471" w:name="_Ref337212249"/>
      <w:bookmarkStart w:id="3472" w:name="_Ref337212283"/>
      <w:bookmarkStart w:id="3473" w:name="_Toc226018930"/>
      <w:r>
        <w:t xml:space="preserve">Commonwealth </w:t>
      </w:r>
      <w:r w:rsidRPr="00A3113C">
        <w:t>Access (Core)</w:t>
      </w:r>
      <w:bookmarkEnd w:id="3467"/>
      <w:bookmarkEnd w:id="3471"/>
      <w:bookmarkEnd w:id="3472"/>
      <w:bookmarkEnd w:id="3473"/>
    </w:p>
    <w:p w14:paraId="318E8225" w14:textId="6C130983" w:rsidR="00C554BF" w:rsidRPr="00A3113C" w:rsidRDefault="00C554BF" w:rsidP="00C554BF">
      <w:pPr>
        <w:pStyle w:val="COTCOCLV3-ASDEFCON"/>
        <w:rPr>
          <w:lang w:eastAsia="zh-CN"/>
        </w:rPr>
      </w:pPr>
      <w:bookmarkStart w:id="3474" w:name="_Ref325739681"/>
      <w:r w:rsidRPr="00A3113C">
        <w:rPr>
          <w:lang w:eastAsia="zh-CN"/>
        </w:rPr>
        <w:t xml:space="preserve">During the </w:t>
      </w:r>
      <w:r>
        <w:rPr>
          <w:lang w:eastAsia="zh-CN"/>
        </w:rPr>
        <w:t>performance of the Contract</w:t>
      </w:r>
      <w:r w:rsidRPr="00A3113C">
        <w:rPr>
          <w:lang w:eastAsia="zh-CN"/>
        </w:rPr>
        <w:t>, the Contractor shall</w:t>
      </w:r>
      <w:r>
        <w:rPr>
          <w:lang w:eastAsia="zh-CN"/>
        </w:rPr>
        <w:t xml:space="preserve">, </w:t>
      </w:r>
      <w:r w:rsidR="00F60E17">
        <w:rPr>
          <w:lang w:eastAsia="zh-CN"/>
        </w:rPr>
        <w:t>subject to</w:t>
      </w:r>
      <w:r>
        <w:rPr>
          <w:lang w:eastAsia="zh-CN"/>
        </w:rPr>
        <w:t xml:space="preserve"> the Commonwealth</w:t>
      </w:r>
      <w:r w:rsidR="00F60E17">
        <w:rPr>
          <w:lang w:eastAsia="zh-CN"/>
        </w:rPr>
        <w:t xml:space="preserve"> giving </w:t>
      </w:r>
      <w:r w:rsidR="00731D66">
        <w:rPr>
          <w:lang w:eastAsia="zh-CN"/>
        </w:rPr>
        <w:t xml:space="preserve">5 </w:t>
      </w:r>
      <w:r w:rsidR="006C00B1">
        <w:rPr>
          <w:lang w:eastAsia="zh-CN"/>
        </w:rPr>
        <w:t>W</w:t>
      </w:r>
      <w:r w:rsidR="00F60E17">
        <w:rPr>
          <w:lang w:eastAsia="zh-CN"/>
        </w:rPr>
        <w:t>orking Days prior notice to the Contractor</w:t>
      </w:r>
      <w:r>
        <w:rPr>
          <w:lang w:eastAsia="zh-CN"/>
        </w:rPr>
        <w:t>,</w:t>
      </w:r>
      <w:r w:rsidRPr="00A3113C">
        <w:rPr>
          <w:lang w:eastAsia="zh-CN"/>
        </w:rPr>
        <w:t xml:space="preserve"> provide the Commonwealth Representative, and any person authorised by the Commonwealth Representative, with</w:t>
      </w:r>
      <w:r>
        <w:rPr>
          <w:lang w:eastAsia="zh-CN"/>
        </w:rPr>
        <w:t xml:space="preserve"> </w:t>
      </w:r>
      <w:r w:rsidRPr="00A3113C">
        <w:rPr>
          <w:lang w:eastAsia="zh-CN"/>
        </w:rPr>
        <w:t xml:space="preserve">access to its premises, records </w:t>
      </w:r>
      <w:r>
        <w:rPr>
          <w:lang w:eastAsia="zh-CN"/>
        </w:rPr>
        <w:t>or</w:t>
      </w:r>
      <w:r w:rsidRPr="00A3113C">
        <w:rPr>
          <w:lang w:eastAsia="zh-CN"/>
        </w:rPr>
        <w:t xml:space="preserve"> accounts </w:t>
      </w:r>
      <w:r w:rsidR="00F60E17">
        <w:rPr>
          <w:lang w:eastAsia="zh-CN"/>
        </w:rPr>
        <w:t xml:space="preserve">for any purpose </w:t>
      </w:r>
      <w:r>
        <w:rPr>
          <w:lang w:eastAsia="zh-CN"/>
        </w:rPr>
        <w:t>rel</w:t>
      </w:r>
      <w:r w:rsidR="00F60E17">
        <w:rPr>
          <w:lang w:eastAsia="zh-CN"/>
        </w:rPr>
        <w:t>ated</w:t>
      </w:r>
      <w:r w:rsidRPr="00A3113C">
        <w:rPr>
          <w:lang w:eastAsia="zh-CN"/>
        </w:rPr>
        <w:t xml:space="preserve"> to the Contract. </w:t>
      </w:r>
      <w:r w:rsidR="00E63C87">
        <w:rPr>
          <w:lang w:eastAsia="zh-CN"/>
        </w:rPr>
        <w:t xml:space="preserve"> </w:t>
      </w:r>
      <w:r w:rsidR="00E63C87" w:rsidRPr="00794A90">
        <w:t xml:space="preserve">However, in the event of an emergency, an accident or incident investigation, a threat to WHS or the Environment, the Commonwealth may require, and the Contractor shall provide, immediate access to the premises, records or accounts for any purpose related to such emergency, investigation or threat.  </w:t>
      </w:r>
      <w:r w:rsidRPr="00A3113C">
        <w:rPr>
          <w:lang w:eastAsia="zh-CN"/>
        </w:rPr>
        <w:t xml:space="preserve">The Commonwealth </w:t>
      </w:r>
      <w:r>
        <w:rPr>
          <w:lang w:eastAsia="zh-CN"/>
        </w:rPr>
        <w:t xml:space="preserve">and its nominees </w:t>
      </w:r>
      <w:r w:rsidRPr="00A3113C">
        <w:rPr>
          <w:lang w:eastAsia="zh-CN"/>
        </w:rPr>
        <w:t xml:space="preserve">may copy any records or accounts </w:t>
      </w:r>
      <w:r>
        <w:rPr>
          <w:lang w:eastAsia="zh-CN"/>
        </w:rPr>
        <w:t xml:space="preserve">relevant to the Services or the Contract and retain or use these records </w:t>
      </w:r>
      <w:r w:rsidR="000A75AD">
        <w:rPr>
          <w:lang w:eastAsia="zh-CN"/>
        </w:rPr>
        <w:t xml:space="preserve">or </w:t>
      </w:r>
      <w:r>
        <w:rPr>
          <w:lang w:eastAsia="zh-CN"/>
        </w:rPr>
        <w:t>accounts for the purposes of this clause</w:t>
      </w:r>
      <w:r w:rsidRPr="00A3113C">
        <w:rPr>
          <w:lang w:eastAsia="zh-CN"/>
        </w:rPr>
        <w:t>.</w:t>
      </w:r>
      <w:bookmarkEnd w:id="3474"/>
    </w:p>
    <w:p w14:paraId="4323831C" w14:textId="77777777" w:rsidR="00C554BF" w:rsidRPr="00A3113C" w:rsidRDefault="00C554BF" w:rsidP="00C554BF">
      <w:pPr>
        <w:pStyle w:val="COTCOCLV3-ASDEFCON"/>
        <w:rPr>
          <w:lang w:eastAsia="zh-CN"/>
        </w:rPr>
      </w:pPr>
      <w:bookmarkStart w:id="3475" w:name="_Ref335597867"/>
      <w:r w:rsidRPr="00A3113C">
        <w:rPr>
          <w:lang w:eastAsia="zh-CN"/>
        </w:rPr>
        <w:t xml:space="preserve">The Contractor shall ensure that each Approved Subcontractor provides the Commonwealth Representative, and any person authorised by the Commonwealth Representative, with access to the Approved Subcontractor's premises, records and accounts for any purpose </w:t>
      </w:r>
      <w:r>
        <w:rPr>
          <w:lang w:eastAsia="zh-CN"/>
        </w:rPr>
        <w:t>relevant</w:t>
      </w:r>
      <w:r w:rsidRPr="00A3113C">
        <w:rPr>
          <w:lang w:eastAsia="zh-CN"/>
        </w:rPr>
        <w:t xml:space="preserve"> to the Services or the Approved Subcontract, including the right to copy.</w:t>
      </w:r>
      <w:bookmarkEnd w:id="3475"/>
    </w:p>
    <w:p w14:paraId="4469A675" w14:textId="77777777" w:rsidR="00C554BF" w:rsidRPr="00A3113C" w:rsidRDefault="00C554BF" w:rsidP="00C554BF">
      <w:pPr>
        <w:pStyle w:val="COTCOCLV3-ASDEFCON"/>
        <w:rPr>
          <w:lang w:eastAsia="zh-CN"/>
        </w:rPr>
      </w:pPr>
      <w:bookmarkStart w:id="3476" w:name="_Ref337646640"/>
      <w:r w:rsidRPr="00A3113C">
        <w:rPr>
          <w:lang w:eastAsia="zh-CN"/>
        </w:rPr>
        <w:t>The Commonwealth shall comply with, and shall require any delegate or person authorised by the Commonwealth Representative to comply with, any reasonable Contractor or Approved Subcontractor safety and security requirements or codes of behaviour for the premises.</w:t>
      </w:r>
      <w:bookmarkEnd w:id="3476"/>
    </w:p>
    <w:p w14:paraId="2423B5D1" w14:textId="472CEE27" w:rsidR="00C554BF" w:rsidRPr="00A3113C" w:rsidRDefault="00C554BF" w:rsidP="00C554BF">
      <w:pPr>
        <w:pStyle w:val="COTCOCLV3-ASDEFCON"/>
        <w:rPr>
          <w:lang w:eastAsia="zh-CN"/>
        </w:rPr>
      </w:pPr>
      <w:r w:rsidRPr="00A3113C">
        <w:rPr>
          <w:lang w:eastAsia="zh-CN"/>
        </w:rPr>
        <w:t xml:space="preserve">Without limiting clauses </w:t>
      </w:r>
      <w:r w:rsidRPr="00255BD0">
        <w:rPr>
          <w:lang w:eastAsia="zh-CN"/>
        </w:rPr>
        <w:fldChar w:fldCharType="begin"/>
      </w:r>
      <w:r w:rsidRPr="00255BD0">
        <w:rPr>
          <w:lang w:eastAsia="zh-CN"/>
        </w:rPr>
        <w:instrText xml:space="preserve"> REF _Ref325739681 \r \h  \* MERGEFORMAT </w:instrText>
      </w:r>
      <w:r w:rsidRPr="00255BD0">
        <w:rPr>
          <w:lang w:eastAsia="zh-CN"/>
        </w:rPr>
      </w:r>
      <w:r w:rsidRPr="00255BD0">
        <w:rPr>
          <w:lang w:eastAsia="zh-CN"/>
        </w:rPr>
        <w:fldChar w:fldCharType="separate"/>
      </w:r>
      <w:r w:rsidR="00902F31">
        <w:rPr>
          <w:lang w:eastAsia="zh-CN"/>
        </w:rPr>
        <w:t>11.7.1</w:t>
      </w:r>
      <w:r w:rsidRPr="00255BD0">
        <w:rPr>
          <w:lang w:eastAsia="zh-CN"/>
        </w:rPr>
        <w:fldChar w:fldCharType="end"/>
      </w:r>
      <w:r w:rsidRPr="00A3113C">
        <w:rPr>
          <w:lang w:eastAsia="zh-CN"/>
        </w:rPr>
        <w:t xml:space="preserve"> to </w:t>
      </w:r>
      <w:r w:rsidRPr="00255BD0">
        <w:rPr>
          <w:lang w:eastAsia="zh-CN"/>
        </w:rPr>
        <w:fldChar w:fldCharType="begin"/>
      </w:r>
      <w:r w:rsidRPr="00255BD0">
        <w:rPr>
          <w:lang w:eastAsia="zh-CN"/>
        </w:rPr>
        <w:instrText xml:space="preserve"> REF _Ref337646640 \r \h  \* MERGEFORMAT </w:instrText>
      </w:r>
      <w:r w:rsidRPr="00255BD0">
        <w:rPr>
          <w:lang w:eastAsia="zh-CN"/>
        </w:rPr>
      </w:r>
      <w:r w:rsidRPr="00255BD0">
        <w:rPr>
          <w:lang w:eastAsia="zh-CN"/>
        </w:rPr>
        <w:fldChar w:fldCharType="separate"/>
      </w:r>
      <w:r w:rsidR="00902F31">
        <w:rPr>
          <w:lang w:eastAsia="zh-CN"/>
        </w:rPr>
        <w:t>11.7.3</w:t>
      </w:r>
      <w:r w:rsidRPr="00255BD0">
        <w:rPr>
          <w:lang w:eastAsia="zh-CN"/>
        </w:rPr>
        <w:fldChar w:fldCharType="end"/>
      </w:r>
      <w:r w:rsidRPr="00A3113C">
        <w:rPr>
          <w:lang w:eastAsia="zh-CN"/>
        </w:rPr>
        <w:t>, the Contractor acknowledges and agrees that:</w:t>
      </w:r>
    </w:p>
    <w:p w14:paraId="0902C834" w14:textId="77777777" w:rsidR="00C554BF" w:rsidRPr="00A3113C" w:rsidRDefault="00C554BF" w:rsidP="00C554BF">
      <w:pPr>
        <w:pStyle w:val="COTCOCLV4-ASDEFCON"/>
        <w:rPr>
          <w:lang w:eastAsia="zh-CN"/>
        </w:rPr>
      </w:pPr>
      <w:r w:rsidRPr="00A3113C">
        <w:rPr>
          <w:lang w:eastAsia="zh-CN"/>
        </w:rPr>
        <w:t xml:space="preserve">the Auditor-General has the power under the </w:t>
      </w:r>
      <w:r w:rsidRPr="00A3113C">
        <w:rPr>
          <w:i/>
          <w:lang w:eastAsia="zh-CN"/>
        </w:rPr>
        <w:t>Auditor</w:t>
      </w:r>
      <w:r>
        <w:rPr>
          <w:i/>
          <w:lang w:eastAsia="zh-CN"/>
        </w:rPr>
        <w:t>-General</w:t>
      </w:r>
      <w:r w:rsidRPr="00A3113C">
        <w:rPr>
          <w:i/>
          <w:lang w:eastAsia="zh-CN"/>
        </w:rPr>
        <w:t xml:space="preserve"> Act</w:t>
      </w:r>
      <w:r w:rsidRPr="00A3113C">
        <w:rPr>
          <w:lang w:eastAsia="zh-CN"/>
        </w:rPr>
        <w:t xml:space="preserve"> 1997 to conduct audits (including performance audits) of the Contractor and Subcontractors in relation to the Contract;</w:t>
      </w:r>
    </w:p>
    <w:p w14:paraId="4AC72BFC" w14:textId="77777777" w:rsidR="00C554BF" w:rsidRPr="00A3113C" w:rsidRDefault="00C554BF" w:rsidP="00C554BF">
      <w:pPr>
        <w:pStyle w:val="COTCOCLV4-ASDEFCON"/>
        <w:rPr>
          <w:lang w:eastAsia="zh-CN"/>
        </w:rPr>
      </w:pPr>
      <w:r w:rsidRPr="00A3113C">
        <w:rPr>
          <w:lang w:eastAsia="zh-CN"/>
        </w:rPr>
        <w:t>the Auditor-General may give a copy of, or an extract from, a report on an audit in relation to the Contract to any person (including a Minister) who, in the Auditor-General’s opinion, has a special interest in the report or the content of the extract; and</w:t>
      </w:r>
    </w:p>
    <w:p w14:paraId="55EF4C1F" w14:textId="50D4A572" w:rsidR="00C554BF" w:rsidRDefault="00C554BF" w:rsidP="00C554BF">
      <w:pPr>
        <w:pStyle w:val="COTCOCLV4-ASDEFCON"/>
        <w:rPr>
          <w:lang w:eastAsia="zh-CN"/>
        </w:rPr>
      </w:pPr>
      <w:r w:rsidRPr="00A3113C">
        <w:rPr>
          <w:lang w:eastAsia="zh-CN"/>
        </w:rPr>
        <w:t xml:space="preserve">the Commonwealth Representative may authorise the Auditor-General, or member of the staff of the Australian National Audit Office, </w:t>
      </w:r>
      <w:r w:rsidRPr="00A3113C">
        <w:t>to access premises, records and accounts</w:t>
      </w:r>
      <w:r w:rsidRPr="00A3113C">
        <w:rPr>
          <w:lang w:eastAsia="zh-CN"/>
        </w:rPr>
        <w:t xml:space="preserve"> under clause </w:t>
      </w:r>
      <w:r w:rsidRPr="00255BD0">
        <w:rPr>
          <w:lang w:eastAsia="zh-CN"/>
        </w:rPr>
        <w:fldChar w:fldCharType="begin"/>
      </w:r>
      <w:r w:rsidRPr="00255BD0">
        <w:rPr>
          <w:lang w:eastAsia="zh-CN"/>
        </w:rPr>
        <w:instrText xml:space="preserve"> REF _Ref325739681 \r \h  \* MERGEFORMAT </w:instrText>
      </w:r>
      <w:r w:rsidRPr="00255BD0">
        <w:rPr>
          <w:lang w:eastAsia="zh-CN"/>
        </w:rPr>
      </w:r>
      <w:r w:rsidRPr="00255BD0">
        <w:rPr>
          <w:lang w:eastAsia="zh-CN"/>
        </w:rPr>
        <w:fldChar w:fldCharType="separate"/>
      </w:r>
      <w:r w:rsidR="00902F31">
        <w:rPr>
          <w:lang w:eastAsia="zh-CN"/>
        </w:rPr>
        <w:t>11.7.1</w:t>
      </w:r>
      <w:r w:rsidRPr="00255BD0">
        <w:rPr>
          <w:lang w:eastAsia="zh-CN"/>
        </w:rPr>
        <w:fldChar w:fldCharType="end"/>
      </w:r>
      <w:r w:rsidRPr="00A3113C">
        <w:rPr>
          <w:lang w:eastAsia="zh-CN"/>
        </w:rPr>
        <w:t xml:space="preserve"> or </w:t>
      </w:r>
      <w:r w:rsidRPr="00255BD0">
        <w:rPr>
          <w:lang w:eastAsia="zh-CN"/>
        </w:rPr>
        <w:fldChar w:fldCharType="begin"/>
      </w:r>
      <w:r w:rsidRPr="00255BD0">
        <w:rPr>
          <w:lang w:eastAsia="zh-CN"/>
        </w:rPr>
        <w:instrText xml:space="preserve"> REF _Ref335597867 \r \h  \* MERGEFORMAT </w:instrText>
      </w:r>
      <w:r w:rsidRPr="00255BD0">
        <w:rPr>
          <w:lang w:eastAsia="zh-CN"/>
        </w:rPr>
      </w:r>
      <w:r w:rsidRPr="00255BD0">
        <w:rPr>
          <w:lang w:eastAsia="zh-CN"/>
        </w:rPr>
        <w:fldChar w:fldCharType="separate"/>
      </w:r>
      <w:r w:rsidR="00902F31">
        <w:rPr>
          <w:lang w:eastAsia="zh-CN"/>
        </w:rPr>
        <w:t>11.7.2</w:t>
      </w:r>
      <w:r w:rsidRPr="00255BD0">
        <w:rPr>
          <w:lang w:eastAsia="zh-CN"/>
        </w:rPr>
        <w:fldChar w:fldCharType="end"/>
      </w:r>
      <w:r w:rsidRPr="00A3113C">
        <w:rPr>
          <w:lang w:eastAsia="zh-CN"/>
        </w:rPr>
        <w:t>.</w:t>
      </w:r>
    </w:p>
    <w:p w14:paraId="36A25937" w14:textId="0E2FCB08" w:rsidR="00E63C87" w:rsidRDefault="00E63C87" w:rsidP="00E63C87">
      <w:pPr>
        <w:pStyle w:val="COTCOCLV3-ASDEFCON"/>
        <w:rPr>
          <w:lang w:eastAsia="zh-CN"/>
        </w:rPr>
      </w:pPr>
      <w:r w:rsidRPr="00794A90">
        <w:t xml:space="preserve">Without limiting the generality of clauses </w:t>
      </w:r>
      <w:r>
        <w:fldChar w:fldCharType="begin"/>
      </w:r>
      <w:r>
        <w:instrText xml:space="preserve"> REF _Ref325739681 \r \h </w:instrText>
      </w:r>
      <w:r>
        <w:fldChar w:fldCharType="separate"/>
      </w:r>
      <w:r w:rsidR="00902F31">
        <w:t>11.7.1</w:t>
      </w:r>
      <w:r>
        <w:fldChar w:fldCharType="end"/>
      </w:r>
      <w:r>
        <w:t xml:space="preserve"> </w:t>
      </w:r>
      <w:r w:rsidRPr="00794A90">
        <w:t xml:space="preserve">and </w:t>
      </w:r>
      <w:r>
        <w:fldChar w:fldCharType="begin"/>
      </w:r>
      <w:r>
        <w:instrText xml:space="preserve"> REF _Ref335597867 \r \h </w:instrText>
      </w:r>
      <w:r>
        <w:fldChar w:fldCharType="separate"/>
      </w:r>
      <w:r w:rsidR="00902F31">
        <w:t>11.7.2</w:t>
      </w:r>
      <w:r>
        <w:fldChar w:fldCharType="end"/>
      </w:r>
      <w:r w:rsidRPr="00794A90">
        <w:t>, the purposes for which the Commonwealth Representative or any person authorised by the Commonwealth Representative may require access include</w:t>
      </w:r>
      <w:r>
        <w:t>:</w:t>
      </w:r>
    </w:p>
    <w:p w14:paraId="2D2017BC" w14:textId="0CD13F88" w:rsidR="00E63C87" w:rsidRDefault="004F048E" w:rsidP="00E63C87">
      <w:pPr>
        <w:pStyle w:val="COTCOCLV4-ASDEFCON"/>
        <w:rPr>
          <w:lang w:eastAsia="zh-CN"/>
        </w:rPr>
      </w:pPr>
      <w:r>
        <w:t>inspecting CMCA and</w:t>
      </w:r>
      <w:r w:rsidRPr="00794A90">
        <w:t xml:space="preserve"> attending, conducting or checking stocktakes of CMCA</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450438" w14:paraId="541664B4" w14:textId="77777777" w:rsidTr="00450438">
        <w:tc>
          <w:tcPr>
            <w:tcW w:w="9071" w:type="dxa"/>
            <w:shd w:val="clear" w:color="auto" w:fill="auto"/>
          </w:tcPr>
          <w:p w14:paraId="7A224054" w14:textId="610A8E43" w:rsidR="00450438" w:rsidRDefault="00450438" w:rsidP="00450438">
            <w:pPr>
              <w:pStyle w:val="ASDEFCONOption"/>
            </w:pPr>
            <w:r>
              <w:lastRenderedPageBreak/>
              <w:t>Option:</w:t>
            </w:r>
            <w:r w:rsidR="003246BE">
              <w:t xml:space="preserve"> </w:t>
            </w:r>
            <w:r>
              <w:t xml:space="preserve"> Include when clause </w:t>
            </w:r>
            <w:r>
              <w:fldChar w:fldCharType="begin"/>
            </w:r>
            <w:r>
              <w:instrText xml:space="preserve"> REF _Ref96072757 \r \h </w:instrText>
            </w:r>
            <w:r>
              <w:fldChar w:fldCharType="separate"/>
            </w:r>
            <w:r w:rsidR="00902F31">
              <w:t>4</w:t>
            </w:r>
            <w:r>
              <w:fldChar w:fldCharType="end"/>
            </w:r>
            <w:r>
              <w:t xml:space="preserve"> is included in the Contract.</w:t>
            </w:r>
          </w:p>
          <w:p w14:paraId="02FD8CFD" w14:textId="37572BCE" w:rsidR="00450438" w:rsidRDefault="00450438" w:rsidP="000531DA">
            <w:pPr>
              <w:pStyle w:val="COTCOCLV4-ASDEFCON"/>
              <w:rPr>
                <w:lang w:eastAsia="zh-CN"/>
              </w:rPr>
            </w:pPr>
            <w:r w:rsidRPr="00794A90">
              <w:rPr>
                <w:rFonts w:cs="Arial"/>
              </w:rPr>
              <w:t xml:space="preserve">validating </w:t>
            </w:r>
            <w:r w:rsidR="00751492" w:rsidRPr="00794A90">
              <w:t xml:space="preserve">the Contractor’s </w:t>
            </w:r>
            <w:r w:rsidR="000531DA">
              <w:rPr>
                <w:rFonts w:cs="Arial"/>
              </w:rPr>
              <w:t>compliance with the AIC Obligations</w:t>
            </w:r>
            <w:r>
              <w:rPr>
                <w:rFonts w:cs="Arial"/>
              </w:rPr>
              <w:t>;</w:t>
            </w:r>
          </w:p>
        </w:tc>
      </w:tr>
    </w:tbl>
    <w:p w14:paraId="75A50AB8" w14:textId="77777777" w:rsidR="001B3EA1" w:rsidRDefault="001B3EA1" w:rsidP="001B3EA1">
      <w:pPr>
        <w:pStyle w:val="ASDEFCONOptionSpace"/>
        <w:rPr>
          <w:lang w:eastAsia="zh-CN"/>
        </w:rPr>
      </w:pPr>
    </w:p>
    <w:p w14:paraId="763CCC87" w14:textId="604FEF87" w:rsidR="000A75AD" w:rsidRDefault="004F048E" w:rsidP="00E63C87">
      <w:pPr>
        <w:pStyle w:val="COTCOCLV4-ASDEFCON"/>
        <w:rPr>
          <w:lang w:eastAsia="zh-CN"/>
        </w:rPr>
      </w:pPr>
      <w:r w:rsidRPr="00794A90">
        <w:t xml:space="preserve">validating the Contractor’s progress against the requirements of </w:t>
      </w:r>
      <w:r w:rsidRPr="000F0F4A">
        <w:t>any Approved Remediation Plan</w:t>
      </w:r>
      <w:r>
        <w:t xml:space="preserve">; </w:t>
      </w:r>
    </w:p>
    <w:p w14:paraId="39016B1E" w14:textId="4A24BCCD" w:rsidR="004F048E" w:rsidRPr="004F048E" w:rsidRDefault="004E03A4" w:rsidP="004E03A4">
      <w:pPr>
        <w:pStyle w:val="COTCOCLV4-ASDEFCON"/>
      </w:pPr>
      <w:r w:rsidRPr="00794A90">
        <w:t xml:space="preserve">validating the Contractor’s compliance with clause </w:t>
      </w:r>
      <w:r w:rsidR="0013385A">
        <w:fldChar w:fldCharType="begin"/>
      </w:r>
      <w:r w:rsidR="0013385A">
        <w:instrText xml:space="preserve"> REF _Ref13661898 \w \h </w:instrText>
      </w:r>
      <w:r w:rsidR="0013385A">
        <w:fldChar w:fldCharType="separate"/>
      </w:r>
      <w:r w:rsidR="00902F31">
        <w:t>5</w:t>
      </w:r>
      <w:r w:rsidR="0013385A">
        <w:fldChar w:fldCharType="end"/>
      </w:r>
      <w:r w:rsidRPr="00794A90">
        <w:t xml:space="preserve"> and the TDSR Schedule;</w:t>
      </w:r>
    </w:p>
    <w:p w14:paraId="5ABD0D90" w14:textId="1FF1B43C" w:rsidR="004F048E" w:rsidRDefault="004F048E" w:rsidP="00E63C87">
      <w:pPr>
        <w:pStyle w:val="COTCOCLV4-ASDEFCON"/>
        <w:rPr>
          <w:lang w:eastAsia="zh-CN"/>
        </w:rPr>
      </w:pPr>
      <w:r w:rsidRPr="00794A90">
        <w:t>without being under any obligation to do so, monitoring the Contractor’s compliance with any applicable laws or Approved plans in connection with the protection of WHS or the Environment</w:t>
      </w:r>
      <w:r w:rsidR="00136527">
        <w:t>; and</w:t>
      </w:r>
    </w:p>
    <w:p w14:paraId="7C92B4C4" w14:textId="0A0602B5" w:rsidR="00136527" w:rsidRPr="00A3113C" w:rsidRDefault="00136527" w:rsidP="00E63C87">
      <w:pPr>
        <w:pStyle w:val="COTCOCLV4-ASDEFCON"/>
        <w:rPr>
          <w:lang w:eastAsia="zh-CN"/>
        </w:rPr>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rsidR="00902F31">
        <w:t>12.10.1</w:t>
      </w:r>
      <w:r>
        <w:fldChar w:fldCharType="end"/>
      </w:r>
      <w:r w:rsidRPr="00F50300">
        <w:t>.</w:t>
      </w:r>
    </w:p>
    <w:p w14:paraId="5848187A" w14:textId="77777777" w:rsidR="00C554BF" w:rsidRDefault="00C554BF" w:rsidP="00C554BF">
      <w:pPr>
        <w:pStyle w:val="COTCOCLV2-ASDEFCON"/>
        <w:rPr>
          <w:rFonts w:eastAsia="Calibri"/>
        </w:rPr>
      </w:pPr>
      <w:bookmarkStart w:id="3477" w:name="_Ref13739823"/>
      <w:bookmarkStart w:id="3478" w:name="_Toc226018931"/>
      <w:r>
        <w:rPr>
          <w:rFonts w:eastAsia="Calibri"/>
        </w:rPr>
        <w:t>Contractor Access (Optional)</w:t>
      </w:r>
      <w:bookmarkEnd w:id="3477"/>
      <w:bookmarkEnd w:id="3478"/>
    </w:p>
    <w:p w14:paraId="60DFEAA4" w14:textId="77777777" w:rsidR="00C554BF" w:rsidRPr="00A3113C" w:rsidRDefault="00C554BF" w:rsidP="00C554BF">
      <w:pPr>
        <w:pStyle w:val="NoteToDrafters-ASDEFCON"/>
        <w:rPr>
          <w:rFonts w:eastAsia="Calibri"/>
        </w:rPr>
      </w:pPr>
      <w:r>
        <w:rPr>
          <w:rFonts w:eastAsia="Calibri"/>
        </w:rPr>
        <w:t>Note to drafters</w:t>
      </w:r>
      <w:r w:rsidRPr="00A3113C">
        <w:rPr>
          <w:rFonts w:eastAsia="Calibri"/>
        </w:rPr>
        <w:t xml:space="preserve">:  </w:t>
      </w:r>
      <w:r>
        <w:rPr>
          <w:rFonts w:eastAsia="Calibri"/>
        </w:rPr>
        <w:t>Include this clause</w:t>
      </w:r>
      <w:r w:rsidRPr="00A3113C">
        <w:rPr>
          <w:rFonts w:eastAsia="Calibri"/>
        </w:rPr>
        <w:t xml:space="preserve"> when the Contractor requires access to Commonwealth Premises for the purposes of performing the Services.</w:t>
      </w:r>
      <w:r>
        <w:rPr>
          <w:rFonts w:eastAsia="Calibri"/>
        </w:rPr>
        <w:t xml:space="preserve">  If not required, the clause may be replaced with “Not used”.</w:t>
      </w:r>
    </w:p>
    <w:p w14:paraId="09398C1E" w14:textId="2BBAFD02" w:rsidR="00C554BF" w:rsidRPr="00A3113C" w:rsidRDefault="00C554BF" w:rsidP="00C554BF">
      <w:pPr>
        <w:pStyle w:val="COTCOCLV3-ASDEFCON"/>
        <w:rPr>
          <w:lang w:eastAsia="zh-CN"/>
        </w:rPr>
      </w:pPr>
      <w:r w:rsidRPr="00A3113C">
        <w:rPr>
          <w:lang w:eastAsia="zh-CN"/>
        </w:rPr>
        <w:t xml:space="preserve">The Commonwealth shall, during the Term, provide access to any Commonwealth Premises for persons approved under this clause </w:t>
      </w:r>
      <w:r w:rsidRPr="00255BD0">
        <w:rPr>
          <w:lang w:eastAsia="zh-CN"/>
        </w:rPr>
        <w:fldChar w:fldCharType="begin"/>
      </w:r>
      <w:r w:rsidRPr="00255BD0">
        <w:rPr>
          <w:lang w:eastAsia="zh-CN"/>
        </w:rPr>
        <w:instrText xml:space="preserve"> REF _Ref13739823 \r \h  \* MERGEFORMAT </w:instrText>
      </w:r>
      <w:r w:rsidRPr="00255BD0">
        <w:rPr>
          <w:lang w:eastAsia="zh-CN"/>
        </w:rPr>
      </w:r>
      <w:r w:rsidRPr="00255BD0">
        <w:rPr>
          <w:lang w:eastAsia="zh-CN"/>
        </w:rPr>
        <w:fldChar w:fldCharType="separate"/>
      </w:r>
      <w:r w:rsidR="00902F31">
        <w:rPr>
          <w:lang w:eastAsia="zh-CN"/>
        </w:rPr>
        <w:t>11.8</w:t>
      </w:r>
      <w:r w:rsidRPr="00255BD0">
        <w:rPr>
          <w:lang w:eastAsia="zh-CN"/>
        </w:rPr>
        <w:fldChar w:fldCharType="end"/>
      </w:r>
      <w:r w:rsidRPr="00A3113C">
        <w:rPr>
          <w:lang w:eastAsia="zh-CN"/>
        </w:rPr>
        <w:t xml:space="preserve"> as necessary for the Contractor’s performance of the Contract. </w:t>
      </w:r>
    </w:p>
    <w:p w14:paraId="7FC11C02" w14:textId="1A67AD72" w:rsidR="00C554BF" w:rsidRPr="00A3113C" w:rsidRDefault="00C554BF" w:rsidP="00C554BF">
      <w:pPr>
        <w:pStyle w:val="COTCOCLV3-ASDEFCON"/>
        <w:rPr>
          <w:lang w:eastAsia="zh-CN"/>
        </w:rPr>
      </w:pPr>
      <w:r w:rsidRPr="00A3113C">
        <w:rPr>
          <w:lang w:eastAsia="zh-CN"/>
        </w:rPr>
        <w:t>Unless otherwise agreed</w:t>
      </w:r>
      <w:r>
        <w:rPr>
          <w:lang w:eastAsia="zh-CN"/>
        </w:rPr>
        <w:t xml:space="preserve"> in writing</w:t>
      </w:r>
      <w:r w:rsidRPr="00A3113C">
        <w:rPr>
          <w:lang w:eastAsia="zh-CN"/>
        </w:rPr>
        <w:t xml:space="preserve">, the Contractor shall seek written permission from the Commonwealth Representative, at least </w:t>
      </w:r>
      <w:r w:rsidR="00731D66">
        <w:rPr>
          <w:lang w:eastAsia="zh-CN"/>
        </w:rPr>
        <w:t>5</w:t>
      </w:r>
      <w:r w:rsidR="00731D66" w:rsidRPr="00A3113C">
        <w:rPr>
          <w:lang w:eastAsia="zh-CN"/>
        </w:rPr>
        <w:t xml:space="preserve"> </w:t>
      </w:r>
      <w:r w:rsidRPr="00A3113C">
        <w:rPr>
          <w:lang w:eastAsia="zh-CN"/>
        </w:rPr>
        <w:t xml:space="preserve">Working Days prior to entry being required, for each person the Contractor wishes to have access to Commonwealth Premises. </w:t>
      </w:r>
    </w:p>
    <w:p w14:paraId="2E5C7303" w14:textId="77777777" w:rsidR="00C554BF" w:rsidRPr="00A3113C" w:rsidRDefault="00C554BF" w:rsidP="00C554BF">
      <w:pPr>
        <w:pStyle w:val="COTCOCLV3-ASDEFCON"/>
        <w:rPr>
          <w:lang w:eastAsia="zh-CN"/>
        </w:rPr>
      </w:pPr>
      <w:r w:rsidRPr="00A3113C">
        <w:rPr>
          <w:lang w:eastAsia="zh-CN"/>
        </w:rPr>
        <w:t xml:space="preserve">The Commonwealth Representative may grant or may refuse to grant a person access to the Commonwealth Premises.  If access to any person specified by the Contractor is refused, the Contractor may request access for </w:t>
      </w:r>
      <w:r>
        <w:rPr>
          <w:lang w:eastAsia="zh-CN"/>
        </w:rPr>
        <w:t>another person if</w:t>
      </w:r>
      <w:r w:rsidRPr="00A3113C">
        <w:rPr>
          <w:lang w:eastAsia="zh-CN"/>
        </w:rPr>
        <w:t xml:space="preserve"> necessary for the performance of the Contract. </w:t>
      </w:r>
    </w:p>
    <w:p w14:paraId="2BB4FE5A" w14:textId="77777777" w:rsidR="00C554BF" w:rsidRPr="00A3113C" w:rsidRDefault="00C554BF" w:rsidP="00C554BF">
      <w:pPr>
        <w:pStyle w:val="COTCOCLV3-ASDEFCON"/>
        <w:rPr>
          <w:lang w:eastAsia="zh-CN"/>
        </w:rPr>
      </w:pPr>
      <w:r w:rsidRPr="00A3113C">
        <w:rPr>
          <w:lang w:eastAsia="zh-CN"/>
        </w:rPr>
        <w:t xml:space="preserve">The Commonwealth Representative may by notice to the Contractor withdraw access rights to any Commonwealth Premises at any time for any period. </w:t>
      </w:r>
    </w:p>
    <w:p w14:paraId="598E8861" w14:textId="044FEB95" w:rsidR="00C554BF" w:rsidRPr="00A3113C" w:rsidRDefault="00C554BF" w:rsidP="00C554BF">
      <w:pPr>
        <w:pStyle w:val="COTCOCLV3-ASDEFCON"/>
        <w:jc w:val="left"/>
        <w:rPr>
          <w:lang w:eastAsia="zh-CN"/>
        </w:rPr>
      </w:pPr>
      <w:r w:rsidRPr="00A3113C">
        <w:rPr>
          <w:lang w:eastAsia="zh-CN"/>
        </w:rPr>
        <w:t xml:space="preserve">The Contractor shall comply with, and require persons afforded access under this clause </w:t>
      </w:r>
      <w:r w:rsidRPr="00255BD0">
        <w:rPr>
          <w:lang w:eastAsia="zh-CN"/>
        </w:rPr>
        <w:fldChar w:fldCharType="begin"/>
      </w:r>
      <w:r w:rsidRPr="00255BD0">
        <w:rPr>
          <w:lang w:eastAsia="zh-CN"/>
        </w:rPr>
        <w:instrText xml:space="preserve"> REF _Ref13739823 \r \h  \* MERGEFORMAT </w:instrText>
      </w:r>
      <w:r w:rsidRPr="00255BD0">
        <w:rPr>
          <w:lang w:eastAsia="zh-CN"/>
        </w:rPr>
      </w:r>
      <w:r w:rsidRPr="00255BD0">
        <w:rPr>
          <w:lang w:eastAsia="zh-CN"/>
        </w:rPr>
        <w:fldChar w:fldCharType="separate"/>
      </w:r>
      <w:r w:rsidR="00902F31">
        <w:rPr>
          <w:lang w:eastAsia="zh-CN"/>
        </w:rPr>
        <w:t>11.8</w:t>
      </w:r>
      <w:r w:rsidRPr="00255BD0">
        <w:rPr>
          <w:lang w:eastAsia="zh-CN"/>
        </w:rPr>
        <w:fldChar w:fldCharType="end"/>
      </w:r>
      <w:r w:rsidRPr="00A3113C">
        <w:rPr>
          <w:lang w:eastAsia="zh-CN"/>
        </w:rPr>
        <w:t xml:space="preserve"> to comply with, any relevant Commonwealth safety and security requirements, regulations, standing orders, or codes of behaviour for the Commonwealth Premises. </w:t>
      </w:r>
    </w:p>
    <w:p w14:paraId="079854DB" w14:textId="77777777" w:rsidR="00C554BF" w:rsidRPr="00A3113C" w:rsidRDefault="00C554BF">
      <w:pPr>
        <w:pStyle w:val="COTCOCLV2-ASDEFCON"/>
      </w:pPr>
      <w:bookmarkStart w:id="3479" w:name="_Ref13659890"/>
      <w:bookmarkStart w:id="3480" w:name="_Toc226018932"/>
      <w:bookmarkStart w:id="3481" w:name="_Ref300819705"/>
      <w:bookmarkStart w:id="3482" w:name="_Toc300913896"/>
      <w:r w:rsidRPr="00A3113C">
        <w:t>Subcontracts (Core)</w:t>
      </w:r>
      <w:bookmarkEnd w:id="3479"/>
      <w:bookmarkEnd w:id="3480"/>
    </w:p>
    <w:p w14:paraId="0EE189F6" w14:textId="3C2FDEBC" w:rsidR="00561A46" w:rsidRDefault="00561A46" w:rsidP="00561A46">
      <w:pPr>
        <w:pStyle w:val="COTCOCLV3-ASDEFCON"/>
      </w:pPr>
      <w:r>
        <w:t>The Contractor shall not subcontract the whole of the work under the Contract.</w:t>
      </w:r>
    </w:p>
    <w:p w14:paraId="1380B594" w14:textId="45C3AB6A" w:rsidR="00507B66" w:rsidRDefault="00507B66" w:rsidP="005F5539">
      <w:pPr>
        <w:pStyle w:val="COTCOCLV3-ASDEFCON"/>
      </w:pPr>
      <w:r w:rsidRPr="00794A90">
        <w:t xml:space="preserve">The Contractor may, but shall not be required to, </w:t>
      </w:r>
      <w:r w:rsidR="004E03A4">
        <w:t>s</w:t>
      </w:r>
      <w:r w:rsidRPr="00794A90">
        <w:t>ubcontract with one or more of the Approved Subcontractors.</w:t>
      </w:r>
    </w:p>
    <w:p w14:paraId="1C012E28" w14:textId="77777777" w:rsidR="00C554BF" w:rsidRPr="00A3113C" w:rsidRDefault="00C554BF" w:rsidP="00C554BF">
      <w:pPr>
        <w:pStyle w:val="COTCOCLV3-ASDEFCON"/>
      </w:pPr>
      <w:r w:rsidRPr="00A3113C">
        <w:t>The Contractor, by subcontracting any part of the work under the Contract, shall not be relieved of its liabilities or obligations under the Contract and shall be responsible for all Subcontractors.</w:t>
      </w:r>
    </w:p>
    <w:p w14:paraId="71FD4BDD" w14:textId="4EA69BA1" w:rsidR="00E775AE" w:rsidRPr="00A3113C" w:rsidRDefault="005E445D" w:rsidP="005E445D">
      <w:pPr>
        <w:pStyle w:val="NoteToDrafters-ASDEFCON"/>
      </w:pPr>
      <w:r w:rsidRPr="00A3113C">
        <w:t xml:space="preserve">Note to drafters:  If a proposed Subcontract </w:t>
      </w:r>
      <w:r w:rsidR="007D37D9">
        <w:t xml:space="preserve">meets one or more criteria in clause </w:t>
      </w:r>
      <w:r w:rsidR="007D37D9">
        <w:fldChar w:fldCharType="begin"/>
      </w:r>
      <w:r w:rsidR="007D37D9">
        <w:instrText xml:space="preserve"> REF _Ref96078099 \r \h </w:instrText>
      </w:r>
      <w:r w:rsidR="007D37D9">
        <w:fldChar w:fldCharType="separate"/>
      </w:r>
      <w:r w:rsidR="00902F31">
        <w:t>11.9.4</w:t>
      </w:r>
      <w:r w:rsidR="007D37D9">
        <w:fldChar w:fldCharType="end"/>
      </w:r>
      <w:r w:rsidR="007D37D9">
        <w:t xml:space="preserve"> </w:t>
      </w:r>
      <w:r w:rsidRPr="00A3113C">
        <w:t xml:space="preserve"> the</w:t>
      </w:r>
      <w:r w:rsidR="007D37D9">
        <w:t xml:space="preserve">n, subject to clause </w:t>
      </w:r>
      <w:r w:rsidR="007D37D9">
        <w:fldChar w:fldCharType="begin"/>
      </w:r>
      <w:r w:rsidR="007D37D9">
        <w:instrText xml:space="preserve"> REF _Ref96082208 \r \h </w:instrText>
      </w:r>
      <w:r w:rsidR="007D37D9">
        <w:fldChar w:fldCharType="separate"/>
      </w:r>
      <w:r w:rsidR="00902F31">
        <w:t>11.9.5</w:t>
      </w:r>
      <w:r w:rsidR="007D37D9">
        <w:fldChar w:fldCharType="end"/>
      </w:r>
      <w:r w:rsidR="007D37D9">
        <w:t>, the</w:t>
      </w:r>
      <w:r w:rsidRPr="00A3113C">
        <w:t xml:space="preserve"> Subcontractor will be listed in </w:t>
      </w:r>
      <w:r w:rsidRPr="007A62CC">
        <w:t xml:space="preserve">Attachment </w:t>
      </w:r>
      <w:r w:rsidR="001B3EA1">
        <w:t>I</w:t>
      </w:r>
      <w:r w:rsidR="007D37D9">
        <w:t xml:space="preserve"> as an</w:t>
      </w:r>
      <w:r w:rsidRPr="00A3113C">
        <w:t xml:space="preserve"> Approved Subcontractor</w:t>
      </w:r>
      <w:r w:rsidR="00B02E94">
        <w:t xml:space="preserve"> and</w:t>
      </w:r>
      <w:r w:rsidRPr="00A3113C">
        <w:t xml:space="preserve"> the Contractor </w:t>
      </w:r>
      <w:r w:rsidR="00B02E94">
        <w:t>will be</w:t>
      </w:r>
      <w:r w:rsidR="00B02E94" w:rsidRPr="00A3113C">
        <w:t xml:space="preserve"> </w:t>
      </w:r>
      <w:r w:rsidRPr="00A3113C">
        <w:t xml:space="preserve">subject to certain obligations, including the requirement to </w:t>
      </w:r>
      <w:r w:rsidR="00A50630">
        <w:t>‘</w:t>
      </w:r>
      <w:r w:rsidRPr="00A3113C">
        <w:t>flow-down</w:t>
      </w:r>
      <w:r w:rsidR="00A50630">
        <w:t>’</w:t>
      </w:r>
      <w:r w:rsidRPr="00A3113C">
        <w:t xml:space="preserve"> certain provisions of this Contract. </w:t>
      </w:r>
      <w:r>
        <w:t xml:space="preserve"> </w:t>
      </w:r>
      <w:r w:rsidRPr="00A3113C">
        <w:t>Drafters should carefully consider the</w:t>
      </w:r>
      <w:r w:rsidR="00B02E94">
        <w:t xml:space="preserve"> criteria in clause </w:t>
      </w:r>
      <w:r w:rsidR="00B02E94">
        <w:fldChar w:fldCharType="begin"/>
      </w:r>
      <w:r w:rsidR="00B02E94">
        <w:instrText xml:space="preserve"> REF _Ref96078099 \r \h </w:instrText>
      </w:r>
      <w:r w:rsidR="00B02E94">
        <w:fldChar w:fldCharType="separate"/>
      </w:r>
      <w:r w:rsidR="00902F31">
        <w:t>11.9.4</w:t>
      </w:r>
      <w:r w:rsidR="00B02E94">
        <w:fldChar w:fldCharType="end"/>
      </w:r>
      <w:r w:rsidR="00B02E94">
        <w:t xml:space="preserve"> including the</w:t>
      </w:r>
      <w:r w:rsidRPr="00A3113C">
        <w:t xml:space="preserve"> </w:t>
      </w:r>
      <w:r w:rsidR="00B02E94" w:rsidRPr="00A3113C">
        <w:t>Approved Subcontractor</w:t>
      </w:r>
      <w:r w:rsidR="00B02E94">
        <w:t xml:space="preserve"> T</w:t>
      </w:r>
      <w:r w:rsidRPr="00A3113C">
        <w:t>hreshold, having regard to the value and complexity of the Contract</w:t>
      </w:r>
      <w:r w:rsidR="00B02E94">
        <w:t xml:space="preserve"> and</w:t>
      </w:r>
      <w:r w:rsidRPr="00A3113C">
        <w:t xml:space="preserve"> the nature of the work likely to be subcontracted. </w:t>
      </w:r>
      <w:r>
        <w:t xml:space="preserve"> </w:t>
      </w:r>
      <w:r w:rsidR="00B02E94">
        <w:t>This clause</w:t>
      </w:r>
      <w:r w:rsidRPr="00A3113C">
        <w:t xml:space="preserve"> is not intended to capture minor or low risk Subcontracts.</w:t>
      </w:r>
    </w:p>
    <w:p w14:paraId="745477D0" w14:textId="0B816A0C" w:rsidR="00C554BF" w:rsidRPr="00A3113C" w:rsidRDefault="00C554BF" w:rsidP="00C554BF">
      <w:pPr>
        <w:pStyle w:val="COTCOCLV3-ASDEFCON"/>
      </w:pPr>
      <w:bookmarkStart w:id="3483" w:name="_Ref96078099"/>
      <w:r w:rsidRPr="00A3113C">
        <w:t xml:space="preserve">The Contractor shall not </w:t>
      </w:r>
      <w:r w:rsidR="00D223CF">
        <w:t>s</w:t>
      </w:r>
      <w:r w:rsidR="00D223CF" w:rsidRPr="00A3113C">
        <w:t xml:space="preserve">ubcontract </w:t>
      </w:r>
      <w:r w:rsidRPr="00A3113C">
        <w:t xml:space="preserve">work under the </w:t>
      </w:r>
      <w:r w:rsidR="00507B66">
        <w:t>Contract to a Subcontractor if:</w:t>
      </w:r>
      <w:bookmarkEnd w:id="3483"/>
    </w:p>
    <w:p w14:paraId="67856B1C" w14:textId="0B4186A8" w:rsidR="00C554BF" w:rsidRPr="00A3113C" w:rsidRDefault="00C554BF" w:rsidP="00C554BF">
      <w:pPr>
        <w:pStyle w:val="COTCOCLV4-ASDEFCON"/>
      </w:pPr>
      <w:r w:rsidRPr="00A3113C">
        <w:t xml:space="preserve">the total value of all work with the Subcontractor is expected to exceed the Approved Subcontractor Threshold specified in the Details Schedule; </w:t>
      </w:r>
    </w:p>
    <w:p w14:paraId="046AF774" w14:textId="0D341C51" w:rsidR="00C554BF" w:rsidRPr="00A3113C" w:rsidRDefault="00C554BF" w:rsidP="00C554BF">
      <w:pPr>
        <w:pStyle w:val="COTCOCLV4-ASDEFCON"/>
      </w:pPr>
      <w:r w:rsidRPr="00A3113C">
        <w:t xml:space="preserve">the </w:t>
      </w:r>
      <w:r>
        <w:t>work</w:t>
      </w:r>
      <w:r w:rsidRPr="00A3113C">
        <w:t xml:space="preserve"> involve</w:t>
      </w:r>
      <w:r>
        <w:t>s</w:t>
      </w:r>
      <w:r w:rsidR="00507B66">
        <w:t>:</w:t>
      </w:r>
    </w:p>
    <w:p w14:paraId="16A3CE4C" w14:textId="4D65A0D8" w:rsidR="00C554BF" w:rsidRDefault="00C554BF" w:rsidP="00C554BF">
      <w:pPr>
        <w:pStyle w:val="COTCOCLV5-ASDEFCON"/>
      </w:pPr>
      <w:r>
        <w:t>design and development activities</w:t>
      </w:r>
      <w:r w:rsidR="005E445D">
        <w:t>, including engineering change proposals</w:t>
      </w:r>
      <w:r>
        <w:t>;</w:t>
      </w:r>
    </w:p>
    <w:p w14:paraId="252DF315" w14:textId="6BD780A5" w:rsidR="00C554BF" w:rsidRDefault="00C554BF" w:rsidP="00C554BF">
      <w:pPr>
        <w:pStyle w:val="COTCOCLV5-ASDEFCON"/>
      </w:pPr>
      <w:r w:rsidRPr="00A3113C">
        <w:t>modification of systems or equipment;</w:t>
      </w:r>
    </w:p>
    <w:p w14:paraId="6ED32C51" w14:textId="77777777" w:rsidR="00C554BF" w:rsidRPr="00A3113C" w:rsidRDefault="00C554BF" w:rsidP="00C554BF">
      <w:pPr>
        <w:pStyle w:val="COTCOCLV5-ASDEFCON"/>
      </w:pPr>
      <w:r>
        <w:t>a Prescribed Activity; or</w:t>
      </w:r>
    </w:p>
    <w:p w14:paraId="36580867" w14:textId="753774CA" w:rsidR="00C554BF" w:rsidRPr="00A3113C" w:rsidRDefault="00C570FF" w:rsidP="00C554BF">
      <w:pPr>
        <w:pStyle w:val="COTCOCLV5-ASDEFCON"/>
      </w:pPr>
      <w:r>
        <w:rPr>
          <w:b/>
          <w:lang w:eastAsia="zh-CN"/>
        </w:rPr>
        <w:lastRenderedPageBreak/>
        <w:fldChar w:fldCharType="begin">
          <w:ffData>
            <w:name w:val=""/>
            <w:enabled/>
            <w:calcOnExit w:val="0"/>
            <w:textInput>
              <w:default w:val="[…INSERT OTHER SPECIFIC TYPE OF WORK OR TASK(S) TO BE PERFORMED…]"/>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OTHER SPECIFIC TYPE OF WORK OR TASK(S) TO BE PERFORMED…]</w:t>
      </w:r>
      <w:r>
        <w:rPr>
          <w:b/>
          <w:lang w:eastAsia="zh-CN"/>
        </w:rPr>
        <w:fldChar w:fldCharType="end"/>
      </w:r>
      <w:r w:rsidR="00D223CF">
        <w:t>;</w:t>
      </w:r>
      <w:r w:rsidR="005444F2">
        <w:t xml:space="preserve"> or</w:t>
      </w:r>
    </w:p>
    <w:p w14:paraId="1BE44E03" w14:textId="4C0B7150" w:rsidR="000839CB" w:rsidRDefault="000839CB" w:rsidP="000839CB">
      <w:pPr>
        <w:pStyle w:val="COTCOCLV4-ASDEFCON"/>
      </w:pPr>
      <w:r w:rsidRPr="00B80173">
        <w:t>the work involves bringing or creating IP in significant items of TD or Software</w:t>
      </w:r>
      <w:r w:rsidR="007F3054">
        <w:t>,</w:t>
      </w:r>
    </w:p>
    <w:p w14:paraId="6A471D53" w14:textId="58E903F3" w:rsidR="00C554BF" w:rsidRDefault="00C554BF" w:rsidP="00C554BF">
      <w:pPr>
        <w:pStyle w:val="COTCOCLV4-ASDEFCON"/>
        <w:numPr>
          <w:ilvl w:val="0"/>
          <w:numId w:val="0"/>
        </w:numPr>
        <w:ind w:left="851"/>
      </w:pPr>
      <w:r w:rsidRPr="00A3113C">
        <w:t>unless that Subcontractor is an Approved Subcontractor</w:t>
      </w:r>
      <w:r w:rsidR="00405663" w:rsidRPr="00405663">
        <w:t xml:space="preserve"> </w:t>
      </w:r>
      <w:r w:rsidR="00405663" w:rsidRPr="00B80173">
        <w:t xml:space="preserve">or unless otherwise Approved by the Commonwealth in writing </w:t>
      </w:r>
      <w:r w:rsidR="00E775AE">
        <w:t>in accordance with</w:t>
      </w:r>
      <w:r w:rsidR="00405663" w:rsidRPr="00B80173">
        <w:t xml:space="preserve"> clause</w:t>
      </w:r>
      <w:r w:rsidR="00160F55">
        <w:t xml:space="preserve"> </w:t>
      </w:r>
      <w:r w:rsidR="00160F55">
        <w:fldChar w:fldCharType="begin"/>
      </w:r>
      <w:r w:rsidR="00160F55">
        <w:instrText xml:space="preserve"> REF _Ref96082208 \r \h </w:instrText>
      </w:r>
      <w:r w:rsidR="00160F55">
        <w:fldChar w:fldCharType="separate"/>
      </w:r>
      <w:r w:rsidR="00902F31">
        <w:t>11.9.5</w:t>
      </w:r>
      <w:r w:rsidR="00160F55">
        <w:fldChar w:fldCharType="end"/>
      </w:r>
      <w:r w:rsidRPr="00A3113C">
        <w:t>.</w:t>
      </w:r>
    </w:p>
    <w:p w14:paraId="4C301C17" w14:textId="039E783F" w:rsidR="00130D00" w:rsidRPr="00B80173" w:rsidRDefault="00130D00" w:rsidP="00130D00">
      <w:pPr>
        <w:pStyle w:val="COTCOCLV3-ASDEFCON"/>
      </w:pPr>
      <w:bookmarkStart w:id="3484" w:name="_Ref81322536"/>
      <w:bookmarkStart w:id="3485" w:name="_Ref96082208"/>
      <w:r w:rsidRPr="00B80173">
        <w:t xml:space="preserve">Where clause </w:t>
      </w:r>
      <w:r>
        <w:fldChar w:fldCharType="begin"/>
      </w:r>
      <w:r>
        <w:instrText xml:space="preserve"> REF _Ref96078099 \r \h </w:instrText>
      </w:r>
      <w:r>
        <w:fldChar w:fldCharType="separate"/>
      </w:r>
      <w:r w:rsidR="00902F31">
        <w:t>11.9.4</w:t>
      </w:r>
      <w:r>
        <w:fldChar w:fldCharType="end"/>
      </w:r>
      <w:r w:rsidRPr="00B80173">
        <w:t xml:space="preserve"> applies in respect of a Subcontractor, the Contra</w:t>
      </w:r>
      <w:r w:rsidR="009D75F9">
        <w:t>ctor may seek the Commonwealth</w:t>
      </w:r>
      <w:r w:rsidRPr="00B80173">
        <w:t xml:space="preserve"> </w:t>
      </w:r>
      <w:r w:rsidR="009D75F9" w:rsidRPr="00B80173">
        <w:t>Representative</w:t>
      </w:r>
      <w:r w:rsidR="009D75F9">
        <w:t>’s</w:t>
      </w:r>
      <w:r w:rsidR="009D75F9" w:rsidRPr="00B80173">
        <w:t xml:space="preserve"> </w:t>
      </w:r>
      <w:r w:rsidRPr="00B80173">
        <w:t>Approval</w:t>
      </w:r>
      <w:r w:rsidR="009D75F9">
        <w:t>,</w:t>
      </w:r>
      <w:r w:rsidRPr="00B80173">
        <w:t xml:space="preserve"> by written request (</w:t>
      </w:r>
      <w:r w:rsidR="009D75F9">
        <w:t>which</w:t>
      </w:r>
      <w:r w:rsidRPr="00B80173">
        <w:t xml:space="preserve"> include</w:t>
      </w:r>
      <w:r w:rsidR="009D75F9">
        <w:t>s</w:t>
      </w:r>
      <w:r w:rsidRPr="00B80173">
        <w:t xml:space="preserve"> a detailed justification)</w:t>
      </w:r>
      <w:r w:rsidR="009D75F9">
        <w:t>, for that</w:t>
      </w:r>
      <w:r w:rsidRPr="00B80173">
        <w:t xml:space="preserve"> Subcontractor not to be treated as an</w:t>
      </w:r>
      <w:bookmarkEnd w:id="3484"/>
      <w:r w:rsidR="009D75F9" w:rsidRPr="009D75F9">
        <w:t xml:space="preserve"> </w:t>
      </w:r>
      <w:r w:rsidR="009D75F9" w:rsidRPr="00B80173">
        <w:t>Approved Subcontractor for</w:t>
      </w:r>
      <w:r w:rsidR="009D75F9">
        <w:t>:</w:t>
      </w:r>
      <w:bookmarkEnd w:id="3485"/>
    </w:p>
    <w:p w14:paraId="6CB28EBF" w14:textId="132903CA" w:rsidR="00130D00" w:rsidRDefault="00130D00" w:rsidP="00130D00">
      <w:pPr>
        <w:pStyle w:val="COTCOCLV4-ASDEFCON"/>
      </w:pPr>
      <w:r w:rsidRPr="00B80173">
        <w:t>the purposes of the Contract</w:t>
      </w:r>
      <w:r w:rsidR="009D75F9">
        <w:t xml:space="preserve"> (as a whole)</w:t>
      </w:r>
      <w:r w:rsidRPr="00B80173">
        <w:t>;</w:t>
      </w:r>
      <w:r w:rsidR="00E775AE">
        <w:t xml:space="preserve"> or</w:t>
      </w:r>
    </w:p>
    <w:p w14:paraId="4D4001DE" w14:textId="09BA4A51" w:rsidR="00405663" w:rsidRPr="00A3113C" w:rsidRDefault="00130D00" w:rsidP="00130D00">
      <w:pPr>
        <w:pStyle w:val="COTCOCLV4-ASDEFCON"/>
      </w:pPr>
      <w:r w:rsidRPr="00B80173">
        <w:t>for the purposes of the application of specific provisions of the Contract.</w:t>
      </w:r>
    </w:p>
    <w:p w14:paraId="453CE50D" w14:textId="5E9E268D" w:rsidR="00C554BF" w:rsidRPr="00A3113C" w:rsidRDefault="00C554BF" w:rsidP="00C554BF">
      <w:pPr>
        <w:pStyle w:val="COTCOCLV3-ASDEFCON"/>
      </w:pPr>
      <w:r w:rsidRPr="00A3113C">
        <w:t xml:space="preserve">The Contractor may request the inclusion of additional Approved Subcontractors in </w:t>
      </w:r>
      <w:r w:rsidRPr="007A62CC">
        <w:t>Attachment I</w:t>
      </w:r>
      <w:r w:rsidRPr="00A3113C">
        <w:t xml:space="preserve"> by submitting a CCP in accordance with clause </w:t>
      </w:r>
      <w:r w:rsidRPr="00255BD0">
        <w:fldChar w:fldCharType="begin"/>
      </w:r>
      <w:r w:rsidRPr="00255BD0">
        <w:instrText xml:space="preserve"> REF _Ref35759880 \r \h  \* MERGEFORMAT </w:instrText>
      </w:r>
      <w:r w:rsidRPr="00255BD0">
        <w:fldChar w:fldCharType="separate"/>
      </w:r>
      <w:r w:rsidR="00902F31">
        <w:t>11.1</w:t>
      </w:r>
      <w:r w:rsidRPr="00255BD0">
        <w:fldChar w:fldCharType="end"/>
      </w:r>
      <w:r w:rsidRPr="00A3113C">
        <w:t xml:space="preserve">. </w:t>
      </w:r>
      <w:r>
        <w:t xml:space="preserve"> </w:t>
      </w:r>
      <w:r w:rsidRPr="00A3113C">
        <w:t>The CCP shall include full particulars of the work to be Subcontracted, the name and address of each proposed Subcontractor and any other information about the Subcontractor required by t</w:t>
      </w:r>
      <w:r w:rsidR="00507B66">
        <w:t>he Commonwealth Representative.</w:t>
      </w:r>
    </w:p>
    <w:p w14:paraId="4C2BECC7" w14:textId="6C6C883C" w:rsidR="00C554BF" w:rsidRPr="00A3113C" w:rsidRDefault="00C554BF" w:rsidP="00C554BF">
      <w:pPr>
        <w:pStyle w:val="COTCOCLV3-ASDEFCON"/>
      </w:pPr>
      <w:r w:rsidRPr="00A3113C">
        <w:t xml:space="preserve">The Commonwealth Representative shall Approve or reject the CCP in accordance with clause </w:t>
      </w:r>
      <w:r w:rsidRPr="00255BD0">
        <w:fldChar w:fldCharType="begin"/>
      </w:r>
      <w:r w:rsidRPr="00255BD0">
        <w:instrText xml:space="preserve"> REF _Ref337201092 \r \h  \* MERGEFORMAT </w:instrText>
      </w:r>
      <w:r w:rsidRPr="00255BD0">
        <w:fldChar w:fldCharType="separate"/>
      </w:r>
      <w:r w:rsidR="00902F31">
        <w:t>11.1.5</w:t>
      </w:r>
      <w:r w:rsidRPr="00255BD0">
        <w:fldChar w:fldCharType="end"/>
      </w:r>
      <w:r w:rsidRPr="00A3113C">
        <w:t xml:space="preserve">. </w:t>
      </w:r>
      <w:r>
        <w:t xml:space="preserve"> </w:t>
      </w:r>
      <w:r w:rsidRPr="00A3113C">
        <w:t>The Commonwealth Representative’s Approval shal</w:t>
      </w:r>
      <w:r w:rsidR="00507B66">
        <w:t>l not be unreasonably withheld.</w:t>
      </w:r>
    </w:p>
    <w:p w14:paraId="4C276BF4" w14:textId="77777777" w:rsidR="00C554BF" w:rsidRPr="00A3113C" w:rsidRDefault="00C554BF" w:rsidP="00C554BF">
      <w:pPr>
        <w:pStyle w:val="COTCOCLV3-ASDEFCON"/>
      </w:pPr>
      <w:r w:rsidRPr="00A3113C">
        <w:t>Without limiting the Contractor's obligations under the Contract, the Contractor shall ensure that:</w:t>
      </w:r>
    </w:p>
    <w:p w14:paraId="1F654B6E" w14:textId="129B43DF" w:rsidR="00C554BF" w:rsidRPr="00A3113C" w:rsidRDefault="00C554BF" w:rsidP="00C554BF">
      <w:pPr>
        <w:pStyle w:val="COTCOCLV4-ASDEFCON"/>
      </w:pPr>
      <w:r w:rsidRPr="00A3113C">
        <w:t xml:space="preserve">the requirements of </w:t>
      </w:r>
      <w:r w:rsidRPr="00FC3E5F">
        <w:t>clauses</w:t>
      </w:r>
      <w:r w:rsidR="00EB498C">
        <w:fldChar w:fldCharType="begin"/>
      </w:r>
      <w:r w:rsidR="00EB498C">
        <w:instrText xml:space="preserve"> REF _Ref333701307 \r \h </w:instrText>
      </w:r>
      <w:r w:rsidR="00EB498C">
        <w:fldChar w:fldCharType="separate"/>
      </w:r>
      <w:r w:rsidR="00902F31">
        <w:t>3.4</w:t>
      </w:r>
      <w:r w:rsidR="00EB498C">
        <w:fldChar w:fldCharType="end"/>
      </w:r>
      <w:r w:rsidRPr="00FC3E5F">
        <w:t xml:space="preserve">, </w:t>
      </w:r>
      <w:r w:rsidRPr="005E57CC">
        <w:fldChar w:fldCharType="begin"/>
      </w:r>
      <w:r w:rsidRPr="005E57CC">
        <w:instrText xml:space="preserve"> REF _Ref13229429 \r \h  \* MERGEFORMAT </w:instrText>
      </w:r>
      <w:r w:rsidRPr="005E57CC">
        <w:fldChar w:fldCharType="separate"/>
      </w:r>
      <w:r w:rsidR="00902F31">
        <w:t>0</w:t>
      </w:r>
      <w:r w:rsidRPr="005E57CC">
        <w:fldChar w:fldCharType="end"/>
      </w:r>
      <w:r w:rsidRPr="00FC3E5F">
        <w:t xml:space="preserve">, </w:t>
      </w:r>
      <w:r w:rsidRPr="005E57CC">
        <w:fldChar w:fldCharType="begin"/>
      </w:r>
      <w:r w:rsidRPr="005E57CC">
        <w:instrText xml:space="preserve"> REF _Ref13229464 \r \h  \* MERGEFORMAT </w:instrText>
      </w:r>
      <w:r w:rsidRPr="005E57CC">
        <w:fldChar w:fldCharType="separate"/>
      </w:r>
      <w:r w:rsidR="00902F31">
        <w:t>5.1.3</w:t>
      </w:r>
      <w:r w:rsidRPr="005E57CC">
        <w:fldChar w:fldCharType="end"/>
      </w:r>
      <w:r w:rsidRPr="00FC3E5F">
        <w:t xml:space="preserve">, </w:t>
      </w:r>
      <w:r w:rsidR="00EB498C">
        <w:fldChar w:fldCharType="begin"/>
      </w:r>
      <w:r w:rsidR="00EB498C">
        <w:instrText xml:space="preserve"> REF _Ref173411277 \r \h </w:instrText>
      </w:r>
      <w:r w:rsidR="00EB498C">
        <w:fldChar w:fldCharType="separate"/>
      </w:r>
      <w:r w:rsidR="00902F31">
        <w:t>5.2.2</w:t>
      </w:r>
      <w:r w:rsidR="00EB498C">
        <w:fldChar w:fldCharType="end"/>
      </w:r>
      <w:r w:rsidRPr="00FC3E5F">
        <w:t xml:space="preserve">, </w:t>
      </w:r>
      <w:r>
        <w:fldChar w:fldCharType="begin"/>
      </w:r>
      <w:r>
        <w:instrText xml:space="preserve"> REF _Ref13229721 \r \h </w:instrText>
      </w:r>
      <w:r>
        <w:fldChar w:fldCharType="separate"/>
      </w:r>
      <w:r w:rsidR="00902F31">
        <w:t>11.6</w:t>
      </w:r>
      <w:r>
        <w:fldChar w:fldCharType="end"/>
      </w:r>
      <w:r>
        <w:t xml:space="preserve">, </w:t>
      </w:r>
      <w:r w:rsidRPr="005E57CC">
        <w:fldChar w:fldCharType="begin"/>
      </w:r>
      <w:r w:rsidRPr="005E57CC">
        <w:instrText xml:space="preserve"> REF _Ref335598249 \r \h  \* MERGEFORMAT </w:instrText>
      </w:r>
      <w:r w:rsidRPr="005E57CC">
        <w:fldChar w:fldCharType="separate"/>
      </w:r>
      <w:r w:rsidR="00902F31">
        <w:t>12.1</w:t>
      </w:r>
      <w:r w:rsidRPr="005E57CC">
        <w:fldChar w:fldCharType="end"/>
      </w:r>
      <w:r w:rsidRPr="00FC3E5F">
        <w:t xml:space="preserve">, </w:t>
      </w:r>
      <w:r w:rsidRPr="005E57CC">
        <w:fldChar w:fldCharType="begin"/>
      </w:r>
      <w:r w:rsidRPr="005E57CC">
        <w:instrText xml:space="preserve"> REF _Ref335573610 \r \h  \* MERGEFORMAT </w:instrText>
      </w:r>
      <w:r w:rsidRPr="005E57CC">
        <w:fldChar w:fldCharType="separate"/>
      </w:r>
      <w:r w:rsidR="00902F31">
        <w:t>12.3</w:t>
      </w:r>
      <w:r w:rsidRPr="005E57CC">
        <w:fldChar w:fldCharType="end"/>
      </w:r>
      <w:r w:rsidR="00EB498C">
        <w:t xml:space="preserve"> </w:t>
      </w:r>
      <w:r>
        <w:t xml:space="preserve">and </w:t>
      </w:r>
      <w:r w:rsidR="00EB498C">
        <w:fldChar w:fldCharType="begin"/>
      </w:r>
      <w:r w:rsidR="00EB498C">
        <w:instrText xml:space="preserve"> REF _Ref335597158 \r \h </w:instrText>
      </w:r>
      <w:r w:rsidR="00EB498C">
        <w:fldChar w:fldCharType="separate"/>
      </w:r>
      <w:r w:rsidR="00902F31">
        <w:t>12.6</w:t>
      </w:r>
      <w:r w:rsidR="00EB498C">
        <w:fldChar w:fldCharType="end"/>
      </w:r>
      <w:r w:rsidRPr="00A3113C">
        <w:t xml:space="preserve"> are included in all Subcontracts;</w:t>
      </w:r>
    </w:p>
    <w:p w14:paraId="0C0B81FF" w14:textId="537F33A6" w:rsidR="00C554BF" w:rsidRPr="00A3113C" w:rsidRDefault="00C554BF" w:rsidP="00C554BF">
      <w:pPr>
        <w:pStyle w:val="COTCOCLV4-ASDEFCON"/>
      </w:pPr>
      <w:r w:rsidRPr="00A3113C">
        <w:t>each Subcontractor that requires access to any Commonwealth Premise</w:t>
      </w:r>
      <w:r>
        <w:t>s</w:t>
      </w:r>
      <w:r w:rsidRPr="00A3113C">
        <w:t xml:space="preserve"> or to security classified information is subject to the requirements of clause </w:t>
      </w:r>
      <w:r w:rsidRPr="00255BD0">
        <w:fldChar w:fldCharType="begin"/>
      </w:r>
      <w:r w:rsidRPr="00255BD0">
        <w:instrText xml:space="preserve"> REF _Ref13230824 \r \h  \* MERGEFORMAT </w:instrText>
      </w:r>
      <w:r w:rsidRPr="00255BD0">
        <w:fldChar w:fldCharType="separate"/>
      </w:r>
      <w:r w:rsidR="00902F31">
        <w:t>11.10</w:t>
      </w:r>
      <w:r w:rsidRPr="00255BD0">
        <w:fldChar w:fldCharType="end"/>
      </w:r>
      <w:r w:rsidRPr="00A3113C">
        <w:t>;</w:t>
      </w:r>
    </w:p>
    <w:p w14:paraId="3086CE9B" w14:textId="35A344D6" w:rsidR="00C554BF" w:rsidRDefault="00C554BF" w:rsidP="00C554BF">
      <w:pPr>
        <w:pStyle w:val="COTCOCLV4-ASDEFCON"/>
      </w:pPr>
      <w:r w:rsidRPr="00A3113C">
        <w:t xml:space="preserve">the requirements of clauses </w:t>
      </w:r>
      <w:r w:rsidRPr="009F2454">
        <w:fldChar w:fldCharType="begin"/>
      </w:r>
      <w:r w:rsidRPr="009F2454">
        <w:instrText xml:space="preserve"> REF _Ref322699954 \r \h  \* MERGEFORMAT </w:instrText>
      </w:r>
      <w:r w:rsidRPr="009F2454">
        <w:fldChar w:fldCharType="separate"/>
      </w:r>
      <w:r w:rsidR="00902F31">
        <w:t>11.2</w:t>
      </w:r>
      <w:r w:rsidRPr="009F2454">
        <w:fldChar w:fldCharType="end"/>
      </w:r>
      <w:r w:rsidRPr="00A3113C">
        <w:t xml:space="preserve">, </w:t>
      </w:r>
      <w:r w:rsidR="001F775F">
        <w:fldChar w:fldCharType="begin"/>
      </w:r>
      <w:r w:rsidR="001F775F">
        <w:instrText xml:space="preserve"> REF _Ref335597867 \w \h </w:instrText>
      </w:r>
      <w:r w:rsidR="001F775F">
        <w:fldChar w:fldCharType="separate"/>
      </w:r>
      <w:r w:rsidR="00902F31">
        <w:t>11.7.2</w:t>
      </w:r>
      <w:r w:rsidR="001F775F">
        <w:fldChar w:fldCharType="end"/>
      </w:r>
      <w:r w:rsidR="001B3EA1">
        <w:t xml:space="preserve"> </w:t>
      </w:r>
      <w:r w:rsidRPr="00A3113C">
        <w:t xml:space="preserve">and </w:t>
      </w:r>
      <w:r>
        <w:fldChar w:fldCharType="begin"/>
      </w:r>
      <w:r>
        <w:instrText xml:space="preserve"> REF _Ref13229826 \r \h </w:instrText>
      </w:r>
      <w:r>
        <w:fldChar w:fldCharType="separate"/>
      </w:r>
      <w:r w:rsidR="00902F31">
        <w:t>11.11</w:t>
      </w:r>
      <w:r>
        <w:fldChar w:fldCharType="end"/>
      </w:r>
      <w:r w:rsidRPr="00A3113C">
        <w:t xml:space="preserve"> are included in all Approved Subcontracts;</w:t>
      </w:r>
    </w:p>
    <w:p w14:paraId="3EB0E846" w14:textId="1A70693D" w:rsidR="00C554BF" w:rsidRPr="00A3113C" w:rsidRDefault="00C554BF" w:rsidP="00C554BF">
      <w:pPr>
        <w:pStyle w:val="COTCOCLV4-ASDEFCON"/>
      </w:pPr>
      <w:r w:rsidRPr="00662094">
        <w:t xml:space="preserve">the Subcontractor grants to the Contractor any rights in relation to TD, Software and Contract Material that are necessary to enable the Contactor to grant the licences under clause </w:t>
      </w:r>
      <w:r>
        <w:fldChar w:fldCharType="begin"/>
      </w:r>
      <w:r>
        <w:instrText xml:space="preserve"> REF _Ref13661898 \r \h </w:instrText>
      </w:r>
      <w:r>
        <w:fldChar w:fldCharType="separate"/>
      </w:r>
      <w:r w:rsidR="00902F31">
        <w:t>5</w:t>
      </w:r>
      <w:r>
        <w:fldChar w:fldCharType="end"/>
      </w:r>
      <w:r>
        <w:t xml:space="preserve"> </w:t>
      </w:r>
      <w:r w:rsidRPr="00662094">
        <w:t>and comply with its obligations under clause</w:t>
      </w:r>
      <w:r>
        <w:t xml:space="preserve"> </w:t>
      </w:r>
      <w:r>
        <w:fldChar w:fldCharType="begin"/>
      </w:r>
      <w:r>
        <w:instrText xml:space="preserve"> REF _Ref13661898 \r \h </w:instrText>
      </w:r>
      <w:r>
        <w:fldChar w:fldCharType="separate"/>
      </w:r>
      <w:r w:rsidR="00902F31">
        <w:t>5</w:t>
      </w:r>
      <w:r>
        <w:fldChar w:fldCharType="end"/>
      </w:r>
      <w:r w:rsidRPr="00662094">
        <w:t>;</w:t>
      </w:r>
    </w:p>
    <w:p w14:paraId="23CBA8B6" w14:textId="080A47A3" w:rsidR="00C554BF" w:rsidRPr="00A3113C" w:rsidRDefault="00C554BF" w:rsidP="00C554BF">
      <w:pPr>
        <w:pStyle w:val="COTCOCLV4-ASDEFCON"/>
      </w:pPr>
      <w:r w:rsidRPr="00A3113C">
        <w:t xml:space="preserve">the Contractor obtains rights, in each Approved Subcontract, that are equivalent to the rights of the Commonwealth under clause </w:t>
      </w:r>
      <w:r w:rsidRPr="00255BD0">
        <w:fldChar w:fldCharType="begin"/>
      </w:r>
      <w:r w:rsidRPr="00255BD0">
        <w:instrText xml:space="preserve"> REF _Ref13229346 \r \h  \* MERGEFORMAT </w:instrText>
      </w:r>
      <w:r w:rsidRPr="00255BD0">
        <w:fldChar w:fldCharType="separate"/>
      </w:r>
      <w:r w:rsidR="00902F31">
        <w:t>13.4</w:t>
      </w:r>
      <w:r w:rsidRPr="00255BD0">
        <w:fldChar w:fldCharType="end"/>
      </w:r>
      <w:r>
        <w:t xml:space="preserve"> </w:t>
      </w:r>
      <w:r w:rsidRPr="00662094">
        <w:t>and includes obligations of the Approved Subcontractor equivalent to the Contractor's obligations under clause</w:t>
      </w:r>
      <w:r>
        <w:t xml:space="preserve"> </w:t>
      </w:r>
      <w:r w:rsidRPr="00255BD0">
        <w:fldChar w:fldCharType="begin"/>
      </w:r>
      <w:r w:rsidRPr="00255BD0">
        <w:instrText xml:space="preserve"> REF _Ref325745429 \r \h  \* MERGEFORMAT </w:instrText>
      </w:r>
      <w:r w:rsidRPr="00255BD0">
        <w:fldChar w:fldCharType="separate"/>
      </w:r>
      <w:r w:rsidR="00902F31">
        <w:t>13.5</w:t>
      </w:r>
      <w:r w:rsidRPr="00255BD0">
        <w:fldChar w:fldCharType="end"/>
      </w:r>
      <w:r w:rsidRPr="00A3113C">
        <w:t>; and</w:t>
      </w:r>
    </w:p>
    <w:p w14:paraId="57141B71" w14:textId="580F0BEC" w:rsidR="00C554BF" w:rsidRDefault="00C554BF" w:rsidP="00C554BF">
      <w:pPr>
        <w:pStyle w:val="COTCOCLV4-ASDEFCON"/>
      </w:pPr>
      <w:r>
        <w:t xml:space="preserve">all Approved Subcontracts contain equivalent provisions to those set out in clause </w:t>
      </w:r>
      <w:r w:rsidRPr="00255BD0">
        <w:fldChar w:fldCharType="begin"/>
      </w:r>
      <w:r w:rsidRPr="00255BD0">
        <w:instrText xml:space="preserve"> REF _Ref450824197 \r \h  \* MERGEFORMAT </w:instrText>
      </w:r>
      <w:r w:rsidRPr="00255BD0">
        <w:fldChar w:fldCharType="separate"/>
      </w:r>
      <w:r w:rsidR="00902F31">
        <w:t>12.4</w:t>
      </w:r>
      <w:r w:rsidRPr="00255BD0">
        <w:fldChar w:fldCharType="end"/>
      </w:r>
      <w:r>
        <w:t>, except where in relat</w:t>
      </w:r>
      <w:r w:rsidR="00507B66">
        <w:t>ion to an Approved Subcontract:</w:t>
      </w:r>
    </w:p>
    <w:p w14:paraId="396DA946" w14:textId="77777777" w:rsidR="00C554BF" w:rsidRDefault="00C554BF" w:rsidP="00C554BF">
      <w:pPr>
        <w:pStyle w:val="COTCOCLV5-ASDEFCON"/>
      </w:pPr>
      <w:r>
        <w:t>the WHS Legislation does not apply in respect of any work performed under that Approved Subcontract; and</w:t>
      </w:r>
    </w:p>
    <w:p w14:paraId="3F03B97F" w14:textId="77777777" w:rsidR="00C554BF" w:rsidRDefault="00C554BF" w:rsidP="00C554BF">
      <w:pPr>
        <w:pStyle w:val="COTCOCLV5-ASDEFCON"/>
      </w:pPr>
      <w:r>
        <w:t>the Commonwealth does not have any duties or obligations under the WHS Legislation in respect of the workers engaged or caused to be engaged by the relevant Approved Subcontractor,</w:t>
      </w:r>
    </w:p>
    <w:p w14:paraId="0CF01987" w14:textId="2405B462" w:rsidR="00C554BF" w:rsidRDefault="00C554BF" w:rsidP="00A2207B">
      <w:pPr>
        <w:pStyle w:val="COTCOCLV4NONUM-ASDEFCON"/>
      </w:pPr>
      <w:r w:rsidRPr="009444D7">
        <w:t>in which case the Contractor shall ensure that the</w:t>
      </w:r>
      <w:r>
        <w:t xml:space="preserve"> Approved Subcontract contains equivalent provisions to those set out in clauses </w:t>
      </w:r>
      <w:r w:rsidRPr="00255BD0">
        <w:fldChar w:fldCharType="begin"/>
      </w:r>
      <w:r w:rsidRPr="00255BD0">
        <w:instrText xml:space="preserve"> REF _Ref444581901 \r \h  \* MERGEFORMAT </w:instrText>
      </w:r>
      <w:r w:rsidRPr="00255BD0">
        <w:fldChar w:fldCharType="separate"/>
      </w:r>
      <w:r w:rsidR="00902F31">
        <w:t>12.4.3</w:t>
      </w:r>
      <w:r w:rsidRPr="00255BD0">
        <w:fldChar w:fldCharType="end"/>
      </w:r>
      <w:r>
        <w:t xml:space="preserve">, </w:t>
      </w:r>
      <w:r>
        <w:fldChar w:fldCharType="begin"/>
      </w:r>
      <w:r>
        <w:instrText xml:space="preserve"> REF _Ref20320705 \w \h </w:instrText>
      </w:r>
      <w:r>
        <w:fldChar w:fldCharType="separate"/>
      </w:r>
      <w:r w:rsidR="00902F31">
        <w:t>12.4.4</w:t>
      </w:r>
      <w:r>
        <w:fldChar w:fldCharType="end"/>
      </w:r>
      <w:r>
        <w:t xml:space="preserve"> and </w:t>
      </w:r>
      <w:r w:rsidRPr="00255BD0">
        <w:fldChar w:fldCharType="begin"/>
      </w:r>
      <w:r w:rsidRPr="00255BD0">
        <w:instrText xml:space="preserve"> REF _Ref444581910 \r \h  \* MERGEFORMAT </w:instrText>
      </w:r>
      <w:r w:rsidRPr="00255BD0">
        <w:fldChar w:fldCharType="separate"/>
      </w:r>
      <w:r w:rsidR="00902F31">
        <w:t>12.4.11</w:t>
      </w:r>
      <w:r w:rsidRPr="00255BD0">
        <w:fldChar w:fldCharType="end"/>
      </w:r>
      <w:r>
        <w:t>.</w:t>
      </w:r>
    </w:p>
    <w:p w14:paraId="72100218" w14:textId="548DDCD3" w:rsidR="00C554BF" w:rsidRPr="00662094" w:rsidRDefault="00C554BF" w:rsidP="00C554BF">
      <w:pPr>
        <w:pStyle w:val="COTCOCLV3-ASDEFCON"/>
      </w:pPr>
      <w:r w:rsidRPr="00662094">
        <w:t>The Contractor shall not enter into a Subcontract if the terms of the Subcontract will result in the Contractor not complying with a requirement in clause</w:t>
      </w:r>
      <w:r>
        <w:t xml:space="preserve"> </w:t>
      </w:r>
      <w:r>
        <w:fldChar w:fldCharType="begin"/>
      </w:r>
      <w:r>
        <w:instrText xml:space="preserve"> REF _Ref13661898 \r \h </w:instrText>
      </w:r>
      <w:r>
        <w:fldChar w:fldCharType="separate"/>
      </w:r>
      <w:r w:rsidR="00902F31">
        <w:t>5</w:t>
      </w:r>
      <w:r>
        <w:fldChar w:fldCharType="end"/>
      </w:r>
      <w:r w:rsidRPr="00662094">
        <w:t>.</w:t>
      </w:r>
    </w:p>
    <w:p w14:paraId="6B2D3971" w14:textId="77777777" w:rsidR="00C554BF" w:rsidRPr="000C017B" w:rsidRDefault="00C554BF" w:rsidP="00C554BF">
      <w:pPr>
        <w:pStyle w:val="COTCOCLV3-ASDEFCON"/>
      </w:pPr>
      <w:r w:rsidRPr="00662094">
        <w:t>If a Subcontract is terminated, repudiated or rescinded, whether in relation to its terms or as a result of any legislation relating to bankruptcy, liquidation or official management, the Contractor shall promptly notify the Commonwealth Representative and shall complete the work under the Contract either itself or by engaging another Subcontractor.</w:t>
      </w:r>
    </w:p>
    <w:p w14:paraId="4101A574" w14:textId="6C1FD46E" w:rsidR="00C554BF" w:rsidRPr="00A3113C" w:rsidRDefault="00C554BF" w:rsidP="00C554BF">
      <w:pPr>
        <w:pStyle w:val="COTCOCLV3-ASDEFCON"/>
      </w:pPr>
      <w:r w:rsidRPr="00A3113C">
        <w:t xml:space="preserve">The Contractor </w:t>
      </w:r>
      <w:r>
        <w:t xml:space="preserve">acknowledges and </w:t>
      </w:r>
      <w:r w:rsidRPr="00A3113C">
        <w:t>shall inform its Subcontractors that the Commonwealth may be required to publicly disclose the Subcontractors’ participation in the performance of the Contract.</w:t>
      </w:r>
      <w:r>
        <w:t xml:space="preserve"> </w:t>
      </w:r>
      <w:r w:rsidR="003246BE">
        <w:t xml:space="preserve"> </w:t>
      </w:r>
      <w:r>
        <w:t>I</w:t>
      </w:r>
      <w:r w:rsidRPr="00A3113C">
        <w:t xml:space="preserve">f requested by the Commonwealth Representative, </w:t>
      </w:r>
      <w:r>
        <w:t xml:space="preserve">the Contractor </w:t>
      </w:r>
      <w:r w:rsidRPr="00A3113C">
        <w:t>shall provide the Commonwealth Representative with names of Subcontractors and cop</w:t>
      </w:r>
      <w:r>
        <w:t>ies</w:t>
      </w:r>
      <w:r w:rsidRPr="00A3113C">
        <w:t xml:space="preserve"> of Subcontract</w:t>
      </w:r>
      <w:r>
        <w:t>s</w:t>
      </w:r>
      <w:r w:rsidRPr="00A3113C">
        <w:t xml:space="preserve"> </w:t>
      </w:r>
      <w:r>
        <w:t>(</w:t>
      </w:r>
      <w:r w:rsidRPr="00A3113C">
        <w:t xml:space="preserve">which </w:t>
      </w:r>
      <w:r>
        <w:t>need not</w:t>
      </w:r>
      <w:r w:rsidRPr="00A3113C">
        <w:t xml:space="preserve"> contain prices</w:t>
      </w:r>
      <w:r>
        <w:t>) for this purpose</w:t>
      </w:r>
      <w:r w:rsidRPr="00A3113C">
        <w:t xml:space="preserve">. </w:t>
      </w:r>
      <w:r>
        <w:t xml:space="preserve"> </w:t>
      </w:r>
    </w:p>
    <w:p w14:paraId="7735214A" w14:textId="7B2D8446" w:rsidR="00C554BF" w:rsidRDefault="00C554BF" w:rsidP="00C554BF">
      <w:pPr>
        <w:pStyle w:val="COTCOCLV3-ASDEFCON"/>
        <w:rPr>
          <w:lang w:eastAsia="zh-CN"/>
        </w:rPr>
      </w:pPr>
      <w:r w:rsidRPr="00A3113C">
        <w:lastRenderedPageBreak/>
        <w:t xml:space="preserve">The Contractor shall not enter into a Subcontract with a Subcontractor named by the Workplace Gender Equality Agency as an employer currently not complying with the </w:t>
      </w:r>
      <w:r>
        <w:rPr>
          <w:i/>
        </w:rPr>
        <w:t>Workplace Gender Equality</w:t>
      </w:r>
      <w:r w:rsidRPr="00A3113C">
        <w:rPr>
          <w:i/>
        </w:rPr>
        <w:t xml:space="preserve"> Act </w:t>
      </w:r>
      <w:r>
        <w:rPr>
          <w:i/>
        </w:rPr>
        <w:t xml:space="preserve">2012 </w:t>
      </w:r>
      <w:r w:rsidRPr="000143AB">
        <w:t>(Cth)</w:t>
      </w:r>
      <w:r w:rsidRPr="00A3113C">
        <w:t>.</w:t>
      </w:r>
    </w:p>
    <w:p w14:paraId="7997BC62" w14:textId="094AD812" w:rsidR="00544618" w:rsidRDefault="00544618" w:rsidP="002C6F19">
      <w:pPr>
        <w:pStyle w:val="NoteToDrafters-ASDEFCON"/>
        <w:keepNext w:val="0"/>
        <w:widowControl w:val="0"/>
      </w:pPr>
      <w:r>
        <w:t>Note to drafters:</w:t>
      </w:r>
      <w:r w:rsidR="003246BE">
        <w:t xml:space="preserve"> </w:t>
      </w:r>
      <w:r>
        <w:t xml:space="preserve"> These clauses </w:t>
      </w:r>
      <w:r>
        <w:fldChar w:fldCharType="begin"/>
      </w:r>
      <w:r>
        <w:instrText xml:space="preserve"> REF _Ref80006161 \r \h  \* MERGEFORMAT </w:instrText>
      </w:r>
      <w:r>
        <w:fldChar w:fldCharType="separate"/>
      </w:r>
      <w:r w:rsidR="00902F31">
        <w:t>11.9.13</w:t>
      </w:r>
      <w:r>
        <w:fldChar w:fldCharType="end"/>
      </w:r>
      <w:r>
        <w:t xml:space="preserve"> to </w:t>
      </w:r>
      <w:r>
        <w:fldChar w:fldCharType="begin"/>
      </w:r>
      <w:r>
        <w:instrText xml:space="preserve"> REF _Ref83131268 \r \h </w:instrText>
      </w:r>
      <w:r>
        <w:fldChar w:fldCharType="separate"/>
      </w:r>
      <w:r w:rsidR="00902F31">
        <w:t>11.9.17</w:t>
      </w:r>
      <w:r>
        <w:fldChar w:fldCharType="end"/>
      </w:r>
      <w:r>
        <w:t xml:space="preserve"> must be included in the draft RFT in accordance with the Payment Times Procurement Connected Policy (PT PCP) if the procurement will be valued at over $4 million (inc GST).</w:t>
      </w:r>
      <w:r w:rsidR="003246BE">
        <w:t xml:space="preserve"> </w:t>
      </w:r>
      <w:r>
        <w:t xml:space="preserve"> If the value of the procurement is not known, it should be assumed for the purposes of the PT PCP, that the procurement is valued above $4 million (inc GST), unless it is reasonable to assume otherwise. </w:t>
      </w:r>
    </w:p>
    <w:p w14:paraId="4D22FD01" w14:textId="77777777" w:rsidR="00544618" w:rsidRDefault="00544618" w:rsidP="002C6F19">
      <w:pPr>
        <w:pStyle w:val="NoteToDrafters-ASDEFCON"/>
        <w:keepNext w:val="0"/>
        <w:widowControl w:val="0"/>
      </w:pPr>
      <w:r>
        <w:t>It is not mandatory to include this clause if any of the limitations at 2.1 of the PT PCP apply.  For example, this clause is not required to be included if the procurement is exempt from Division 2 of the CPRs under paragraph 2.6 of the CPRs (i.e. a Defence Exempt Procurement).</w:t>
      </w:r>
    </w:p>
    <w:p w14:paraId="479E0282" w14:textId="43F72D72" w:rsidR="00217FC3" w:rsidRDefault="00544618" w:rsidP="002C6F19">
      <w:pPr>
        <w:pStyle w:val="NoteToTenderers-ASDEFCON"/>
        <w:rPr>
          <w:rFonts w:cs="Arial"/>
          <w:szCs w:val="20"/>
        </w:rPr>
      </w:pPr>
      <w:r>
        <w:rPr>
          <w:rFonts w:cs="Arial"/>
          <w:szCs w:val="20"/>
        </w:rPr>
        <w:t>Note to tenderers:</w:t>
      </w:r>
      <w:r w:rsidR="003246BE">
        <w:rPr>
          <w:rFonts w:cs="Arial"/>
          <w:szCs w:val="20"/>
        </w:rPr>
        <w:t xml:space="preserve"> </w:t>
      </w:r>
      <w:r>
        <w:rPr>
          <w:rFonts w:cs="Arial"/>
          <w:szCs w:val="20"/>
        </w:rPr>
        <w:t xml:space="preserve"> The Payment Times Procurement Connected Policy (PT PCP) imposes obligations on large businesses who enter into a contract with the Commonwealth to pay invoices under their new Subcontracts (up to $1 million (inc GST)) within 20 days. </w:t>
      </w:r>
      <w:r w:rsidR="003246BE">
        <w:rPr>
          <w:rFonts w:cs="Arial"/>
          <w:szCs w:val="20"/>
        </w:rPr>
        <w:t xml:space="preserve"> </w:t>
      </w:r>
      <w:r>
        <w:rPr>
          <w:rFonts w:cs="Arial"/>
          <w:szCs w:val="20"/>
        </w:rPr>
        <w:t>Late payments of invoices in scope will incur interest.</w:t>
      </w:r>
      <w:r w:rsidR="003246BE">
        <w:rPr>
          <w:rFonts w:cs="Arial"/>
          <w:szCs w:val="20"/>
        </w:rPr>
        <w:t xml:space="preserve"> </w:t>
      </w:r>
      <w:r>
        <w:rPr>
          <w:rFonts w:cs="Arial"/>
          <w:szCs w:val="20"/>
        </w:rPr>
        <w:t xml:space="preserve"> Further information about the Payment Times Procurement Connected Policy is available from the Department of Treasury at</w:t>
      </w:r>
      <w:r w:rsidR="00217FC3">
        <w:rPr>
          <w:rFonts w:cs="Arial"/>
          <w:szCs w:val="20"/>
        </w:rPr>
        <w:t>:</w:t>
      </w:r>
    </w:p>
    <w:p w14:paraId="66D07162" w14:textId="174FF04D" w:rsidR="00217FC3" w:rsidRDefault="006C0EDA" w:rsidP="006B2C30">
      <w:pPr>
        <w:pStyle w:val="NoteToTenderersBullets-ASDEFCON"/>
      </w:pPr>
      <w:hyperlink r:id="rId30" w:history="1">
        <w:r w:rsidR="006B2C30" w:rsidRPr="00714070">
          <w:rPr>
            <w:rStyle w:val="Hyperlink"/>
            <w:rFonts w:cs="Arial"/>
          </w:rPr>
          <w:t>https://treasury.gov.au/small-business/payment-times-procurement-connected-policy</w:t>
        </w:r>
      </w:hyperlink>
      <w:r w:rsidR="006B2C30">
        <w:t>.</w:t>
      </w:r>
    </w:p>
    <w:p w14:paraId="5250DD83" w14:textId="01CB1425" w:rsidR="00544618" w:rsidRDefault="00544618" w:rsidP="002C6F19">
      <w:pPr>
        <w:pStyle w:val="NoteToTenderers-ASDEFCON"/>
        <w:rPr>
          <w:rFonts w:cs="Arial"/>
          <w:szCs w:val="20"/>
        </w:rPr>
      </w:pPr>
      <w:r>
        <w:rPr>
          <w:rFonts w:cs="Arial"/>
          <w:szCs w:val="20"/>
        </w:rPr>
        <w:t xml:space="preserve">The PT PCP complements the Government Supplier Pay on Time or Pay Interest Policy. </w:t>
      </w:r>
    </w:p>
    <w:p w14:paraId="034ED5BE" w14:textId="77777777" w:rsidR="00544618" w:rsidRDefault="00544618" w:rsidP="002C6F19">
      <w:pPr>
        <w:keepNext/>
        <w:shd w:val="pct15" w:color="auto" w:fill="auto"/>
        <w:rPr>
          <w:rFonts w:cs="Arial"/>
          <w:b/>
          <w:i/>
          <w:color w:val="000000"/>
          <w:szCs w:val="20"/>
        </w:rPr>
      </w:pPr>
      <w:r>
        <w:rPr>
          <w:rFonts w:cs="Arial"/>
          <w:b/>
          <w:i/>
          <w:color w:val="000000"/>
          <w:szCs w:val="20"/>
        </w:rPr>
        <w:t>The following clauses will be included in the Contract if:</w:t>
      </w:r>
    </w:p>
    <w:p w14:paraId="026A83C3" w14:textId="49F1B0C9" w:rsidR="00544618" w:rsidRDefault="00544618" w:rsidP="00087A20">
      <w:pPr>
        <w:pStyle w:val="NoteToTenderersBullets-ASDEFCON"/>
        <w:rPr>
          <w:rFonts w:cs="Arial"/>
          <w:b w:val="0"/>
          <w:i w:val="0"/>
        </w:rPr>
      </w:pPr>
      <w:r>
        <w:rPr>
          <w:rFonts w:cs="Arial"/>
        </w:rPr>
        <w:t xml:space="preserve">the </w:t>
      </w:r>
      <w:r w:rsidRPr="00087A20">
        <w:t>Tenderer</w:t>
      </w:r>
      <w:r>
        <w:rPr>
          <w:rFonts w:cs="Arial"/>
        </w:rPr>
        <w:t xml:space="preserve"> is a Reporting Entity as at the date of its tender response; and</w:t>
      </w:r>
    </w:p>
    <w:p w14:paraId="4B4D89FC" w14:textId="119B4A2B" w:rsidR="00544618" w:rsidRDefault="00544618" w:rsidP="00087A20">
      <w:pPr>
        <w:pStyle w:val="NoteToTenderersBullets-ASDEFCON"/>
        <w:rPr>
          <w:rFonts w:cs="Arial"/>
          <w:b w:val="0"/>
          <w:i w:val="0"/>
        </w:rPr>
      </w:pPr>
      <w:r>
        <w:rPr>
          <w:rFonts w:cs="Arial"/>
        </w:rPr>
        <w:t>the value of the Contract is above $4 million (inc GST) as at contract execution.</w:t>
      </w:r>
    </w:p>
    <w:p w14:paraId="78B37795" w14:textId="77777777" w:rsidR="00544618" w:rsidRDefault="00544618" w:rsidP="00544618">
      <w:pPr>
        <w:pStyle w:val="COTCOCLV3-ASDEFCON"/>
      </w:pPr>
      <w:bookmarkStart w:id="3486" w:name="_Ref53398249"/>
      <w:bookmarkStart w:id="3487" w:name="_Toc63437081"/>
      <w:bookmarkStart w:id="3488" w:name="_Ref80006161"/>
      <w:bookmarkStart w:id="3489" w:name="_Ref52997197"/>
      <w:bookmarkStart w:id="3490" w:name="_Ref53044814"/>
      <w:r>
        <w:t xml:space="preserve">The Contractor shall </w:t>
      </w:r>
      <w:bookmarkEnd w:id="3486"/>
      <w:r>
        <w:t>comply with the Payment Times Procurement Connected Policy (PT PCP</w:t>
      </w:r>
      <w:bookmarkEnd w:id="3487"/>
      <w:r>
        <w:t>), including the obligation to provide and comply with a PT PCP Remediation Plan (as defined in the PT PCP) when required to do so by the PT PCP Policy Team.</w:t>
      </w:r>
      <w:bookmarkEnd w:id="3488"/>
    </w:p>
    <w:p w14:paraId="17FF8F09" w14:textId="6BEC061F" w:rsidR="00544618" w:rsidRDefault="00544618" w:rsidP="00544618">
      <w:pPr>
        <w:pStyle w:val="COTCOCLV3-ASDEFCON"/>
      </w:pPr>
      <w:bookmarkStart w:id="3491" w:name="_Ref80004770"/>
      <w:bookmarkEnd w:id="3489"/>
      <w:r>
        <w:t xml:space="preserve">If the Contractor enters into a PT PCP Subcontract, the Contractor shall include in that </w:t>
      </w:r>
      <w:r w:rsidR="006C669A">
        <w:t>S</w:t>
      </w:r>
      <w:r>
        <w:t>ubcontract:</w:t>
      </w:r>
      <w:bookmarkEnd w:id="3491"/>
    </w:p>
    <w:p w14:paraId="421F0225" w14:textId="77777777" w:rsidR="00544618" w:rsidRDefault="00544618" w:rsidP="00544618">
      <w:pPr>
        <w:pStyle w:val="COTCOCLV4-ASDEFCON"/>
      </w:pPr>
      <w:r>
        <w:t>a requirement for the Contractor to pay the PT PCP Subcontractor:</w:t>
      </w:r>
      <w:bookmarkEnd w:id="3490"/>
    </w:p>
    <w:p w14:paraId="3AA20FEC" w14:textId="77777777" w:rsidR="00544618" w:rsidRDefault="00544618" w:rsidP="00544618">
      <w:pPr>
        <w:pStyle w:val="COTCOCLV5-ASDEFCON"/>
      </w:pPr>
      <w:bookmarkStart w:id="3492" w:name="_Ref52997139"/>
      <w:r>
        <w:t>within 20 days after the acknowledgement of the satisfactory delivery of the goods or services and receipt of a Correctly Rendered Invoice, provided that this does not affect any other obligation to comply with applicable legislation that provides for a shorter payment period; and</w:t>
      </w:r>
      <w:bookmarkEnd w:id="3492"/>
    </w:p>
    <w:p w14:paraId="76499956" w14:textId="3EAC51F2" w:rsidR="00544618" w:rsidRDefault="00544618" w:rsidP="00544618">
      <w:pPr>
        <w:pStyle w:val="COTCOCLV5-ASDEFCON"/>
      </w:pPr>
      <w:bookmarkStart w:id="3493" w:name="_Ref53043442"/>
      <w:bookmarkStart w:id="3494" w:name="_Ref53390681"/>
      <w:bookmarkStart w:id="3495" w:name="_Ref53208738"/>
      <w:r>
        <w:t xml:space="preserve">subject to clause </w:t>
      </w:r>
      <w:r>
        <w:fldChar w:fldCharType="begin"/>
      </w:r>
      <w:r>
        <w:instrText xml:space="preserve"> REF _Ref81495624 \r \h </w:instrText>
      </w:r>
      <w:r>
        <w:fldChar w:fldCharType="separate"/>
      </w:r>
      <w:r w:rsidR="00902F31">
        <w:t>11.9.16</w:t>
      </w:r>
      <w:r>
        <w:fldChar w:fldCharType="end"/>
      </w:r>
      <w:r>
        <w:t xml:space="preserve">, for payments made by the Contractor after the payment is due, the unpaid amount plus interest on the unpaid amount calculated in accordance with </w:t>
      </w:r>
      <w:bookmarkEnd w:id="3493"/>
      <w:r>
        <w:t xml:space="preserve">the formula for late payments at clause </w:t>
      </w:r>
      <w:r>
        <w:fldChar w:fldCharType="begin"/>
      </w:r>
      <w:r>
        <w:instrText xml:space="preserve"> REF _Ref337205599 \r \h </w:instrText>
      </w:r>
      <w:r>
        <w:fldChar w:fldCharType="separate"/>
      </w:r>
      <w:r w:rsidR="00902F31">
        <w:t>7.10</w:t>
      </w:r>
      <w:r>
        <w:fldChar w:fldCharType="end"/>
      </w:r>
      <w:r>
        <w:rPr>
          <w:bCs/>
        </w:rPr>
        <w:t>;</w:t>
      </w:r>
      <w:bookmarkEnd w:id="3494"/>
      <w:r>
        <w:t xml:space="preserve"> </w:t>
      </w:r>
    </w:p>
    <w:bookmarkEnd w:id="3495"/>
    <w:p w14:paraId="008C78D3" w14:textId="24F1C6EA" w:rsidR="00544618" w:rsidRDefault="00544618" w:rsidP="00544618">
      <w:pPr>
        <w:pStyle w:val="COTCOCLV4-ASDEFCON"/>
      </w:pPr>
      <w:r>
        <w:t xml:space="preserve">a statement that the PT PCP applies to that </w:t>
      </w:r>
      <w:r w:rsidR="00E963E7">
        <w:t>S</w:t>
      </w:r>
      <w:r>
        <w:t xml:space="preserve">ubcontract; </w:t>
      </w:r>
    </w:p>
    <w:p w14:paraId="2803DE71" w14:textId="2070ED6C" w:rsidR="00544618" w:rsidRDefault="00544618" w:rsidP="00544618">
      <w:pPr>
        <w:pStyle w:val="COTCOCLV4-ASDEFCON"/>
      </w:pPr>
      <w:bookmarkStart w:id="3496" w:name="_Ref80617322"/>
      <w:r>
        <w:t xml:space="preserve">a statement that the </w:t>
      </w:r>
      <w:r w:rsidR="006C669A">
        <w:t>S</w:t>
      </w:r>
      <w:r>
        <w:t>ubcontractor may make a complaint to the PT PCP Policy Team in accordance with the PT PCP if there has been non</w:t>
      </w:r>
      <w:r>
        <w:noBreakHyphen/>
        <w:t xml:space="preserve">compliance with the requirements of this clause </w:t>
      </w:r>
      <w:r>
        <w:fldChar w:fldCharType="begin"/>
      </w:r>
      <w:r>
        <w:instrText xml:space="preserve"> REF _Ref80004770 \r \h </w:instrText>
      </w:r>
      <w:r>
        <w:fldChar w:fldCharType="separate"/>
      </w:r>
      <w:r w:rsidR="00902F31">
        <w:t>11.9.14</w:t>
      </w:r>
      <w:r>
        <w:fldChar w:fldCharType="end"/>
      </w:r>
      <w:r>
        <w:rPr>
          <w:bCs/>
          <w:iCs/>
        </w:rPr>
        <w:t xml:space="preserve">; </w:t>
      </w:r>
      <w:bookmarkEnd w:id="3496"/>
    </w:p>
    <w:p w14:paraId="377959D6" w14:textId="6C05A20F" w:rsidR="00544618" w:rsidRDefault="00544618" w:rsidP="00544618">
      <w:pPr>
        <w:pStyle w:val="COTCOCLV4-ASDEFCON"/>
      </w:pPr>
      <w:r>
        <w:t xml:space="preserve">a statement that the Contractor must respond to any complaint of non-compliance made by the </w:t>
      </w:r>
      <w:r w:rsidR="006C669A">
        <w:t>S</w:t>
      </w:r>
      <w:r>
        <w:t xml:space="preserve">ubcontractor under clause </w:t>
      </w:r>
      <w:r>
        <w:fldChar w:fldCharType="begin"/>
      </w:r>
      <w:r>
        <w:instrText xml:space="preserve"> REF _Ref80617322 \w \h </w:instrText>
      </w:r>
      <w:r>
        <w:fldChar w:fldCharType="separate"/>
      </w:r>
      <w:r w:rsidR="00902F31">
        <w:t>11.9.14c</w:t>
      </w:r>
      <w:r>
        <w:fldChar w:fldCharType="end"/>
      </w:r>
      <w:r>
        <w:t>;</w:t>
      </w:r>
      <w:r w:rsidR="002C6F19">
        <w:t xml:space="preserve"> and</w:t>
      </w:r>
    </w:p>
    <w:p w14:paraId="45784258" w14:textId="77777777" w:rsidR="00544618" w:rsidRDefault="00544618" w:rsidP="00544618">
      <w:pPr>
        <w:pStyle w:val="COTCOCLV4-ASDEFCON"/>
      </w:pPr>
      <w:r>
        <w:t>a statement that, if requested by the PT PCP Policy Team, the Contractor must complete a questionnaire in the form of Appendix C to the PT PCP.</w:t>
      </w:r>
    </w:p>
    <w:p w14:paraId="3195F2CD" w14:textId="4F908B85" w:rsidR="00544618" w:rsidRDefault="00544618" w:rsidP="00544618">
      <w:pPr>
        <w:pStyle w:val="COTCOCLV3-ASDEFCON"/>
      </w:pPr>
      <w:bookmarkStart w:id="3497" w:name="_Ref53390166"/>
      <w:r>
        <w:t xml:space="preserve">If the Contractor enters into a Reporting Entity Subcontract, the Contractor shall use reasonable endeavours to include in that </w:t>
      </w:r>
      <w:r w:rsidR="006C669A">
        <w:t>S</w:t>
      </w:r>
      <w:r>
        <w:t>ubcontract:</w:t>
      </w:r>
    </w:p>
    <w:p w14:paraId="60906B3A" w14:textId="07134FD2" w:rsidR="00544618" w:rsidRPr="00F02C15" w:rsidRDefault="00544618" w:rsidP="00544618">
      <w:pPr>
        <w:pStyle w:val="COTCOCLV4-ASDEFCON"/>
      </w:pPr>
      <w:r w:rsidRPr="00F02C15">
        <w:t xml:space="preserve">obligations equivalent to those in clause </w:t>
      </w:r>
      <w:r w:rsidRPr="00F02C15">
        <w:fldChar w:fldCharType="begin"/>
      </w:r>
      <w:r w:rsidRPr="00F02C15">
        <w:instrText xml:space="preserve"> REF _Ref80004770 \w \h </w:instrText>
      </w:r>
      <w:r w:rsidR="00F02C15" w:rsidRPr="00F02C15">
        <w:instrText xml:space="preserve"> \* MERGEFORMAT </w:instrText>
      </w:r>
      <w:r w:rsidRPr="00F02C15">
        <w:fldChar w:fldCharType="separate"/>
      </w:r>
      <w:r w:rsidR="00902F31">
        <w:t>11.9.14</w:t>
      </w:r>
      <w:r w:rsidRPr="00F02C15">
        <w:fldChar w:fldCharType="end"/>
      </w:r>
      <w:r w:rsidRPr="00F02C15">
        <w:t xml:space="preserve">; and </w:t>
      </w:r>
    </w:p>
    <w:p w14:paraId="1F6E7839" w14:textId="394BA9BF" w:rsidR="00544618" w:rsidRPr="00F02C15" w:rsidRDefault="00544618" w:rsidP="00544618">
      <w:pPr>
        <w:pStyle w:val="COTCOCLV4-ASDEFCON"/>
      </w:pPr>
      <w:bookmarkStart w:id="3498" w:name="_Ref80007088"/>
      <w:r w:rsidRPr="00F02C15">
        <w:t xml:space="preserve">a requirement that if the Reporting Entity Subcontractor in turn enters into a Reporting Entity Subcontract, then that </w:t>
      </w:r>
      <w:r w:rsidR="006C669A" w:rsidRPr="00F02C15">
        <w:t>S</w:t>
      </w:r>
      <w:r w:rsidRPr="00F02C15">
        <w:t>ubcontract shall include:</w:t>
      </w:r>
      <w:bookmarkEnd w:id="3498"/>
    </w:p>
    <w:p w14:paraId="6C06E89D" w14:textId="479B47D1" w:rsidR="00544618" w:rsidRPr="00F02C15" w:rsidRDefault="00544618" w:rsidP="00544618">
      <w:pPr>
        <w:pStyle w:val="COTCOCLV5-ASDEFCON"/>
      </w:pPr>
      <w:r w:rsidRPr="00F02C15">
        <w:t xml:space="preserve">obligations equivalent to those in clause </w:t>
      </w:r>
      <w:r w:rsidRPr="00F02C15">
        <w:fldChar w:fldCharType="begin"/>
      </w:r>
      <w:r w:rsidRPr="00F02C15">
        <w:instrText xml:space="preserve"> REF _Ref80004770 \w \h </w:instrText>
      </w:r>
      <w:r w:rsidR="00F02C15" w:rsidRPr="00F02C15">
        <w:instrText xml:space="preserve"> \* MERGEFORMAT </w:instrText>
      </w:r>
      <w:r w:rsidRPr="00F02C15">
        <w:fldChar w:fldCharType="separate"/>
      </w:r>
      <w:r w:rsidR="00902F31">
        <w:t>11.9.14</w:t>
      </w:r>
      <w:r w:rsidRPr="00F02C15">
        <w:fldChar w:fldCharType="end"/>
      </w:r>
      <w:r w:rsidRPr="00F02C15">
        <w:t>; and</w:t>
      </w:r>
    </w:p>
    <w:p w14:paraId="6016BAEE" w14:textId="585AE3B6" w:rsidR="00544618" w:rsidRPr="006C669A" w:rsidRDefault="00544618" w:rsidP="00544618">
      <w:pPr>
        <w:pStyle w:val="COTCOCLV5-ASDEFCON"/>
      </w:pPr>
      <w:r w:rsidRPr="00F02C15">
        <w:t xml:space="preserve">obligations equivalent to this clause </w:t>
      </w:r>
      <w:r w:rsidRPr="00F02C15">
        <w:fldChar w:fldCharType="begin"/>
      </w:r>
      <w:r w:rsidRPr="00F02C15">
        <w:instrText xml:space="preserve"> REF _Ref80007088 \w \h </w:instrText>
      </w:r>
      <w:r w:rsidR="00F02C15" w:rsidRPr="00F02C15">
        <w:instrText xml:space="preserve"> \* MERGEFORMAT </w:instrText>
      </w:r>
      <w:r w:rsidRPr="00F02C15">
        <w:fldChar w:fldCharType="separate"/>
      </w:r>
      <w:r w:rsidR="00902F31">
        <w:t>11.9.15b</w:t>
      </w:r>
      <w:r w:rsidRPr="00F02C15">
        <w:fldChar w:fldCharType="end"/>
      </w:r>
      <w:r w:rsidRPr="00F02C15">
        <w:t xml:space="preserve"> (such that the</w:t>
      </w:r>
      <w:r>
        <w:t xml:space="preserve"> obligations in this clause </w:t>
      </w:r>
      <w:r>
        <w:fldChar w:fldCharType="begin"/>
      </w:r>
      <w:r>
        <w:instrText xml:space="preserve"> REF _Ref80007088 \w \h </w:instrText>
      </w:r>
      <w:r>
        <w:fldChar w:fldCharType="separate"/>
      </w:r>
      <w:r w:rsidR="00902F31">
        <w:t>11.9.15b</w:t>
      </w:r>
      <w:r>
        <w:fldChar w:fldCharType="end"/>
      </w:r>
      <w:r>
        <w:t xml:space="preserve"> are to continue to be flowed down the supply chain to all Reporting Entity Subcontractors</w:t>
      </w:r>
      <w:r w:rsidRPr="006C669A">
        <w:t xml:space="preserve">). </w:t>
      </w:r>
    </w:p>
    <w:p w14:paraId="630E2BE1" w14:textId="661A5085" w:rsidR="00544618" w:rsidRDefault="00544618" w:rsidP="00544618">
      <w:pPr>
        <w:pStyle w:val="COTCOCLV3-ASDEFCON"/>
      </w:pPr>
      <w:bookmarkStart w:id="3499" w:name="_Ref80004640"/>
      <w:bookmarkStart w:id="3500" w:name="_Ref81495624"/>
      <w:bookmarkStart w:id="3501" w:name="_Ref53396737"/>
      <w:bookmarkEnd w:id="3497"/>
      <w:r>
        <w:lastRenderedPageBreak/>
        <w:t xml:space="preserve">The Contractor is not required to pay interest in accordance with clause </w:t>
      </w:r>
      <w:r>
        <w:fldChar w:fldCharType="begin"/>
      </w:r>
      <w:r>
        <w:instrText xml:space="preserve"> REF _Ref53390681 \w \h </w:instrText>
      </w:r>
      <w:r>
        <w:fldChar w:fldCharType="separate"/>
      </w:r>
      <w:r w:rsidR="00902F31">
        <w:t>11.9.14a(ii)</w:t>
      </w:r>
      <w:r>
        <w:fldChar w:fldCharType="end"/>
      </w:r>
      <w:r>
        <w:t xml:space="preserve"> if either:</w:t>
      </w:r>
      <w:bookmarkEnd w:id="3499"/>
      <w:bookmarkEnd w:id="3500"/>
    </w:p>
    <w:bookmarkEnd w:id="3501"/>
    <w:p w14:paraId="31B63466" w14:textId="77777777" w:rsidR="00544618" w:rsidRDefault="00544618" w:rsidP="00544618">
      <w:pPr>
        <w:pStyle w:val="COTCOCLV4-ASDEFCON"/>
      </w:pPr>
      <w:r>
        <w:t xml:space="preserve">the Commonwealth has failed to pay the Contractor in accordance with the timeframes and requirements under this Contract; or </w:t>
      </w:r>
    </w:p>
    <w:p w14:paraId="360508D8" w14:textId="77777777" w:rsidR="00544618" w:rsidRDefault="00544618" w:rsidP="00544618">
      <w:pPr>
        <w:pStyle w:val="COTCOCLV4-ASDEFCON"/>
      </w:pPr>
      <w:r>
        <w:t xml:space="preserve">the amount of the interest that would otherwise be payable is less than $100 (inc GST). </w:t>
      </w:r>
    </w:p>
    <w:p w14:paraId="7A310D7F" w14:textId="1D5E3172" w:rsidR="00544618" w:rsidRDefault="00544618" w:rsidP="00544618">
      <w:pPr>
        <w:pStyle w:val="COTCOCLV3-ASDEFCON"/>
      </w:pPr>
      <w:bookmarkStart w:id="3502" w:name="_Ref83131268"/>
      <w:r>
        <w:t xml:space="preserve">The Contractor agrees that if it is the subject of a complaint in relation to its compliance with clauses </w:t>
      </w:r>
      <w:r>
        <w:fldChar w:fldCharType="begin"/>
      </w:r>
      <w:r>
        <w:instrText xml:space="preserve"> REF _Ref80006161 \w \h </w:instrText>
      </w:r>
      <w:r>
        <w:fldChar w:fldCharType="separate"/>
      </w:r>
      <w:r w:rsidR="00902F31">
        <w:t>11.9.13</w:t>
      </w:r>
      <w:r>
        <w:fldChar w:fldCharType="end"/>
      </w:r>
      <w:r>
        <w:t xml:space="preserve"> to </w:t>
      </w:r>
      <w:r>
        <w:fldChar w:fldCharType="begin"/>
      </w:r>
      <w:r>
        <w:instrText xml:space="preserve"> REF _Ref81495624 \r \h </w:instrText>
      </w:r>
      <w:r>
        <w:fldChar w:fldCharType="separate"/>
      </w:r>
      <w:r w:rsidR="00902F31">
        <w:t>11.9.16</w:t>
      </w:r>
      <w:r>
        <w:fldChar w:fldCharType="end"/>
      </w:r>
      <w:r>
        <w:t>, or the associated payment provisions of a PT PCP Subcontract, the Contractor shall:</w:t>
      </w:r>
      <w:bookmarkEnd w:id="3502"/>
      <w:r>
        <w:t xml:space="preserve"> </w:t>
      </w:r>
    </w:p>
    <w:p w14:paraId="46DFC8D5" w14:textId="42C44008" w:rsidR="00544618" w:rsidRDefault="00544618" w:rsidP="00544618">
      <w:pPr>
        <w:pStyle w:val="COTCOCLV4-ASDEFCON"/>
      </w:pPr>
      <w:r>
        <w:t xml:space="preserve">not take any prejudicial action against the complainant due to the complaint or any investigation or inquiry in relation to the complaint; and </w:t>
      </w:r>
    </w:p>
    <w:p w14:paraId="1C386CC4" w14:textId="770285F2" w:rsidR="00544618" w:rsidRDefault="00544618" w:rsidP="002A1EDE">
      <w:pPr>
        <w:pStyle w:val="COTCOCLV4-ASDEFCON"/>
        <w:rPr>
          <w:lang w:eastAsia="zh-CN"/>
        </w:rPr>
      </w:pPr>
      <w:r>
        <w:t>cooperate in good faith with the PT PCP Policy Team in connection with any investigation or inquiry and any attempt to resolve the complaint.</w:t>
      </w:r>
    </w:p>
    <w:p w14:paraId="4C4AFF08" w14:textId="5E5EE59A" w:rsidR="00C554BF" w:rsidRPr="00A3113C" w:rsidRDefault="00C554BF">
      <w:pPr>
        <w:pStyle w:val="COTCOCLV2-ASDEFCON"/>
      </w:pPr>
      <w:bookmarkStart w:id="3503" w:name="_Ref13230824"/>
      <w:bookmarkStart w:id="3504" w:name="_Toc226018933"/>
      <w:r w:rsidRPr="00A3113C">
        <w:t>Defence Security (Core)</w:t>
      </w:r>
      <w:bookmarkEnd w:id="3503"/>
      <w:bookmarkEnd w:id="3504"/>
    </w:p>
    <w:p w14:paraId="5F210CD5" w14:textId="77777777" w:rsidR="00AD7F1E" w:rsidRPr="00A3113C" w:rsidRDefault="00AD7F1E" w:rsidP="00AD7F1E">
      <w:pPr>
        <w:pStyle w:val="COTCOCLV3-ASDEFCON"/>
        <w:rPr>
          <w:lang w:eastAsia="zh-CN"/>
        </w:rPr>
      </w:pPr>
      <w:bookmarkStart w:id="3505" w:name="_Toc13464363"/>
      <w:bookmarkStart w:id="3506" w:name="_Toc13487508"/>
      <w:bookmarkStart w:id="3507" w:name="_Toc13658879"/>
      <w:bookmarkStart w:id="3508" w:name="_Toc14257977"/>
      <w:bookmarkStart w:id="3509" w:name="_Toc14434616"/>
      <w:bookmarkStart w:id="3510" w:name="_Toc14435038"/>
      <w:bookmarkStart w:id="3511" w:name="_Toc14435462"/>
      <w:bookmarkStart w:id="3512" w:name="_Toc14435883"/>
      <w:bookmarkStart w:id="3513" w:name="_Toc14436161"/>
      <w:bookmarkStart w:id="3514" w:name="_Toc14685976"/>
      <w:bookmarkStart w:id="3515" w:name="_Toc14689818"/>
      <w:bookmarkStart w:id="3516" w:name="_Toc32556647"/>
      <w:bookmarkStart w:id="3517" w:name="_Toc35326467"/>
      <w:bookmarkStart w:id="3518" w:name="_Toc13464364"/>
      <w:bookmarkStart w:id="3519" w:name="_Toc13487509"/>
      <w:bookmarkStart w:id="3520" w:name="_Toc13658880"/>
      <w:bookmarkStart w:id="3521" w:name="_Toc14257978"/>
      <w:bookmarkStart w:id="3522" w:name="_Toc14434617"/>
      <w:bookmarkStart w:id="3523" w:name="_Toc14435039"/>
      <w:bookmarkStart w:id="3524" w:name="_Toc14435463"/>
      <w:bookmarkStart w:id="3525" w:name="_Toc14435884"/>
      <w:bookmarkStart w:id="3526" w:name="_Toc14436162"/>
      <w:bookmarkStart w:id="3527" w:name="_Toc14685977"/>
      <w:bookmarkStart w:id="3528" w:name="_Toc14689819"/>
      <w:bookmarkStart w:id="3529" w:name="_Toc32556648"/>
      <w:bookmarkStart w:id="3530" w:name="_Toc35326468"/>
      <w:bookmarkStart w:id="3531" w:name="_Toc13464365"/>
      <w:bookmarkStart w:id="3532" w:name="_Toc13487510"/>
      <w:bookmarkStart w:id="3533" w:name="_Toc13658881"/>
      <w:bookmarkStart w:id="3534" w:name="_Toc14257979"/>
      <w:bookmarkStart w:id="3535" w:name="_Toc14434618"/>
      <w:bookmarkStart w:id="3536" w:name="_Toc14435040"/>
      <w:bookmarkStart w:id="3537" w:name="_Toc14435464"/>
      <w:bookmarkStart w:id="3538" w:name="_Toc14435885"/>
      <w:bookmarkStart w:id="3539" w:name="_Toc14436163"/>
      <w:bookmarkStart w:id="3540" w:name="_Toc14685978"/>
      <w:bookmarkStart w:id="3541" w:name="_Toc14689820"/>
      <w:bookmarkStart w:id="3542" w:name="_Toc32556649"/>
      <w:bookmarkStart w:id="3543" w:name="_Toc35326469"/>
      <w:bookmarkStart w:id="3544" w:name="_Toc13464366"/>
      <w:bookmarkStart w:id="3545" w:name="_Toc13487511"/>
      <w:bookmarkStart w:id="3546" w:name="_Toc13658882"/>
      <w:bookmarkStart w:id="3547" w:name="_Toc14257980"/>
      <w:bookmarkStart w:id="3548" w:name="_Toc14434619"/>
      <w:bookmarkStart w:id="3549" w:name="_Toc14435041"/>
      <w:bookmarkStart w:id="3550" w:name="_Toc14435465"/>
      <w:bookmarkStart w:id="3551" w:name="_Toc14435886"/>
      <w:bookmarkStart w:id="3552" w:name="_Toc14436164"/>
      <w:bookmarkStart w:id="3553" w:name="_Toc14685979"/>
      <w:bookmarkStart w:id="3554" w:name="_Toc14689821"/>
      <w:bookmarkStart w:id="3555" w:name="_Toc32556650"/>
      <w:bookmarkStart w:id="3556" w:name="_Toc35326470"/>
      <w:bookmarkStart w:id="3557" w:name="_Toc13464367"/>
      <w:bookmarkStart w:id="3558" w:name="_Toc13487512"/>
      <w:bookmarkStart w:id="3559" w:name="_Toc13658883"/>
      <w:bookmarkStart w:id="3560" w:name="_Toc14257981"/>
      <w:bookmarkStart w:id="3561" w:name="_Toc14434620"/>
      <w:bookmarkStart w:id="3562" w:name="_Toc14435042"/>
      <w:bookmarkStart w:id="3563" w:name="_Toc14435466"/>
      <w:bookmarkStart w:id="3564" w:name="_Toc14435887"/>
      <w:bookmarkStart w:id="3565" w:name="_Toc14436165"/>
      <w:bookmarkStart w:id="3566" w:name="_Toc14685980"/>
      <w:bookmarkStart w:id="3567" w:name="_Toc14689822"/>
      <w:bookmarkStart w:id="3568" w:name="_Toc32556651"/>
      <w:bookmarkStart w:id="3569" w:name="_Toc35326471"/>
      <w:bookmarkStart w:id="3570" w:name="_Toc13464368"/>
      <w:bookmarkStart w:id="3571" w:name="_Toc13487513"/>
      <w:bookmarkStart w:id="3572" w:name="_Toc13658884"/>
      <w:bookmarkStart w:id="3573" w:name="_Toc14257982"/>
      <w:bookmarkStart w:id="3574" w:name="_Toc14434621"/>
      <w:bookmarkStart w:id="3575" w:name="_Toc14435043"/>
      <w:bookmarkStart w:id="3576" w:name="_Toc14435467"/>
      <w:bookmarkStart w:id="3577" w:name="_Toc14435888"/>
      <w:bookmarkStart w:id="3578" w:name="_Toc14436166"/>
      <w:bookmarkStart w:id="3579" w:name="_Toc14685981"/>
      <w:bookmarkStart w:id="3580" w:name="_Toc14689823"/>
      <w:bookmarkStart w:id="3581" w:name="_Toc32556652"/>
      <w:bookmarkStart w:id="3582" w:name="_Toc35326472"/>
      <w:bookmarkStart w:id="3583" w:name="_Toc13464369"/>
      <w:bookmarkStart w:id="3584" w:name="_Toc13487514"/>
      <w:bookmarkStart w:id="3585" w:name="_Toc13658885"/>
      <w:bookmarkStart w:id="3586" w:name="_Toc14257983"/>
      <w:bookmarkStart w:id="3587" w:name="_Toc14434622"/>
      <w:bookmarkStart w:id="3588" w:name="_Toc14435044"/>
      <w:bookmarkStart w:id="3589" w:name="_Toc14435468"/>
      <w:bookmarkStart w:id="3590" w:name="_Toc14435889"/>
      <w:bookmarkStart w:id="3591" w:name="_Toc14436167"/>
      <w:bookmarkStart w:id="3592" w:name="_Toc14685982"/>
      <w:bookmarkStart w:id="3593" w:name="_Toc14689824"/>
      <w:bookmarkStart w:id="3594" w:name="_Toc32556653"/>
      <w:bookmarkStart w:id="3595" w:name="_Toc35326473"/>
      <w:bookmarkStart w:id="3596" w:name="_Toc13464370"/>
      <w:bookmarkStart w:id="3597" w:name="_Toc13487515"/>
      <w:bookmarkStart w:id="3598" w:name="_Toc13658886"/>
      <w:bookmarkStart w:id="3599" w:name="_Toc14257984"/>
      <w:bookmarkStart w:id="3600" w:name="_Toc14434623"/>
      <w:bookmarkStart w:id="3601" w:name="_Toc14435045"/>
      <w:bookmarkStart w:id="3602" w:name="_Toc14435469"/>
      <w:bookmarkStart w:id="3603" w:name="_Toc14435890"/>
      <w:bookmarkStart w:id="3604" w:name="_Toc14436168"/>
      <w:bookmarkStart w:id="3605" w:name="_Toc14685983"/>
      <w:bookmarkStart w:id="3606" w:name="_Toc14689825"/>
      <w:bookmarkStart w:id="3607" w:name="_Toc32556654"/>
      <w:bookmarkStart w:id="3608" w:name="_Toc35326474"/>
      <w:bookmarkStart w:id="3609" w:name="_Toc13464371"/>
      <w:bookmarkStart w:id="3610" w:name="_Toc13487516"/>
      <w:bookmarkStart w:id="3611" w:name="_Toc13658887"/>
      <w:bookmarkStart w:id="3612" w:name="_Toc14257985"/>
      <w:bookmarkStart w:id="3613" w:name="_Toc14434624"/>
      <w:bookmarkStart w:id="3614" w:name="_Toc14435046"/>
      <w:bookmarkStart w:id="3615" w:name="_Toc14435470"/>
      <w:bookmarkStart w:id="3616" w:name="_Toc14435891"/>
      <w:bookmarkStart w:id="3617" w:name="_Toc14436169"/>
      <w:bookmarkStart w:id="3618" w:name="_Toc14685984"/>
      <w:bookmarkStart w:id="3619" w:name="_Toc14689826"/>
      <w:bookmarkStart w:id="3620" w:name="_Toc32556655"/>
      <w:bookmarkStart w:id="3621" w:name="_Toc35326475"/>
      <w:bookmarkStart w:id="3622" w:name="_Toc13464372"/>
      <w:bookmarkStart w:id="3623" w:name="_Toc13487517"/>
      <w:bookmarkStart w:id="3624" w:name="_Toc13658888"/>
      <w:bookmarkStart w:id="3625" w:name="_Toc14257986"/>
      <w:bookmarkStart w:id="3626" w:name="_Toc14434625"/>
      <w:bookmarkStart w:id="3627" w:name="_Toc14435047"/>
      <w:bookmarkStart w:id="3628" w:name="_Toc14435471"/>
      <w:bookmarkStart w:id="3629" w:name="_Toc14435892"/>
      <w:bookmarkStart w:id="3630" w:name="_Toc14436170"/>
      <w:bookmarkStart w:id="3631" w:name="_Toc14685985"/>
      <w:bookmarkStart w:id="3632" w:name="_Toc14689827"/>
      <w:bookmarkStart w:id="3633" w:name="_Toc32556656"/>
      <w:bookmarkStart w:id="3634" w:name="_Toc35326476"/>
      <w:bookmarkStart w:id="3635" w:name="_Toc13464373"/>
      <w:bookmarkStart w:id="3636" w:name="_Toc13487518"/>
      <w:bookmarkStart w:id="3637" w:name="_Toc13658889"/>
      <w:bookmarkStart w:id="3638" w:name="_Toc14257987"/>
      <w:bookmarkStart w:id="3639" w:name="_Toc14434626"/>
      <w:bookmarkStart w:id="3640" w:name="_Toc14435048"/>
      <w:bookmarkStart w:id="3641" w:name="_Toc14435472"/>
      <w:bookmarkStart w:id="3642" w:name="_Toc14435893"/>
      <w:bookmarkStart w:id="3643" w:name="_Toc14436171"/>
      <w:bookmarkStart w:id="3644" w:name="_Toc14685986"/>
      <w:bookmarkStart w:id="3645" w:name="_Toc14689828"/>
      <w:bookmarkStart w:id="3646" w:name="_Toc32556657"/>
      <w:bookmarkStart w:id="3647" w:name="_Toc35326477"/>
      <w:bookmarkStart w:id="3648" w:name="_Toc13464374"/>
      <w:bookmarkStart w:id="3649" w:name="_Toc13487519"/>
      <w:bookmarkStart w:id="3650" w:name="_Toc13658890"/>
      <w:bookmarkStart w:id="3651" w:name="_Toc14257988"/>
      <w:bookmarkStart w:id="3652" w:name="_Toc14434627"/>
      <w:bookmarkStart w:id="3653" w:name="_Toc14435049"/>
      <w:bookmarkStart w:id="3654" w:name="_Toc14435473"/>
      <w:bookmarkStart w:id="3655" w:name="_Toc14435894"/>
      <w:bookmarkStart w:id="3656" w:name="_Toc14436172"/>
      <w:bookmarkStart w:id="3657" w:name="_Toc14685987"/>
      <w:bookmarkStart w:id="3658" w:name="_Toc14689829"/>
      <w:bookmarkStart w:id="3659" w:name="_Toc32556658"/>
      <w:bookmarkStart w:id="3660" w:name="_Toc35326478"/>
      <w:bookmarkStart w:id="3661" w:name="_Toc13464375"/>
      <w:bookmarkStart w:id="3662" w:name="_Toc13487520"/>
      <w:bookmarkStart w:id="3663" w:name="_Toc13658891"/>
      <w:bookmarkStart w:id="3664" w:name="_Toc14257989"/>
      <w:bookmarkStart w:id="3665" w:name="_Toc14434628"/>
      <w:bookmarkStart w:id="3666" w:name="_Toc14435050"/>
      <w:bookmarkStart w:id="3667" w:name="_Toc14435474"/>
      <w:bookmarkStart w:id="3668" w:name="_Toc14435895"/>
      <w:bookmarkStart w:id="3669" w:name="_Toc14436173"/>
      <w:bookmarkStart w:id="3670" w:name="_Toc14685988"/>
      <w:bookmarkStart w:id="3671" w:name="_Toc14689830"/>
      <w:bookmarkStart w:id="3672" w:name="_Toc32556659"/>
      <w:bookmarkStart w:id="3673" w:name="_Toc35326479"/>
      <w:bookmarkStart w:id="3674" w:name="_Toc13464376"/>
      <w:bookmarkStart w:id="3675" w:name="_Toc13487521"/>
      <w:bookmarkStart w:id="3676" w:name="_Toc13658892"/>
      <w:bookmarkStart w:id="3677" w:name="_Toc14257990"/>
      <w:bookmarkStart w:id="3678" w:name="_Toc14434629"/>
      <w:bookmarkStart w:id="3679" w:name="_Toc14435051"/>
      <w:bookmarkStart w:id="3680" w:name="_Toc14435475"/>
      <w:bookmarkStart w:id="3681" w:name="_Toc14435896"/>
      <w:bookmarkStart w:id="3682" w:name="_Toc14436174"/>
      <w:bookmarkStart w:id="3683" w:name="_Toc14685989"/>
      <w:bookmarkStart w:id="3684" w:name="_Toc14689831"/>
      <w:bookmarkStart w:id="3685" w:name="_Toc32556660"/>
      <w:bookmarkStart w:id="3686" w:name="_Toc35326480"/>
      <w:bookmarkStart w:id="3687" w:name="_Toc338402318"/>
      <w:bookmarkStart w:id="3688" w:name="_Toc13464377"/>
      <w:bookmarkStart w:id="3689" w:name="_Toc13487522"/>
      <w:bookmarkStart w:id="3690" w:name="_Toc13658893"/>
      <w:bookmarkStart w:id="3691" w:name="_Toc14257991"/>
      <w:bookmarkStart w:id="3692" w:name="_Toc14434630"/>
      <w:bookmarkStart w:id="3693" w:name="_Toc14435052"/>
      <w:bookmarkStart w:id="3694" w:name="_Toc14435476"/>
      <w:bookmarkStart w:id="3695" w:name="_Toc14435897"/>
      <w:bookmarkStart w:id="3696" w:name="_Toc14436175"/>
      <w:bookmarkStart w:id="3697" w:name="_Toc14685990"/>
      <w:bookmarkStart w:id="3698" w:name="_Toc14689832"/>
      <w:bookmarkStart w:id="3699" w:name="_Toc32556661"/>
      <w:bookmarkStart w:id="3700" w:name="_Toc35326481"/>
      <w:bookmarkStart w:id="3701" w:name="_Toc13464378"/>
      <w:bookmarkStart w:id="3702" w:name="_Toc13487523"/>
      <w:bookmarkStart w:id="3703" w:name="_Toc13658894"/>
      <w:bookmarkStart w:id="3704" w:name="_Toc14257992"/>
      <w:bookmarkStart w:id="3705" w:name="_Toc14434631"/>
      <w:bookmarkStart w:id="3706" w:name="_Toc14435053"/>
      <w:bookmarkStart w:id="3707" w:name="_Toc14435477"/>
      <w:bookmarkStart w:id="3708" w:name="_Toc14435898"/>
      <w:bookmarkStart w:id="3709" w:name="_Toc14436176"/>
      <w:bookmarkStart w:id="3710" w:name="_Toc14685991"/>
      <w:bookmarkStart w:id="3711" w:name="_Toc14689833"/>
      <w:bookmarkStart w:id="3712" w:name="_Toc32556662"/>
      <w:bookmarkStart w:id="3713" w:name="_Toc35326482"/>
      <w:bookmarkStart w:id="3714" w:name="_Toc13464384"/>
      <w:bookmarkStart w:id="3715" w:name="_Toc13487529"/>
      <w:bookmarkStart w:id="3716" w:name="_Toc13658900"/>
      <w:bookmarkStart w:id="3717" w:name="_Toc14257998"/>
      <w:bookmarkStart w:id="3718" w:name="_Toc14434637"/>
      <w:bookmarkStart w:id="3719" w:name="_Toc14435059"/>
      <w:bookmarkStart w:id="3720" w:name="_Toc14435483"/>
      <w:bookmarkStart w:id="3721" w:name="_Toc14435904"/>
      <w:bookmarkStart w:id="3722" w:name="_Toc14436182"/>
      <w:bookmarkStart w:id="3723" w:name="_Toc14685997"/>
      <w:bookmarkStart w:id="3724" w:name="_Toc14689839"/>
      <w:bookmarkStart w:id="3725" w:name="_Toc32556668"/>
      <w:bookmarkStart w:id="3726" w:name="_Toc35326488"/>
      <w:bookmarkStart w:id="3727" w:name="_Toc332622211"/>
      <w:bookmarkStart w:id="3728" w:name="_Toc13464388"/>
      <w:bookmarkStart w:id="3729" w:name="_Toc13487533"/>
      <w:bookmarkStart w:id="3730" w:name="_Toc13658904"/>
      <w:bookmarkStart w:id="3731" w:name="_Toc14258002"/>
      <w:bookmarkStart w:id="3732" w:name="_Toc14434641"/>
      <w:bookmarkStart w:id="3733" w:name="_Toc14435063"/>
      <w:bookmarkStart w:id="3734" w:name="_Toc14435487"/>
      <w:bookmarkStart w:id="3735" w:name="_Toc14435908"/>
      <w:bookmarkStart w:id="3736" w:name="_Toc14436186"/>
      <w:bookmarkStart w:id="3737" w:name="_Toc14686001"/>
      <w:bookmarkStart w:id="3738" w:name="_Toc14689843"/>
      <w:bookmarkStart w:id="3739" w:name="_Toc32556672"/>
      <w:bookmarkStart w:id="3740" w:name="_Toc35326492"/>
      <w:bookmarkStart w:id="3741" w:name="_Toc13464389"/>
      <w:bookmarkStart w:id="3742" w:name="_Toc13487534"/>
      <w:bookmarkStart w:id="3743" w:name="_Toc13658905"/>
      <w:bookmarkStart w:id="3744" w:name="_Toc14258003"/>
      <w:bookmarkStart w:id="3745" w:name="_Toc14434642"/>
      <w:bookmarkStart w:id="3746" w:name="_Toc14435064"/>
      <w:bookmarkStart w:id="3747" w:name="_Toc14435488"/>
      <w:bookmarkStart w:id="3748" w:name="_Toc14435909"/>
      <w:bookmarkStart w:id="3749" w:name="_Toc14436187"/>
      <w:bookmarkStart w:id="3750" w:name="_Toc14686002"/>
      <w:bookmarkStart w:id="3751" w:name="_Toc14689844"/>
      <w:bookmarkStart w:id="3752" w:name="_Toc32556673"/>
      <w:bookmarkStart w:id="3753" w:name="_Toc35326493"/>
      <w:bookmarkStart w:id="3754" w:name="_Toc13464390"/>
      <w:bookmarkStart w:id="3755" w:name="_Toc13487535"/>
      <w:bookmarkStart w:id="3756" w:name="_Toc13658906"/>
      <w:bookmarkStart w:id="3757" w:name="_Toc14258004"/>
      <w:bookmarkStart w:id="3758" w:name="_Toc14434643"/>
      <w:bookmarkStart w:id="3759" w:name="_Toc14435065"/>
      <w:bookmarkStart w:id="3760" w:name="_Toc14435489"/>
      <w:bookmarkStart w:id="3761" w:name="_Toc14435910"/>
      <w:bookmarkStart w:id="3762" w:name="_Toc14436188"/>
      <w:bookmarkStart w:id="3763" w:name="_Toc14686003"/>
      <w:bookmarkStart w:id="3764" w:name="_Toc14689845"/>
      <w:bookmarkStart w:id="3765" w:name="_Toc32556674"/>
      <w:bookmarkStart w:id="3766" w:name="_Toc35326494"/>
      <w:bookmarkStart w:id="3767" w:name="_Toc13464391"/>
      <w:bookmarkStart w:id="3768" w:name="_Toc13487536"/>
      <w:bookmarkStart w:id="3769" w:name="_Toc13658907"/>
      <w:bookmarkStart w:id="3770" w:name="_Toc14258005"/>
      <w:bookmarkStart w:id="3771" w:name="_Toc14434644"/>
      <w:bookmarkStart w:id="3772" w:name="_Toc14435066"/>
      <w:bookmarkStart w:id="3773" w:name="_Toc14435490"/>
      <w:bookmarkStart w:id="3774" w:name="_Toc14435911"/>
      <w:bookmarkStart w:id="3775" w:name="_Toc14436189"/>
      <w:bookmarkStart w:id="3776" w:name="_Toc14686004"/>
      <w:bookmarkStart w:id="3777" w:name="_Toc14689846"/>
      <w:bookmarkStart w:id="3778" w:name="_Toc32556675"/>
      <w:bookmarkStart w:id="3779" w:name="_Toc35326495"/>
      <w:bookmarkStart w:id="3780" w:name="_Toc13464392"/>
      <w:bookmarkStart w:id="3781" w:name="_Toc13487537"/>
      <w:bookmarkStart w:id="3782" w:name="_Toc13658908"/>
      <w:bookmarkStart w:id="3783" w:name="_Toc14258006"/>
      <w:bookmarkStart w:id="3784" w:name="_Toc14434645"/>
      <w:bookmarkStart w:id="3785" w:name="_Toc14435067"/>
      <w:bookmarkStart w:id="3786" w:name="_Toc14435491"/>
      <w:bookmarkStart w:id="3787" w:name="_Toc14435912"/>
      <w:bookmarkStart w:id="3788" w:name="_Toc14436190"/>
      <w:bookmarkStart w:id="3789" w:name="_Toc14686005"/>
      <w:bookmarkStart w:id="3790" w:name="_Toc14689847"/>
      <w:bookmarkStart w:id="3791" w:name="_Toc32556676"/>
      <w:bookmarkStart w:id="3792" w:name="_Toc35326496"/>
      <w:bookmarkStart w:id="3793" w:name="_Toc13464393"/>
      <w:bookmarkStart w:id="3794" w:name="_Toc13487538"/>
      <w:bookmarkStart w:id="3795" w:name="_Toc13658909"/>
      <w:bookmarkStart w:id="3796" w:name="_Toc14258007"/>
      <w:bookmarkStart w:id="3797" w:name="_Toc14434646"/>
      <w:bookmarkStart w:id="3798" w:name="_Toc14435068"/>
      <w:bookmarkStart w:id="3799" w:name="_Toc14435492"/>
      <w:bookmarkStart w:id="3800" w:name="_Toc14435913"/>
      <w:bookmarkStart w:id="3801" w:name="_Toc14436191"/>
      <w:bookmarkStart w:id="3802" w:name="_Toc14686006"/>
      <w:bookmarkStart w:id="3803" w:name="_Toc14689848"/>
      <w:bookmarkStart w:id="3804" w:name="_Toc32556677"/>
      <w:bookmarkStart w:id="3805" w:name="_Toc35326497"/>
      <w:bookmarkStart w:id="3806" w:name="_Toc13464394"/>
      <w:bookmarkStart w:id="3807" w:name="_Toc13487539"/>
      <w:bookmarkStart w:id="3808" w:name="_Toc13658910"/>
      <w:bookmarkStart w:id="3809" w:name="_Toc14258008"/>
      <w:bookmarkStart w:id="3810" w:name="_Toc14434647"/>
      <w:bookmarkStart w:id="3811" w:name="_Toc14435069"/>
      <w:bookmarkStart w:id="3812" w:name="_Toc14435493"/>
      <w:bookmarkStart w:id="3813" w:name="_Toc14435914"/>
      <w:bookmarkStart w:id="3814" w:name="_Toc14436192"/>
      <w:bookmarkStart w:id="3815" w:name="_Toc14686007"/>
      <w:bookmarkStart w:id="3816" w:name="_Toc14689849"/>
      <w:bookmarkStart w:id="3817" w:name="_Toc32556678"/>
      <w:bookmarkStart w:id="3818" w:name="_Toc35326498"/>
      <w:bookmarkStart w:id="3819" w:name="_Toc13464395"/>
      <w:bookmarkStart w:id="3820" w:name="_Toc13487540"/>
      <w:bookmarkStart w:id="3821" w:name="_Toc13658911"/>
      <w:bookmarkStart w:id="3822" w:name="_Toc14258009"/>
      <w:bookmarkStart w:id="3823" w:name="_Toc14434648"/>
      <w:bookmarkStart w:id="3824" w:name="_Toc14435070"/>
      <w:bookmarkStart w:id="3825" w:name="_Toc14435494"/>
      <w:bookmarkStart w:id="3826" w:name="_Toc14435915"/>
      <w:bookmarkStart w:id="3827" w:name="_Toc14436193"/>
      <w:bookmarkStart w:id="3828" w:name="_Toc14686008"/>
      <w:bookmarkStart w:id="3829" w:name="_Toc14689850"/>
      <w:bookmarkStart w:id="3830" w:name="_Toc32556679"/>
      <w:bookmarkStart w:id="3831" w:name="_Toc35326499"/>
      <w:bookmarkStart w:id="3832" w:name="_Toc13464396"/>
      <w:bookmarkStart w:id="3833" w:name="_Toc13487541"/>
      <w:bookmarkStart w:id="3834" w:name="_Toc13658912"/>
      <w:bookmarkStart w:id="3835" w:name="_Toc14258010"/>
      <w:bookmarkStart w:id="3836" w:name="_Toc14434649"/>
      <w:bookmarkStart w:id="3837" w:name="_Toc14435071"/>
      <w:bookmarkStart w:id="3838" w:name="_Toc14435495"/>
      <w:bookmarkStart w:id="3839" w:name="_Toc14435916"/>
      <w:bookmarkStart w:id="3840" w:name="_Toc14436194"/>
      <w:bookmarkStart w:id="3841" w:name="_Toc14686009"/>
      <w:bookmarkStart w:id="3842" w:name="_Toc14689851"/>
      <w:bookmarkStart w:id="3843" w:name="_Toc32556680"/>
      <w:bookmarkStart w:id="3844" w:name="_Toc35326500"/>
      <w:bookmarkStart w:id="3845" w:name="_Toc13464397"/>
      <w:bookmarkStart w:id="3846" w:name="_Toc13487542"/>
      <w:bookmarkStart w:id="3847" w:name="_Toc13658913"/>
      <w:bookmarkStart w:id="3848" w:name="_Toc14258011"/>
      <w:bookmarkStart w:id="3849" w:name="_Toc14434650"/>
      <w:bookmarkStart w:id="3850" w:name="_Toc14435072"/>
      <w:bookmarkStart w:id="3851" w:name="_Toc14435496"/>
      <w:bookmarkStart w:id="3852" w:name="_Toc14435917"/>
      <w:bookmarkStart w:id="3853" w:name="_Toc14436195"/>
      <w:bookmarkStart w:id="3854" w:name="_Toc14686010"/>
      <w:bookmarkStart w:id="3855" w:name="_Toc14689852"/>
      <w:bookmarkStart w:id="3856" w:name="_Toc32556681"/>
      <w:bookmarkStart w:id="3857" w:name="_Toc35326501"/>
      <w:bookmarkStart w:id="3858" w:name="_Toc13464401"/>
      <w:bookmarkStart w:id="3859" w:name="_Toc13487546"/>
      <w:bookmarkStart w:id="3860" w:name="_Toc13658917"/>
      <w:bookmarkStart w:id="3861" w:name="_Toc14258015"/>
      <w:bookmarkEnd w:id="3163"/>
      <w:bookmarkEnd w:id="3164"/>
      <w:bookmarkEnd w:id="3165"/>
      <w:bookmarkEnd w:id="3468"/>
      <w:bookmarkEnd w:id="3481"/>
      <w:bookmarkEnd w:id="3482"/>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r w:rsidRPr="00A3113C">
        <w:rPr>
          <w:lang w:eastAsia="zh-CN"/>
        </w:rPr>
        <w:t xml:space="preserve">If the Contractor </w:t>
      </w:r>
      <w:r>
        <w:rPr>
          <w:lang w:eastAsia="zh-CN"/>
        </w:rPr>
        <w:t xml:space="preserve">or Contractor Personnel </w:t>
      </w:r>
      <w:r w:rsidRPr="00A3113C">
        <w:rPr>
          <w:lang w:eastAsia="zh-CN"/>
        </w:rPr>
        <w:t>require access to any Commonwealth Premises under the control or responsibility of Defence, the Contractor shall:</w:t>
      </w:r>
    </w:p>
    <w:p w14:paraId="11F63FF1" w14:textId="77777777" w:rsidR="00AD7F1E" w:rsidRPr="00A3113C" w:rsidRDefault="00AD7F1E" w:rsidP="00AD7F1E">
      <w:pPr>
        <w:pStyle w:val="COTCOCLV4-ASDEFCON"/>
        <w:rPr>
          <w:lang w:eastAsia="zh-CN"/>
        </w:rPr>
      </w:pPr>
      <w:r w:rsidRPr="00A3113C">
        <w:rPr>
          <w:lang w:eastAsia="zh-CN"/>
        </w:rPr>
        <w:t xml:space="preserve">comply with any security requirements (including those contained in the </w:t>
      </w:r>
      <w:r>
        <w:rPr>
          <w:lang w:eastAsia="zh-CN"/>
        </w:rPr>
        <w:t>Defence Security Principles Framework (DSPF))</w:t>
      </w:r>
      <w:r w:rsidRPr="00A3113C">
        <w:rPr>
          <w:lang w:eastAsia="zh-CN"/>
        </w:rPr>
        <w:t xml:space="preserve"> notified to the Contractor by the Commonwealth Representative from time to time; and</w:t>
      </w:r>
    </w:p>
    <w:p w14:paraId="2EFFBDFE" w14:textId="77777777" w:rsidR="00AD7F1E" w:rsidRPr="00A3113C" w:rsidRDefault="00AD7F1E" w:rsidP="00AD7F1E">
      <w:pPr>
        <w:pStyle w:val="COTCOCLV4-ASDEFCON"/>
        <w:rPr>
          <w:lang w:eastAsia="zh-CN"/>
        </w:rPr>
      </w:pPr>
      <w:r w:rsidRPr="00A3113C">
        <w:rPr>
          <w:lang w:eastAsia="zh-CN"/>
        </w:rPr>
        <w:t>ensure that Contractor Personnel are aware of and comply with the Commonwealth’s security requirements.</w:t>
      </w:r>
    </w:p>
    <w:p w14:paraId="24289104" w14:textId="77777777" w:rsidR="00AD7F1E" w:rsidRPr="00A3113C" w:rsidRDefault="00AD7F1E" w:rsidP="00AD7F1E">
      <w:pPr>
        <w:pStyle w:val="COTCOCLV3-ASDEFCON"/>
        <w:rPr>
          <w:lang w:eastAsia="zh-CN"/>
        </w:rPr>
      </w:pPr>
      <w:r w:rsidRPr="00A3113C">
        <w:rPr>
          <w:lang w:eastAsia="zh-CN"/>
        </w:rPr>
        <w:t>The Contractor shall:</w:t>
      </w:r>
    </w:p>
    <w:p w14:paraId="435014D4" w14:textId="77777777" w:rsidR="00AD7F1E" w:rsidRPr="00A3113C" w:rsidRDefault="00AD7F1E" w:rsidP="00AD7F1E">
      <w:pPr>
        <w:pStyle w:val="COTCOCLV4-ASDEFCON"/>
        <w:rPr>
          <w:lang w:eastAsia="zh-CN"/>
        </w:rPr>
      </w:pPr>
      <w:r w:rsidRPr="00A3113C">
        <w:rPr>
          <w:lang w:eastAsia="zh-CN"/>
        </w:rPr>
        <w:t>ensure that Contractor Personnel undertake any security checks, clearances or accreditations as required by the Commonwealth;</w:t>
      </w:r>
    </w:p>
    <w:p w14:paraId="723BE2B4" w14:textId="77777777" w:rsidR="00AD7F1E" w:rsidRPr="00A3113C" w:rsidRDefault="00AD7F1E" w:rsidP="00AD7F1E">
      <w:pPr>
        <w:pStyle w:val="COTCOCLV4-ASDEFCON"/>
        <w:rPr>
          <w:lang w:eastAsia="zh-CN"/>
        </w:rPr>
      </w:pPr>
      <w:r>
        <w:rPr>
          <w:lang w:eastAsia="zh-CN"/>
        </w:rPr>
        <w:t xml:space="preserve">promptly </w:t>
      </w:r>
      <w:r w:rsidRPr="00A3113C">
        <w:rPr>
          <w:lang w:eastAsia="zh-CN"/>
        </w:rPr>
        <w:t>notify the Commonwealth of any changes to circumstances which may affect the Contractor’s capacity to provide Services in accordance with the Commonwealth’s security requirements; and</w:t>
      </w:r>
    </w:p>
    <w:p w14:paraId="7E74FD7C" w14:textId="77777777" w:rsidR="00AD7F1E" w:rsidRPr="00A3113C" w:rsidRDefault="00AD7F1E" w:rsidP="00AD7F1E">
      <w:pPr>
        <w:pStyle w:val="COTCOCLV4-ASDEFCON"/>
      </w:pPr>
      <w:r w:rsidRPr="00A3113C">
        <w:rPr>
          <w:lang w:eastAsia="zh-CN"/>
        </w:rPr>
        <w:t>provide a written undertaking in respect of security or access to the Commonwealth Premises in the form required by the Commonwealth.</w:t>
      </w:r>
    </w:p>
    <w:p w14:paraId="1348946B" w14:textId="77777777" w:rsidR="00A25CDF" w:rsidRDefault="00A25CDF" w:rsidP="00A25CDF">
      <w:pPr>
        <w:pStyle w:val="NoteToDrafters-ASDEFCON"/>
        <w:rPr>
          <w:rFonts w:cs="Arial"/>
          <w:color w:val="FFFFFF" w:themeColor="background1"/>
        </w:rPr>
      </w:pPr>
      <w:r>
        <w:t xml:space="preserve">Note to drafters:  For further information on personnel security clearances and types of accreditation, refer to Principles 23, 40 and 73 of the DSPF.  Facility accreditations will be required for certain Business </w:t>
      </w:r>
      <w:r w:rsidRPr="007836E8">
        <w:rPr>
          <w:color w:val="FFFFFF" w:themeColor="background1"/>
        </w:rPr>
        <w:t>Impact Levels.  For information on Business Impact Levels refer to</w:t>
      </w:r>
      <w:r w:rsidRPr="007836E8">
        <w:rPr>
          <w:rFonts w:cs="Arial"/>
          <w:color w:val="FFFFFF" w:themeColor="background1"/>
        </w:rPr>
        <w:t>:</w:t>
      </w:r>
    </w:p>
    <w:p w14:paraId="0A27BB8F" w14:textId="77777777" w:rsidR="004A0F8C" w:rsidRPr="004A0F8C" w:rsidRDefault="004A0F8C" w:rsidP="00735510">
      <w:pPr>
        <w:pStyle w:val="NoteToDraftersBullets-ASDEFCON"/>
      </w:pPr>
      <w:r>
        <w:fldChar w:fldCharType="begin"/>
      </w:r>
      <w:r>
        <w:instrText xml:space="preserve"> HYPERLINK "</w:instrText>
      </w:r>
      <w:r w:rsidRPr="004A0F8C">
        <w:instrText>http://drnet/eig/Defence-Security/Security-Risk-Management/Pages/BIL.aspx.</w:instrText>
      </w:r>
    </w:p>
    <w:p w14:paraId="31530F3A" w14:textId="77777777" w:rsidR="004A0F8C" w:rsidRPr="00E17639" w:rsidRDefault="004A0F8C" w:rsidP="00735510">
      <w:pPr>
        <w:pStyle w:val="NoteToDraftersBullets-ASDEFCON"/>
        <w:rPr>
          <w:rStyle w:val="Hyperlink"/>
        </w:rPr>
      </w:pPr>
      <w:r>
        <w:instrText xml:space="preserve">" </w:instrText>
      </w:r>
      <w:r>
        <w:fldChar w:fldCharType="separate"/>
      </w:r>
      <w:r w:rsidRPr="00E17639">
        <w:rPr>
          <w:rStyle w:val="Hyperlink"/>
        </w:rPr>
        <w:t>http://drnet/eig/Defence-Security/Security-Risk-Management/Pages/BIL.aspx.</w:t>
      </w:r>
    </w:p>
    <w:p w14:paraId="7CB02CFF" w14:textId="5A7BF956" w:rsidR="00A25CDF" w:rsidRDefault="004A0F8C" w:rsidP="009B5C1E">
      <w:pPr>
        <w:pStyle w:val="NoteToDraftersBullets-ASDEFCON"/>
        <w:numPr>
          <w:ilvl w:val="0"/>
          <w:numId w:val="0"/>
        </w:numPr>
      </w:pPr>
      <w:r>
        <w:fldChar w:fldCharType="end"/>
      </w:r>
      <w:r w:rsidR="00A25CDF">
        <w:t>Where the procurement involves complex security arrangements or a range of personnel security clearances, details should be set out in the Security Classification and Categorisation Guide at Attachment H.  In this event, reference to that attachment should be made in the relevant section of the Details Schedule.</w:t>
      </w:r>
    </w:p>
    <w:p w14:paraId="0DBB3B9C" w14:textId="77777777" w:rsidR="00A25CDF" w:rsidRDefault="00A25CDF" w:rsidP="00A25CDF">
      <w:pPr>
        <w:pStyle w:val="NoteToTenderers-ASDEFCON"/>
        <w:keepNext w:val="0"/>
        <w:rPr>
          <w:rFonts w:cs="Arial"/>
        </w:rPr>
      </w:pPr>
      <w:r>
        <w:t xml:space="preserve">Note to tenderers:  </w:t>
      </w:r>
      <w:r w:rsidRPr="00621DC9">
        <w:t xml:space="preserve">For information on security classification, and required facility accreditations refer to </w:t>
      </w:r>
      <w:r w:rsidRPr="005E570F">
        <w:t xml:space="preserve">the Security Classification and Categorisation Guide (SCCG) at Attachment </w:t>
      </w:r>
      <w:r>
        <w:t>H</w:t>
      </w:r>
      <w:r w:rsidRPr="005E570F">
        <w:t xml:space="preserve"> (if applicable),</w:t>
      </w:r>
      <w:r>
        <w:t xml:space="preserve"> </w:t>
      </w:r>
      <w:r w:rsidRPr="00621DC9">
        <w:rPr>
          <w:rFonts w:cs="Arial"/>
        </w:rPr>
        <w:t xml:space="preserve">Principle 73 </w:t>
      </w:r>
      <w:r w:rsidRPr="00621DC9">
        <w:t xml:space="preserve">and Principle 10 </w:t>
      </w:r>
      <w:r w:rsidRPr="00621DC9">
        <w:rPr>
          <w:rFonts w:cs="Arial"/>
        </w:rPr>
        <w:t>of the DSPF, and the Australian Government’s Protective Security P</w:t>
      </w:r>
      <w:r>
        <w:rPr>
          <w:rFonts w:cs="Arial"/>
        </w:rPr>
        <w:t>olicy</w:t>
      </w:r>
      <w:r w:rsidRPr="00621DC9">
        <w:rPr>
          <w:rFonts w:cs="Arial"/>
        </w:rPr>
        <w:t xml:space="preserve"> Framework at:</w:t>
      </w:r>
    </w:p>
    <w:p w14:paraId="62EA84A5" w14:textId="47D8728F" w:rsidR="00A25CDF" w:rsidRDefault="006C0EDA" w:rsidP="00A25CDF">
      <w:pPr>
        <w:pStyle w:val="NoteToTenderersBullets-ASDEFCON"/>
        <w:keepNext w:val="0"/>
      </w:pPr>
      <w:hyperlink r:id="rId31" w:history="1">
        <w:r w:rsidR="00A25CDF" w:rsidRPr="00805737">
          <w:rPr>
            <w:rStyle w:val="Hyperlink"/>
          </w:rPr>
          <w:t>https://www.protectivesecurity.gov.au/</w:t>
        </w:r>
      </w:hyperlink>
      <w:r w:rsidR="00A25CDF">
        <w:t>.</w:t>
      </w:r>
    </w:p>
    <w:p w14:paraId="47ECAF77" w14:textId="77777777" w:rsidR="00AD7F1E" w:rsidRDefault="00AD7F1E" w:rsidP="00AD7F1E">
      <w:pPr>
        <w:pStyle w:val="COTCOCLV3-ASDEFCON"/>
      </w:pPr>
      <w:bookmarkStart w:id="3862" w:name="_Ref450643524"/>
      <w:r>
        <w:t xml:space="preserve">The security classification of the information and assets accessible to the Contractor and work </w:t>
      </w:r>
      <w:r w:rsidRPr="00C34E9A">
        <w:t>to</w:t>
      </w:r>
      <w:r>
        <w:t xml:space="preserve"> be performed under the Contract will be up to and including the level specified in the Details Schedule.  The Contractor shall:</w:t>
      </w:r>
      <w:bookmarkEnd w:id="3862"/>
    </w:p>
    <w:p w14:paraId="5E1448D0" w14:textId="77777777" w:rsidR="00AD7F1E" w:rsidRDefault="00AD7F1E" w:rsidP="00AD7F1E">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4B3A3292" w14:textId="77777777" w:rsidR="00AD7F1E" w:rsidRDefault="00AD7F1E" w:rsidP="00AD7F1E">
      <w:pPr>
        <w:pStyle w:val="COTCOCLV4-ASDEFCON"/>
      </w:pPr>
      <w:bookmarkStart w:id="3863" w:name="_Ref97037079"/>
      <w:r>
        <w:t xml:space="preserve">ensure that all required personnel (if any) possess a personnel security clearance at the level specified in the Details Schedule, and comply with the requirements and procedures of </w:t>
      </w:r>
      <w:r w:rsidRPr="00621DC9">
        <w:rPr>
          <w:rFonts w:cs="Arial"/>
          <w:color w:val="000000" w:themeColor="text1"/>
        </w:rPr>
        <w:t>Principle 40 of the DSPF</w:t>
      </w:r>
      <w:r>
        <w:t>.</w:t>
      </w:r>
      <w:bookmarkEnd w:id="3863"/>
    </w:p>
    <w:p w14:paraId="12B2F12B" w14:textId="77777777" w:rsidR="00AD7F1E" w:rsidRPr="005E570F" w:rsidRDefault="00AD7F1E" w:rsidP="00AD7F1E">
      <w:pPr>
        <w:pStyle w:val="NoteToDrafters-ASDEFCON"/>
        <w:keepNext w:val="0"/>
      </w:pPr>
      <w:r w:rsidRPr="005E570F">
        <w:t>Note to drafters:  DISP membership in accordance with Control 16.1 of the DSPF is required in various circumstances, including but not limited to where:</w:t>
      </w:r>
    </w:p>
    <w:p w14:paraId="75DAC833" w14:textId="69485795" w:rsidR="00AD7F1E" w:rsidRPr="005E570F" w:rsidRDefault="00AD7F1E" w:rsidP="00087A20">
      <w:pPr>
        <w:pStyle w:val="NoteToDraftersBullets-ASDEFCON"/>
      </w:pPr>
      <w:r w:rsidRPr="005E570F">
        <w:lastRenderedPageBreak/>
        <w:t xml:space="preserve">a contractor is working on classified information or assets, storing or transporting Defence weapons or explosive ordnance, providing security services for Defence bases and facilities; </w:t>
      </w:r>
    </w:p>
    <w:p w14:paraId="653F349A" w14:textId="5FBDEC35" w:rsidR="00AD7F1E" w:rsidRPr="005E570F" w:rsidRDefault="00AD7F1E" w:rsidP="00087A20">
      <w:pPr>
        <w:pStyle w:val="NoteToDraftersBullets-ASDEFCON"/>
      </w:pPr>
      <w:r w:rsidRPr="005E570F">
        <w:t xml:space="preserve">the procurement involves weapons or explosive ordnance; or </w:t>
      </w:r>
    </w:p>
    <w:p w14:paraId="44D1DD53" w14:textId="64341F7B" w:rsidR="00AD7F1E" w:rsidRPr="005E570F" w:rsidRDefault="00AD7F1E" w:rsidP="00087A20">
      <w:pPr>
        <w:pStyle w:val="NoteToDraftersBullets-ASDEFCON"/>
      </w:pPr>
      <w:r w:rsidRPr="005E570F">
        <w:t xml:space="preserve">as a result of a Defence business requirement.  </w:t>
      </w:r>
    </w:p>
    <w:p w14:paraId="422489C6" w14:textId="77777777" w:rsidR="00AD7F1E" w:rsidRDefault="00AD7F1E" w:rsidP="00AD7F1E">
      <w:pPr>
        <w:pStyle w:val="NoteToDrafters-ASDEFCON"/>
      </w:pPr>
      <w:r>
        <w:t>For further assistance and guidance in relation to determining whether DISP membership is required, refer to DISP Factsheet here:</w:t>
      </w:r>
    </w:p>
    <w:p w14:paraId="0EC65BDB" w14:textId="55AFA62C" w:rsidR="00AD7F1E" w:rsidRPr="006B2C30" w:rsidRDefault="006C0EDA" w:rsidP="006B2C30">
      <w:pPr>
        <w:pStyle w:val="NoteToDraftersBullets-ASDEFCON"/>
      </w:pPr>
      <w:hyperlink r:id="rId32" w:history="1">
        <w:r w:rsidR="00A25CDF" w:rsidRPr="00A25CDF">
          <w:rPr>
            <w:rStyle w:val="Hyperlink"/>
          </w:rPr>
          <w:t>http://ibss/PublishedWebsite/LatestFinal/836F0CF2-84F0-43C2-8A34-6D34BD246B0D/Item/EBDAF9B0-2B07-45D4-BC51-67963BAA2394</w:t>
        </w:r>
      </w:hyperlink>
      <w:r w:rsidR="006B2C30" w:rsidRPr="006B2C30">
        <w:rPr>
          <w:rStyle w:val="Hyperlink"/>
          <w:color w:val="FFFFFF" w:themeColor="background1"/>
          <w:u w:val="none"/>
        </w:rPr>
        <w:t>.</w:t>
      </w:r>
    </w:p>
    <w:p w14:paraId="6ABE9BC0" w14:textId="77777777" w:rsidR="00AD7F1E" w:rsidRDefault="00AD7F1E" w:rsidP="00AD7F1E">
      <w:pPr>
        <w:pStyle w:val="NoteToTenderers-ASDEFCON"/>
        <w:keepNext w:val="0"/>
      </w:pPr>
      <w:r>
        <w:t>Note to tenderers:  For information on the DISP (and equivalent international agreements or arrangements for overseas tenderers) refer to Control 16.1 of the DSPF.  For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D7F1E" w14:paraId="12AC6CAA" w14:textId="77777777" w:rsidTr="00AD7F1E">
        <w:tc>
          <w:tcPr>
            <w:tcW w:w="9070" w:type="dxa"/>
            <w:shd w:val="clear" w:color="auto" w:fill="auto"/>
          </w:tcPr>
          <w:p w14:paraId="2D6A019F" w14:textId="69A34488" w:rsidR="00AD7F1E" w:rsidRDefault="00AD7F1E" w:rsidP="00AD7F1E">
            <w:pPr>
              <w:pStyle w:val="ASDEFCONOption"/>
            </w:pPr>
            <w:bookmarkStart w:id="3864" w:name="_Ref457393190"/>
            <w:r>
              <w:t xml:space="preserve">Option </w:t>
            </w:r>
            <w:r w:rsidR="0025624A">
              <w:t>A</w:t>
            </w:r>
            <w:r>
              <w:t xml:space="preserve">:  If the Contractor will require DISP membership </w:t>
            </w:r>
            <w:r w:rsidRPr="008931D3">
              <w:t xml:space="preserve">in accordance with Control 16.1 of the </w:t>
            </w:r>
            <w:r w:rsidR="0025624A">
              <w:t>DSPF</w:t>
            </w:r>
            <w:r w:rsidRPr="008931D3">
              <w:t>.</w:t>
            </w:r>
          </w:p>
          <w:p w14:paraId="56CD07AD" w14:textId="77777777" w:rsidR="00AD7F1E" w:rsidRDefault="00AD7F1E" w:rsidP="00AD7F1E">
            <w:pPr>
              <w:pStyle w:val="COTCOCLV3-ASDEFCON"/>
            </w:pPr>
            <w:bookmarkStart w:id="3865" w:name="_Ref10554197"/>
            <w:r>
              <w:t xml:space="preserve">The Contractor shall obtain and maintain all elements of DISP membership at the levels specified in the Details Schedule (or an equivalent international agreement or arrangement) in accordance with </w:t>
            </w:r>
            <w:r>
              <w:rPr>
                <w:rFonts w:cs="Arial"/>
                <w:color w:val="000000" w:themeColor="text1"/>
              </w:rPr>
              <w:t>Control 16.1</w:t>
            </w:r>
            <w:r w:rsidRPr="00621DC9">
              <w:rPr>
                <w:rFonts w:cs="Arial"/>
                <w:color w:val="000000" w:themeColor="text1"/>
              </w:rPr>
              <w:t xml:space="preserve"> of the DSPF</w:t>
            </w:r>
            <w:r>
              <w:rPr>
                <w:rFonts w:cs="Arial"/>
                <w:color w:val="000000" w:themeColor="text1"/>
              </w:rPr>
              <w:t xml:space="preserve"> for the purposes of the Contract</w:t>
            </w:r>
            <w:r>
              <w:t>.</w:t>
            </w:r>
            <w:bookmarkEnd w:id="3864"/>
            <w:bookmarkEnd w:id="3865"/>
          </w:p>
        </w:tc>
      </w:tr>
    </w:tbl>
    <w:p w14:paraId="7BD1700C" w14:textId="77777777" w:rsidR="00AD7F1E" w:rsidRDefault="00AD7F1E" w:rsidP="00AD7F1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D7F1E" w14:paraId="14128C19" w14:textId="77777777" w:rsidTr="00AD7F1E">
        <w:tc>
          <w:tcPr>
            <w:tcW w:w="9070" w:type="dxa"/>
            <w:shd w:val="clear" w:color="auto" w:fill="auto"/>
          </w:tcPr>
          <w:p w14:paraId="2CC488B4" w14:textId="175BDEB2" w:rsidR="00AD7F1E" w:rsidRDefault="00AD7F1E" w:rsidP="00AD7F1E">
            <w:pPr>
              <w:pStyle w:val="ASDEFCONOption"/>
            </w:pPr>
            <w:bookmarkStart w:id="3866" w:name="_Ref457393254"/>
            <w:r>
              <w:t xml:space="preserve">Option </w:t>
            </w:r>
            <w:r w:rsidR="0025624A">
              <w:t>B</w:t>
            </w:r>
            <w:r>
              <w:t xml:space="preserve">:  If the Contractor will not require DISP membership </w:t>
            </w:r>
            <w:r w:rsidRPr="008931D3">
              <w:t xml:space="preserve">in accordance with Control 16.1 of the </w:t>
            </w:r>
            <w:r w:rsidR="0025624A">
              <w:t>DSPF</w:t>
            </w:r>
            <w:r w:rsidRPr="008931D3">
              <w:t>.</w:t>
            </w:r>
          </w:p>
          <w:p w14:paraId="0ABD1D1D" w14:textId="77777777" w:rsidR="00AD7F1E" w:rsidRDefault="00AD7F1E" w:rsidP="00AD7F1E">
            <w:pPr>
              <w:pStyle w:val="COTCOCLV3-ASDEFCON"/>
            </w:pPr>
            <w:bookmarkStart w:id="3867" w:name="_Ref127198103"/>
            <w:r w:rsidRPr="005E570F">
              <w:t xml:space="preserve">The Contractor is not required to hold </w:t>
            </w:r>
            <w:r>
              <w:t>DISP</w:t>
            </w:r>
            <w:r w:rsidRPr="005E570F">
              <w:t xml:space="preserve"> membership within the meaning of Control 16.1 of the DSPF for the purposes of the Contract.</w:t>
            </w:r>
            <w:bookmarkEnd w:id="3867"/>
            <w:r w:rsidRPr="005E570F">
              <w:t xml:space="preserve"> </w:t>
            </w:r>
          </w:p>
        </w:tc>
      </w:tr>
      <w:bookmarkEnd w:id="3866"/>
    </w:tbl>
    <w:p w14:paraId="26955527" w14:textId="77777777" w:rsidR="00AD7F1E" w:rsidRDefault="00AD7F1E" w:rsidP="00AD7F1E">
      <w:pPr>
        <w:pStyle w:val="ASDEFCONOptionSpace"/>
        <w:rPr>
          <w:color w:val="000000"/>
        </w:rPr>
      </w:pPr>
    </w:p>
    <w:p w14:paraId="49F08A3D" w14:textId="77777777" w:rsidR="00AD7F1E" w:rsidRPr="00A3113C" w:rsidRDefault="00AD7F1E" w:rsidP="00AD7F1E">
      <w:pPr>
        <w:pStyle w:val="NoteToDrafters-ASDEFCON"/>
      </w:pPr>
      <w:r w:rsidRPr="00A3113C">
        <w:t xml:space="preserve">Note to drafters:  Where work to be performed overseas will involve security classified information and/or </w:t>
      </w:r>
      <w:r>
        <w:t>assets</w:t>
      </w:r>
      <w:r w:rsidRPr="00A3113C">
        <w:t>, the following option is to be included.  Otherwise the option should be deleted.</w:t>
      </w:r>
    </w:p>
    <w:p w14:paraId="2BF43488" w14:textId="77777777" w:rsidR="00AD7F1E" w:rsidRPr="00A3113C" w:rsidRDefault="00AD7F1E" w:rsidP="00AD7F1E">
      <w:pPr>
        <w:pStyle w:val="NoteToDrafters-ASDEFCON"/>
      </w:pPr>
      <w:r w:rsidRPr="00A3113C">
        <w:t>If, at the time of drafting, it is not clear that this clause will be required, the option is to be included in the draft contract.  Otherwise, the Note to tenderers should be deleted.</w:t>
      </w:r>
    </w:p>
    <w:p w14:paraId="52900E3C" w14:textId="77777777" w:rsidR="00AD7F1E" w:rsidRPr="00A3113C" w:rsidRDefault="00AD7F1E" w:rsidP="00AD7F1E">
      <w:pPr>
        <w:pStyle w:val="NoteToTenderers-ASDEFCON"/>
      </w:pPr>
      <w:r w:rsidRPr="00A3113C">
        <w:t>Note to tenderers:</w:t>
      </w:r>
      <w:r>
        <w:t xml:space="preserve"> </w:t>
      </w:r>
      <w:r w:rsidRPr="00A3113C">
        <w:t xml:space="preserve"> If the tenderer proposes to perform work at an overseas location and that work involved information and/or </w:t>
      </w:r>
      <w:r>
        <w:t>assets</w:t>
      </w:r>
      <w:r w:rsidRPr="00A3113C">
        <w:t xml:space="preserve"> that is subject to a security classification, and that aspect proposal is agreed in any resultant contract, the following clauses will be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AD7F1E" w14:paraId="53A8F1F4" w14:textId="77777777" w:rsidTr="00AD7F1E">
        <w:trPr>
          <w:trHeight w:val="1331"/>
        </w:trPr>
        <w:tc>
          <w:tcPr>
            <w:tcW w:w="9061" w:type="dxa"/>
            <w:shd w:val="clear" w:color="auto" w:fill="auto"/>
          </w:tcPr>
          <w:p w14:paraId="7B7F02EA" w14:textId="77777777" w:rsidR="00AD7F1E" w:rsidRPr="00A3113C" w:rsidRDefault="00AD7F1E" w:rsidP="00AD7F1E">
            <w:pPr>
              <w:pStyle w:val="ASDEFCONOption"/>
              <w:rPr>
                <w:lang w:eastAsia="zh-CN"/>
              </w:rPr>
            </w:pPr>
            <w:r w:rsidRPr="00A3113C">
              <w:rPr>
                <w:lang w:eastAsia="zh-CN"/>
              </w:rPr>
              <w:t>Option:  If work is to be performed overseas and will involve security classified information and/or equipment (as identified in the Details Schedule).</w:t>
            </w:r>
          </w:p>
          <w:p w14:paraId="529FB328" w14:textId="77777777" w:rsidR="00AD7F1E" w:rsidRPr="00A3113C" w:rsidRDefault="00AD7F1E" w:rsidP="00AD7F1E">
            <w:pPr>
              <w:pStyle w:val="COTCOCLV3-ASDEFCON"/>
            </w:pPr>
            <w:r w:rsidRPr="00A3113C">
              <w:t xml:space="preserve">Where work under the Contract is performed overseas, the Contractor shall </w:t>
            </w:r>
            <w:r w:rsidRPr="00E54088">
              <w:t>hold a Facility Security Clearance at the relevant level verified by DS&amp;VS through a bilateral security instrument in accordance with Principle 16 of the DSPF.</w:t>
            </w:r>
            <w:r w:rsidRPr="00A3113C">
              <w:t xml:space="preserve"> </w:t>
            </w:r>
          </w:p>
        </w:tc>
      </w:tr>
    </w:tbl>
    <w:p w14:paraId="1356F11D" w14:textId="77777777" w:rsidR="00AD7F1E" w:rsidRDefault="00AD7F1E" w:rsidP="00AD7F1E">
      <w:pPr>
        <w:pStyle w:val="ASDEFCONOptionSpace"/>
        <w:rPr>
          <w:color w:val="000000"/>
        </w:rPr>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D7F1E" w14:paraId="4E4287C4" w14:textId="77777777" w:rsidTr="00AD7F1E">
        <w:tc>
          <w:tcPr>
            <w:tcW w:w="9067" w:type="dxa"/>
            <w:shd w:val="clear" w:color="auto" w:fill="auto"/>
          </w:tcPr>
          <w:p w14:paraId="096CA65A" w14:textId="77777777" w:rsidR="00AD7F1E" w:rsidRPr="00CC6A6C" w:rsidRDefault="00AD7F1E" w:rsidP="00AD7F1E">
            <w:pPr>
              <w:pStyle w:val="ASDEFCONOption"/>
            </w:pPr>
            <w:r w:rsidRPr="00CC6A6C">
              <w:rPr>
                <w:rFonts w:eastAsia="Calibri"/>
              </w:rPr>
              <w:t xml:space="preserve">Option:  </w:t>
            </w:r>
            <w:r w:rsidRPr="00CC6A6C">
              <w:t xml:space="preserve">For when the procurement involves classified information or security-protected assets (as identified in the Details Schedule). </w:t>
            </w:r>
          </w:p>
          <w:p w14:paraId="283682BE" w14:textId="77777777" w:rsidR="00AD7F1E" w:rsidRDefault="00AD7F1E" w:rsidP="00AD7F1E">
            <w:pPr>
              <w:pStyle w:val="COTCOCLV3-ASDEFCON"/>
            </w:pPr>
            <w:bookmarkStart w:id="3868" w:name="_Ref14339703"/>
            <w:r w:rsidRPr="00CC6A6C">
              <w:t xml:space="preserve">The Contractor shall classify all information in its possession relating to the performance of the Contract according to the Security Classification and Categorisation Guide in </w:t>
            </w:r>
            <w:r w:rsidRPr="007A62CC">
              <w:t>Attachment H</w:t>
            </w:r>
            <w:r w:rsidRPr="00CC6A6C">
              <w:t xml:space="preserve"> and shall ensure that such information is safeguarded and protected according to its level of security classification.</w:t>
            </w:r>
            <w:bookmarkEnd w:id="3868"/>
          </w:p>
        </w:tc>
      </w:tr>
    </w:tbl>
    <w:p w14:paraId="695F54C0" w14:textId="77777777" w:rsidR="00AD7F1E" w:rsidRDefault="00AD7F1E" w:rsidP="00AD7F1E">
      <w:pPr>
        <w:pStyle w:val="ASDEFCONOptionSpace"/>
      </w:pPr>
    </w:p>
    <w:p w14:paraId="09432ED5" w14:textId="77777777" w:rsidR="00AD7F1E" w:rsidRPr="00A3113C" w:rsidRDefault="00AD7F1E" w:rsidP="00AD7F1E">
      <w:pPr>
        <w:pStyle w:val="COTCOCLV3-ASDEFCON"/>
      </w:pPr>
      <w:r w:rsidRPr="00A3113C">
        <w:t>With respect to security classified information, the Contractor shall:</w:t>
      </w:r>
    </w:p>
    <w:p w14:paraId="71685620" w14:textId="77777777" w:rsidR="00AD7F1E" w:rsidRPr="00A3113C" w:rsidRDefault="00AD7F1E" w:rsidP="00AD7F1E">
      <w:pPr>
        <w:pStyle w:val="COTCOCLV4-ASDEFCON"/>
      </w:pPr>
      <w:r w:rsidRPr="00A3113C">
        <w:t>ensure that no security classified information furnished or generated under the Contract shall be released to a third party, including a representative of another country, without prior written approval of the originator through the Commonwealth Representative;</w:t>
      </w:r>
    </w:p>
    <w:p w14:paraId="4ABD0508" w14:textId="77777777" w:rsidR="00AD7F1E" w:rsidRPr="00A3113C" w:rsidRDefault="00AD7F1E" w:rsidP="00AD7F1E">
      <w:pPr>
        <w:pStyle w:val="COTCOCLV4-ASDEFCON"/>
      </w:pPr>
      <w:r w:rsidRPr="00A3113C">
        <w:t>promptly report to the Commonwealth Representative any security incident, as defined by the DS</w:t>
      </w:r>
      <w:r>
        <w:t>PF</w:t>
      </w:r>
      <w:r w:rsidRPr="00A3113C">
        <w:t>, including instances in which it is known or suspected that security classified information furnished or generated under the Contract has been lost or disclosed to unauthorised parties, including a representative of another country; and</w:t>
      </w:r>
    </w:p>
    <w:p w14:paraId="5076E40A" w14:textId="77777777" w:rsidR="00AD7F1E" w:rsidRPr="00A3113C" w:rsidRDefault="00AD7F1E" w:rsidP="00AD7F1E">
      <w:pPr>
        <w:pStyle w:val="COTCOCLV4-ASDEFCON"/>
      </w:pPr>
      <w:bookmarkStart w:id="3869" w:name="_Ref13231281"/>
      <w:r w:rsidRPr="00A3113C">
        <w:lastRenderedPageBreak/>
        <w:t xml:space="preserve">ensure that all security classified information transmitted between the parties or a party and a Subcontractor, in Australia, whether generated in Australia or overseas, shall be subject to the terms of </w:t>
      </w:r>
      <w:r>
        <w:t>Principle 71 of the DSPF</w:t>
      </w:r>
      <w:r w:rsidRPr="00A3113C">
        <w:t>.</w:t>
      </w:r>
      <w:bookmarkEnd w:id="3869"/>
    </w:p>
    <w:p w14:paraId="7C172F31" w14:textId="77777777" w:rsidR="00AD7F1E" w:rsidRDefault="00AD7F1E" w:rsidP="00AD7F1E">
      <w:pPr>
        <w:pStyle w:val="ASDEFCONOptionSpace"/>
        <w:rPr>
          <w:color w:val="000000"/>
        </w:rPr>
      </w:pPr>
    </w:p>
    <w:p w14:paraId="207A69A8" w14:textId="6E086DDF" w:rsidR="00AD7F1E" w:rsidRPr="00A3113C" w:rsidRDefault="00AD7F1E" w:rsidP="00AD7F1E">
      <w:pPr>
        <w:pStyle w:val="NoteToDrafters-ASDEFCON"/>
      </w:pPr>
      <w:r w:rsidRPr="00A3113C">
        <w:t xml:space="preserve">Note to drafters:  If, at the time of drafting, it is not clear that COMSEC material will be required to be transmitted within Australia, the following </w:t>
      </w:r>
      <w:r>
        <w:t xml:space="preserve">option is to </w:t>
      </w:r>
      <w:r w:rsidRPr="00A3113C">
        <w:t>be included in the draft contract.</w:t>
      </w:r>
      <w:r w:rsidR="006044A9">
        <w:t xml:space="preserve"> </w:t>
      </w:r>
      <w:r>
        <w:t>Otherwise the option should be deleted</w:t>
      </w:r>
      <w:r w:rsidRPr="00A3113C">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AD7F1E" w14:paraId="4063E3FC" w14:textId="77777777" w:rsidTr="00AD7F1E">
        <w:tc>
          <w:tcPr>
            <w:tcW w:w="9321" w:type="dxa"/>
            <w:shd w:val="clear" w:color="auto" w:fill="auto"/>
          </w:tcPr>
          <w:p w14:paraId="13341971" w14:textId="77777777" w:rsidR="00AD7F1E" w:rsidRPr="00A3113C" w:rsidRDefault="00AD7F1E" w:rsidP="00AD7F1E">
            <w:pPr>
              <w:pStyle w:val="ASDEFCONOption"/>
              <w:rPr>
                <w:rFonts w:eastAsia="Calibri"/>
              </w:rPr>
            </w:pPr>
            <w:r w:rsidRPr="00A3113C">
              <w:rPr>
                <w:rFonts w:eastAsia="Calibri"/>
              </w:rPr>
              <w:t xml:space="preserve">Option: </w:t>
            </w:r>
            <w:r>
              <w:rPr>
                <w:rFonts w:eastAsia="Calibri"/>
              </w:rPr>
              <w:t xml:space="preserve"> </w:t>
            </w:r>
            <w:r>
              <w:t xml:space="preserve">For when COMSEC material is transmitted in Australia (as identified in the Details Schedule). </w:t>
            </w:r>
          </w:p>
          <w:p w14:paraId="50C0BB7F" w14:textId="77777777" w:rsidR="00AD7F1E" w:rsidRPr="00A3113C" w:rsidRDefault="00AD7F1E" w:rsidP="00AD7F1E">
            <w:pPr>
              <w:pStyle w:val="COTCOCLV3-ASDEFCON"/>
            </w:pPr>
            <w:bookmarkStart w:id="3870" w:name="_Ref13464931"/>
            <w:r w:rsidRPr="00A3113C">
              <w:t>Where COMSEC material is transmitted in Australia, the Contractor shall ensure that:</w:t>
            </w:r>
            <w:bookmarkEnd w:id="3870"/>
          </w:p>
          <w:p w14:paraId="0CE5E0DD" w14:textId="502A546B" w:rsidR="00AD7F1E" w:rsidRPr="00A3113C" w:rsidRDefault="00AD7F1E" w:rsidP="00AD7F1E">
            <w:pPr>
              <w:pStyle w:val="COTCOCLV4-ASDEFCON"/>
            </w:pPr>
            <w:r w:rsidRPr="00A3113C">
              <w:t>without limiting clause</w:t>
            </w:r>
            <w:r>
              <w:t xml:space="preserve"> </w:t>
            </w:r>
            <w:r w:rsidRPr="009F2454">
              <w:fldChar w:fldCharType="begin"/>
            </w:r>
            <w:r w:rsidRPr="009F2454">
              <w:instrText xml:space="preserve"> REF _Ref13231281 \r \h  \* MERGEFORMAT </w:instrText>
            </w:r>
            <w:r w:rsidRPr="009F2454">
              <w:fldChar w:fldCharType="separate"/>
            </w:r>
            <w:r w:rsidR="00902F31">
              <w:t>11.10.8c</w:t>
            </w:r>
            <w:r w:rsidRPr="009F2454">
              <w:fldChar w:fldCharType="end"/>
            </w:r>
            <w:r w:rsidRPr="00A3113C">
              <w:t xml:space="preserve">, all COMSEC material transmitted between the parties or a party and a Subcontractor in Australia shall in addition to the terms of clause </w:t>
            </w:r>
            <w:r w:rsidRPr="009F2454">
              <w:fldChar w:fldCharType="begin"/>
            </w:r>
            <w:r w:rsidRPr="009F2454">
              <w:instrText xml:space="preserve"> REF _Ref13231281 \r \h  \* MERGEFORMAT </w:instrText>
            </w:r>
            <w:r w:rsidRPr="009F2454">
              <w:fldChar w:fldCharType="separate"/>
            </w:r>
            <w:r w:rsidR="00902F31">
              <w:t>11.10.8c</w:t>
            </w:r>
            <w:r w:rsidRPr="009F2454">
              <w:fldChar w:fldCharType="end"/>
            </w:r>
            <w:r w:rsidRPr="00A3113C">
              <w:t xml:space="preserve"> above be subject to the special security provisions of </w:t>
            </w:r>
            <w:r>
              <w:t>Principle 13 of the DSPF</w:t>
            </w:r>
            <w:r w:rsidRPr="00A3113C">
              <w:t>; and</w:t>
            </w:r>
          </w:p>
          <w:p w14:paraId="69F03D13" w14:textId="77777777" w:rsidR="00AD7F1E" w:rsidRPr="00A3113C" w:rsidRDefault="00AD7F1E" w:rsidP="00AD7F1E">
            <w:pPr>
              <w:pStyle w:val="COTCOCLV4-ASDEFCON"/>
            </w:pPr>
            <w:r w:rsidRPr="00A3113C">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tbl>
    <w:p w14:paraId="532E0B78" w14:textId="77777777" w:rsidR="00AD7F1E" w:rsidRDefault="00AD7F1E" w:rsidP="00AD7F1E">
      <w:pPr>
        <w:pStyle w:val="ASDEFCONOptionSpace"/>
        <w:rPr>
          <w:color w:val="000000"/>
        </w:rPr>
      </w:pPr>
    </w:p>
    <w:p w14:paraId="287ADB07" w14:textId="09D79B91" w:rsidR="00AD7F1E" w:rsidRPr="00A3113C" w:rsidRDefault="00AD7F1E" w:rsidP="00AD7F1E">
      <w:pPr>
        <w:pStyle w:val="NoteToDrafters-ASDEFCON"/>
      </w:pPr>
      <w:r w:rsidRPr="00A3113C">
        <w:t xml:space="preserve">Note to drafters:  If, at the time of drafting, it is not clear that COMSEC material will be required to be transmitted overseas, the following </w:t>
      </w:r>
      <w:r w:rsidR="0026526D">
        <w:t xml:space="preserve">option is to be </w:t>
      </w:r>
      <w:r w:rsidRPr="00A3113C">
        <w:t xml:space="preserve">included in the draft Contract.  Otherwise, the </w:t>
      </w:r>
      <w:r w:rsidR="0026526D">
        <w:t>option</w:t>
      </w:r>
      <w:r w:rsidRPr="00A3113C">
        <w:t xml:space="preserve"> should be deleted.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AD7F1E" w14:paraId="00AD238A" w14:textId="77777777" w:rsidTr="00AD7F1E">
        <w:tc>
          <w:tcPr>
            <w:tcW w:w="9321" w:type="dxa"/>
            <w:shd w:val="clear" w:color="auto" w:fill="auto"/>
          </w:tcPr>
          <w:p w14:paraId="0C316C9E" w14:textId="77777777" w:rsidR="00AD7F1E" w:rsidRPr="00A3113C" w:rsidRDefault="00AD7F1E" w:rsidP="00AD7F1E">
            <w:pPr>
              <w:pStyle w:val="ASDEFCONOption"/>
              <w:rPr>
                <w:rFonts w:eastAsia="Calibri"/>
              </w:rPr>
            </w:pPr>
            <w:r w:rsidRPr="00A3113C">
              <w:rPr>
                <w:rFonts w:eastAsia="Calibri"/>
              </w:rPr>
              <w:t xml:space="preserve">Option:  </w:t>
            </w:r>
            <w:r>
              <w:rPr>
                <w:rFonts w:eastAsia="Calibri"/>
              </w:rPr>
              <w:t>For when</w:t>
            </w:r>
            <w:r w:rsidRPr="00A3113C">
              <w:rPr>
                <w:rFonts w:eastAsia="Calibri"/>
              </w:rPr>
              <w:t xml:space="preserve"> COMSEC material </w:t>
            </w:r>
            <w:r>
              <w:rPr>
                <w:rFonts w:eastAsia="Calibri"/>
              </w:rPr>
              <w:t xml:space="preserve">is </w:t>
            </w:r>
            <w:r w:rsidRPr="00A3113C">
              <w:rPr>
                <w:rFonts w:eastAsia="Calibri"/>
              </w:rPr>
              <w:t xml:space="preserve">transmitted overseas </w:t>
            </w:r>
            <w:r>
              <w:rPr>
                <w:rFonts w:eastAsia="Calibri"/>
              </w:rPr>
              <w:t>(as i</w:t>
            </w:r>
            <w:r w:rsidRPr="00A3113C">
              <w:rPr>
                <w:rFonts w:eastAsia="Calibri"/>
              </w:rPr>
              <w:t>dentified in the Details Schedule</w:t>
            </w:r>
            <w:r>
              <w:rPr>
                <w:rFonts w:eastAsia="Calibri"/>
              </w:rPr>
              <w:t>)</w:t>
            </w:r>
            <w:r w:rsidRPr="00A3113C">
              <w:rPr>
                <w:rFonts w:eastAsia="Calibri"/>
              </w:rPr>
              <w:t>.</w:t>
            </w:r>
          </w:p>
          <w:p w14:paraId="5F20B167" w14:textId="77777777" w:rsidR="00AD7F1E" w:rsidRPr="00A3113C" w:rsidRDefault="00AD7F1E" w:rsidP="00AD7F1E">
            <w:pPr>
              <w:pStyle w:val="COTCOCLV3-ASDEFCON"/>
            </w:pPr>
            <w:r w:rsidRPr="00A3113C">
              <w:t>Where COMSEC material is transmitted overseas, the Contractor shall ensure that:</w:t>
            </w:r>
          </w:p>
          <w:p w14:paraId="0442AB9E" w14:textId="77777777" w:rsidR="00AD7F1E" w:rsidRPr="00A3113C" w:rsidRDefault="00AD7F1E" w:rsidP="00AD7F1E">
            <w:pPr>
              <w:pStyle w:val="COTCOCLV4-ASDEFCON"/>
            </w:pPr>
            <w:r w:rsidRPr="00A3113C">
              <w:t>all COMSEC material transmitted between the parties or a party and a Subcontractor located overseas shall be subject to approval in the first instance by the Director Australian Signals Directorate (ASD) in respect of Australian COMSEC material and by the respective COMSEC authorities in other countries in respect of COMSEC material originating from those countries; and</w:t>
            </w:r>
          </w:p>
          <w:p w14:paraId="0CBE6ECB" w14:textId="77777777" w:rsidR="00AD7F1E" w:rsidRPr="00A3113C" w:rsidRDefault="00AD7F1E" w:rsidP="00AD7F1E">
            <w:pPr>
              <w:pStyle w:val="COTCOCLV4-ASDEFCON"/>
            </w:pPr>
            <w:r w:rsidRPr="00A3113C">
              <w:t>once approved for release the material shall be subject to the laws of the overseas country regarding the custody and protection of COMSEC material as determined by the Director ASD and to any bilateral security instrument between Australia and the overseas country.</w:t>
            </w:r>
          </w:p>
        </w:tc>
      </w:tr>
    </w:tbl>
    <w:p w14:paraId="0D3904AE" w14:textId="77777777" w:rsidR="00AD7F1E" w:rsidRDefault="00AD7F1E" w:rsidP="00AD7F1E">
      <w:pPr>
        <w:pStyle w:val="ASDEFCONOptionSpace"/>
        <w:rPr>
          <w:color w:val="000000"/>
          <w:lang w:eastAsia="zh-CN"/>
        </w:rPr>
      </w:pPr>
    </w:p>
    <w:p w14:paraId="5F754CBE" w14:textId="1486F8CE" w:rsidR="00AD7F1E" w:rsidRPr="00A3113C" w:rsidRDefault="00AD7F1E" w:rsidP="00AD7F1E">
      <w:pPr>
        <w:pStyle w:val="COTCOCLV3-ASDEFCON"/>
        <w:rPr>
          <w:lang w:eastAsia="zh-CN"/>
        </w:rPr>
      </w:pPr>
      <w:r w:rsidRPr="00A3113C">
        <w:rPr>
          <w:lang w:eastAsia="zh-CN"/>
        </w:rPr>
        <w:t>If there has been a breach by the Contractor</w:t>
      </w:r>
      <w:r>
        <w:rPr>
          <w:lang w:eastAsia="zh-CN"/>
        </w:rPr>
        <w:t xml:space="preserve"> or</w:t>
      </w:r>
      <w:r w:rsidRPr="00A3113C">
        <w:rPr>
          <w:lang w:eastAsia="zh-CN"/>
        </w:rPr>
        <w:t xml:space="preserve"> Contractor Personnel</w:t>
      </w:r>
      <w:r w:rsidRPr="00A3113C">
        <w:t xml:space="preserve"> </w:t>
      </w:r>
      <w:r w:rsidRPr="00A3113C">
        <w:rPr>
          <w:lang w:eastAsia="zh-CN"/>
        </w:rPr>
        <w:t xml:space="preserve">of this clause </w:t>
      </w:r>
      <w:r w:rsidRPr="009F2454">
        <w:rPr>
          <w:lang w:eastAsia="zh-CN"/>
        </w:rPr>
        <w:fldChar w:fldCharType="begin"/>
      </w:r>
      <w:r w:rsidRPr="009F2454">
        <w:rPr>
          <w:lang w:eastAsia="zh-CN"/>
        </w:rPr>
        <w:instrText xml:space="preserve"> REF _Ref13230824 \r \h  \* MERGEFORMAT </w:instrText>
      </w:r>
      <w:r w:rsidRPr="009F2454">
        <w:rPr>
          <w:lang w:eastAsia="zh-CN"/>
        </w:rPr>
      </w:r>
      <w:r w:rsidRPr="009F2454">
        <w:rPr>
          <w:lang w:eastAsia="zh-CN"/>
        </w:rPr>
        <w:fldChar w:fldCharType="separate"/>
      </w:r>
      <w:r w:rsidR="00902F31">
        <w:rPr>
          <w:lang w:eastAsia="zh-CN"/>
        </w:rPr>
        <w:t>11.10</w:t>
      </w:r>
      <w:r w:rsidRPr="009F2454">
        <w:rPr>
          <w:lang w:eastAsia="zh-CN"/>
        </w:rPr>
        <w:fldChar w:fldCharType="end"/>
      </w:r>
      <w:r w:rsidRPr="00A3113C">
        <w:rPr>
          <w:lang w:eastAsia="zh-CN"/>
        </w:rPr>
        <w:t xml:space="preserve">, the Commonwealth Representative may give the Contractor a notice of termination for default under clause </w:t>
      </w:r>
      <w:r w:rsidRPr="009F2454">
        <w:rPr>
          <w:lang w:eastAsia="zh-CN"/>
        </w:rPr>
        <w:fldChar w:fldCharType="begin"/>
      </w:r>
      <w:r w:rsidRPr="009F2454">
        <w:rPr>
          <w:lang w:eastAsia="zh-CN"/>
        </w:rPr>
        <w:instrText xml:space="preserve"> REF _Ref300581928 \r \h  \* MERGEFORMAT </w:instrText>
      </w:r>
      <w:r w:rsidRPr="009F2454">
        <w:rPr>
          <w:lang w:eastAsia="zh-CN"/>
        </w:rPr>
      </w:r>
      <w:r w:rsidRPr="009F2454">
        <w:rPr>
          <w:lang w:eastAsia="zh-CN"/>
        </w:rPr>
        <w:fldChar w:fldCharType="separate"/>
      </w:r>
      <w:r w:rsidR="00902F31">
        <w:rPr>
          <w:lang w:eastAsia="zh-CN"/>
        </w:rPr>
        <w:t>13.2</w:t>
      </w:r>
      <w:r w:rsidRPr="009F2454">
        <w:rPr>
          <w:lang w:eastAsia="zh-CN"/>
        </w:rPr>
        <w:fldChar w:fldCharType="end"/>
      </w:r>
      <w:r w:rsidRPr="00A3113C">
        <w:rPr>
          <w:lang w:eastAsia="zh-CN"/>
        </w:rPr>
        <w:t>.</w:t>
      </w:r>
    </w:p>
    <w:p w14:paraId="309D8137" w14:textId="3FC00D2C" w:rsidR="00AD7F1E" w:rsidRDefault="00AD7F1E" w:rsidP="00AD7F1E">
      <w:pPr>
        <w:pStyle w:val="COTCOCLV3-ASDEFCON"/>
      </w:pPr>
      <w:bookmarkStart w:id="3871" w:name="_Toc6998834"/>
      <w:bookmarkStart w:id="3872" w:name="_Toc13464361"/>
      <w:bookmarkStart w:id="3873" w:name="_Toc13487506"/>
      <w:bookmarkStart w:id="3874" w:name="_Toc13658877"/>
      <w:bookmarkStart w:id="3875" w:name="_Toc14257975"/>
      <w:bookmarkEnd w:id="3871"/>
      <w:bookmarkEnd w:id="3872"/>
      <w:bookmarkEnd w:id="3873"/>
      <w:bookmarkEnd w:id="3874"/>
      <w:bookmarkEnd w:id="3875"/>
      <w:r w:rsidRPr="00DF2906">
        <w:t xml:space="preserve">The Contractor shall ensure the requirements of clause </w:t>
      </w:r>
      <w:r>
        <w:fldChar w:fldCharType="begin"/>
      </w:r>
      <w:r>
        <w:instrText xml:space="preserve"> REF _Ref13230824 \r \h </w:instrText>
      </w:r>
      <w:r>
        <w:fldChar w:fldCharType="separate"/>
      </w:r>
      <w:r w:rsidR="00902F31">
        <w:t>11.10</w:t>
      </w:r>
      <w:r>
        <w:fldChar w:fldCharType="end"/>
      </w:r>
      <w:r w:rsidRPr="00DF2906">
        <w:t xml:space="preserve"> are included in all Subcontracts where the Subcontractor requires access to any Commonwealth Premises, or to any security classified information</w:t>
      </w:r>
      <w:r>
        <w:t xml:space="preserve"> or assets</w:t>
      </w:r>
      <w:r w:rsidRPr="00DF2906">
        <w:t>, in order to perform the obligations of the Subcontract.</w:t>
      </w:r>
    </w:p>
    <w:p w14:paraId="7673B577" w14:textId="77777777" w:rsidR="004C2C04" w:rsidRPr="00A3113C" w:rsidRDefault="004C2C04" w:rsidP="004C2C04">
      <w:pPr>
        <w:pStyle w:val="COTCOCLV2-ASDEFCON"/>
      </w:pPr>
      <w:bookmarkStart w:id="3876" w:name="_Ref13229826"/>
      <w:bookmarkStart w:id="3877" w:name="_Toc83729125"/>
      <w:bookmarkStart w:id="3878" w:name="_Toc226018934"/>
      <w:r w:rsidRPr="00A3113C">
        <w:t>Post Defence Separation Employment (Core)</w:t>
      </w:r>
      <w:bookmarkEnd w:id="3876"/>
      <w:bookmarkEnd w:id="3877"/>
      <w:bookmarkEnd w:id="3878"/>
    </w:p>
    <w:p w14:paraId="50058666" w14:textId="77777777" w:rsidR="004C2C04" w:rsidRPr="00A3113C" w:rsidRDefault="004C2C04" w:rsidP="004C2C04">
      <w:pPr>
        <w:pStyle w:val="COTCOCLV3-ASDEFCON"/>
      </w:pPr>
      <w:bookmarkStart w:id="3879" w:name="_Ref13233032"/>
      <w:r w:rsidRPr="00A3113C">
        <w:t xml:space="preserve">Except with the prior written Approval of the Commonwealth Representative, the Contractor shall not permit (and shall ensure that each Approved Subcontractor does not permit) any </w:t>
      </w:r>
      <w:r>
        <w:t>Defence Personnel</w:t>
      </w:r>
      <w:r w:rsidRPr="00A3113C">
        <w:t xml:space="preserve"> or Defence Service Provider who, at any time during the preceding 12 month period was engaged or involved in:</w:t>
      </w:r>
      <w:bookmarkEnd w:id="3879"/>
    </w:p>
    <w:p w14:paraId="7F01CDBE" w14:textId="77777777" w:rsidR="004C2C04" w:rsidRPr="00A3113C" w:rsidRDefault="004C2C04" w:rsidP="004C2C04">
      <w:pPr>
        <w:pStyle w:val="COTCOCLV4-ASDEFCON"/>
      </w:pPr>
      <w:r w:rsidRPr="00A3113C">
        <w:t xml:space="preserve">the preparation or management of the Contract; </w:t>
      </w:r>
    </w:p>
    <w:p w14:paraId="033EF84D" w14:textId="77777777" w:rsidR="004C2C04" w:rsidRPr="00A3113C" w:rsidRDefault="004C2C04" w:rsidP="004C2C04">
      <w:pPr>
        <w:pStyle w:val="COTCOCLV4-ASDEFCON"/>
      </w:pPr>
      <w:r w:rsidRPr="00A3113C">
        <w:t xml:space="preserve">the assessment or selection of the Contractor; or </w:t>
      </w:r>
    </w:p>
    <w:p w14:paraId="21C84245" w14:textId="77777777" w:rsidR="004C2C04" w:rsidRPr="00A3113C" w:rsidRDefault="004C2C04" w:rsidP="004C2C04">
      <w:pPr>
        <w:pStyle w:val="COTCOCLV4-ASDEFCON"/>
      </w:pPr>
      <w:r w:rsidRPr="00A3113C">
        <w:t>the planning or performance of the procurement or any activity relevant or related to the Contract,</w:t>
      </w:r>
    </w:p>
    <w:p w14:paraId="1AA30F90" w14:textId="77777777" w:rsidR="004C2C04" w:rsidRPr="00A3113C" w:rsidRDefault="004C2C04" w:rsidP="004C2C04">
      <w:pPr>
        <w:pStyle w:val="COTCOCLV3NONUM-ASDEFCON"/>
      </w:pPr>
      <w:r w:rsidRPr="00A3113C">
        <w:t>to perform, contribute or advise in relation to the performance of the Contract (or the Approved Subcontract).</w:t>
      </w:r>
    </w:p>
    <w:p w14:paraId="7C98BE28" w14:textId="5B3836EC" w:rsidR="004C2C04" w:rsidRPr="00A3113C" w:rsidRDefault="004C2C04" w:rsidP="004C2C04">
      <w:pPr>
        <w:pStyle w:val="COTCOCLV3-ASDEFCON"/>
      </w:pPr>
      <w:r w:rsidRPr="00A3113C">
        <w:lastRenderedPageBreak/>
        <w:t xml:space="preserve">To avoid doubt, the 12 month period referred to in clause </w:t>
      </w:r>
      <w:r w:rsidRPr="009F2454">
        <w:fldChar w:fldCharType="begin"/>
      </w:r>
      <w:r w:rsidRPr="009F2454">
        <w:instrText xml:space="preserve"> REF _Ref13233032 \r \h  \* MERGEFORMAT </w:instrText>
      </w:r>
      <w:r w:rsidRPr="009F2454">
        <w:fldChar w:fldCharType="separate"/>
      </w:r>
      <w:r w:rsidR="00902F31">
        <w:t>11.11.1</w:t>
      </w:r>
      <w:r w:rsidRPr="009F2454">
        <w:fldChar w:fldCharType="end"/>
      </w:r>
      <w:r w:rsidRPr="00A3113C">
        <w:t xml:space="preserve"> applies from the date which is 12 months before the date on which the Contractor (or Approved Subcontract</w:t>
      </w:r>
      <w:r>
        <w:t>or</w:t>
      </w:r>
      <w:r w:rsidRPr="00A3113C">
        <w:t>) proposes that the person start performing or contributing to the performance of the Contract (or Approved Subcontract).</w:t>
      </w:r>
    </w:p>
    <w:p w14:paraId="0AC4033D" w14:textId="0F0D4057" w:rsidR="004C2C04" w:rsidRPr="00A3113C" w:rsidRDefault="004C2C04" w:rsidP="004C2C04">
      <w:pPr>
        <w:pStyle w:val="COTCOCLV3-ASDEFCON"/>
      </w:pPr>
      <w:r w:rsidRPr="00A3113C">
        <w:t xml:space="preserve">The Commonwealth Representative shall not unreasonably withhold Approval of a person under clause </w:t>
      </w:r>
      <w:r w:rsidRPr="0024260B">
        <w:fldChar w:fldCharType="begin"/>
      </w:r>
      <w:r w:rsidRPr="0024260B">
        <w:instrText xml:space="preserve"> REF _Ref13233032 \r \h  \* MERGEFORMAT </w:instrText>
      </w:r>
      <w:r w:rsidRPr="0024260B">
        <w:fldChar w:fldCharType="separate"/>
      </w:r>
      <w:r w:rsidR="00902F31">
        <w:t>11.11.1</w:t>
      </w:r>
      <w:r w:rsidRPr="0024260B">
        <w:fldChar w:fldCharType="end"/>
      </w:r>
      <w:r w:rsidRPr="00A3113C">
        <w:t xml:space="preserve"> and, in making a decision, shall consider:</w:t>
      </w:r>
    </w:p>
    <w:p w14:paraId="1CBCF4A2" w14:textId="77777777" w:rsidR="004C2C04" w:rsidRPr="00A3113C" w:rsidRDefault="004C2C04" w:rsidP="004C2C04">
      <w:pPr>
        <w:pStyle w:val="COTCOCLV4-ASDEFCON"/>
      </w:pPr>
      <w:r w:rsidRPr="00A3113C">
        <w:t>the character and duration of the engagement, services or work that was performed by the person during the relevant 12 month period;</w:t>
      </w:r>
    </w:p>
    <w:p w14:paraId="1801AA8B" w14:textId="77777777" w:rsidR="004C2C04" w:rsidRPr="00A3113C" w:rsidRDefault="004C2C04" w:rsidP="004C2C04">
      <w:pPr>
        <w:pStyle w:val="COTCOCLV4-ASDEFCON"/>
      </w:pPr>
      <w:bookmarkStart w:id="3880" w:name="_Ref13233053"/>
      <w:r w:rsidRPr="00A3113C">
        <w:t>any information provided by the Contractor about the character and duration of the services proposed to be performed by the person under the Contract (or Approved Subcontract)</w:t>
      </w:r>
      <w:r>
        <w:t xml:space="preserve"> including the manner in which the services are proposed to be performed</w:t>
      </w:r>
      <w:r w:rsidRPr="00A3113C">
        <w:t>;</w:t>
      </w:r>
      <w:bookmarkEnd w:id="3880"/>
    </w:p>
    <w:p w14:paraId="12F8591C" w14:textId="22A297D3" w:rsidR="004C2C04" w:rsidRPr="00A3113C" w:rsidRDefault="004C2C04" w:rsidP="004C2C04">
      <w:pPr>
        <w:pStyle w:val="COTCOCLV4-ASDEFCON"/>
      </w:pPr>
      <w:r w:rsidRPr="00A3113C">
        <w:t xml:space="preserve">the potential for real or perceived conflicts of interest or probity concerns to arise if the person performs or contributes to the performance of the Contract (or Approved Subcontract) in the manner proposed under clause </w:t>
      </w:r>
      <w:r w:rsidRPr="007A62CC">
        <w:fldChar w:fldCharType="begin"/>
      </w:r>
      <w:r w:rsidRPr="007A62CC">
        <w:instrText xml:space="preserve"> REF _Ref13233053 \w \h  \* MERGEFORMAT </w:instrText>
      </w:r>
      <w:r w:rsidRPr="007A62CC">
        <w:fldChar w:fldCharType="separate"/>
      </w:r>
      <w:r w:rsidR="00902F31">
        <w:t>11.11.3b</w:t>
      </w:r>
      <w:r w:rsidRPr="007A62CC">
        <w:fldChar w:fldCharType="end"/>
      </w:r>
      <w:r w:rsidRPr="00A3113C">
        <w:t>, and the arrangements which the Contractor (or Approved Subcontractor) proposes to put in place to manage or reduce those conflicts of interest or probity concerns;</w:t>
      </w:r>
    </w:p>
    <w:p w14:paraId="5C7F4D01" w14:textId="77777777" w:rsidR="004C2C04" w:rsidRPr="00A3113C" w:rsidRDefault="004C2C04" w:rsidP="004C2C04">
      <w:pPr>
        <w:pStyle w:val="COTCOCLV4-ASDEFCON"/>
      </w:pPr>
      <w:r w:rsidRPr="00A3113C">
        <w:t>any information provided by the Contractor concerning any significant effect that withholding Approval will have on the person’s employment or remuneration opportunities or the performance of the Contract (or Approved Subcontract); and</w:t>
      </w:r>
    </w:p>
    <w:p w14:paraId="199F6FDC" w14:textId="09205EB9" w:rsidR="004C2C04" w:rsidRDefault="004C2C04" w:rsidP="004C2C04">
      <w:pPr>
        <w:pStyle w:val="COTCOCLV4-ASDEFCON"/>
        <w:rPr>
          <w:lang w:eastAsia="zh-CN"/>
        </w:rPr>
      </w:pPr>
      <w:r w:rsidRPr="00A3113C">
        <w:t xml:space="preserve">the policy requirements set out in </w:t>
      </w:r>
      <w:r>
        <w:t>DI AG5</w:t>
      </w:r>
      <w:r w:rsidR="001A5E73">
        <w:t xml:space="preserve"> </w:t>
      </w:r>
      <w:r w:rsidRPr="00A3113C">
        <w:t>as applicable.</w:t>
      </w:r>
    </w:p>
    <w:p w14:paraId="7938E227" w14:textId="4D96E35F" w:rsidR="00C554BF" w:rsidRPr="00A3113C" w:rsidRDefault="00C554BF" w:rsidP="00AD7F1E">
      <w:pPr>
        <w:pStyle w:val="COTCOCLV1-ASDEFCON"/>
      </w:pPr>
      <w:bookmarkStart w:id="3881" w:name="_Toc226018935"/>
      <w:r>
        <w:t>POLICY AND LAW</w:t>
      </w:r>
      <w:r w:rsidR="00DD239A">
        <w:t xml:space="preserve"> (CORE)</w:t>
      </w:r>
      <w:bookmarkEnd w:id="3881"/>
    </w:p>
    <w:p w14:paraId="1648DEBE" w14:textId="77777777" w:rsidR="00C554BF" w:rsidRPr="00A3113C" w:rsidRDefault="00C554BF">
      <w:pPr>
        <w:pStyle w:val="COTCOCLV2-ASDEFCON"/>
      </w:pPr>
      <w:bookmarkStart w:id="3882" w:name="_Ref299954317"/>
      <w:bookmarkStart w:id="3883" w:name="_Toc300913924"/>
      <w:bookmarkStart w:id="3884" w:name="_Ref308031304"/>
      <w:bookmarkStart w:id="3885" w:name="_Toc226018936"/>
      <w:bookmarkStart w:id="3886" w:name="_Ref335598249"/>
      <w:r w:rsidRPr="00A3113C">
        <w:t xml:space="preserve">Governing Law </w:t>
      </w:r>
      <w:bookmarkEnd w:id="3882"/>
      <w:r w:rsidRPr="00A3113C">
        <w:t>(Core)</w:t>
      </w:r>
      <w:bookmarkEnd w:id="3883"/>
      <w:bookmarkEnd w:id="3884"/>
      <w:bookmarkEnd w:id="3885"/>
    </w:p>
    <w:p w14:paraId="0495DA25" w14:textId="77777777" w:rsidR="00C554BF" w:rsidRPr="00A3113C" w:rsidRDefault="00C554BF" w:rsidP="00C554BF">
      <w:pPr>
        <w:pStyle w:val="COTCOCLV3-ASDEFCON"/>
      </w:pPr>
      <w:r w:rsidRPr="00A3113C">
        <w:t xml:space="preserve">The laws of the </w:t>
      </w:r>
      <w:r>
        <w:t>State or Territory</w:t>
      </w:r>
      <w:r w:rsidRPr="00A3113C">
        <w:t xml:space="preserve"> specified in the Details Schedule </w:t>
      </w:r>
      <w:r>
        <w:t xml:space="preserve">shall </w:t>
      </w:r>
      <w:r w:rsidRPr="00A3113C">
        <w:t>apply to the Contract.  The courts of that State or Territory shall have non-exclusive jurisdiction to decide any matter arising out of the Contract.</w:t>
      </w:r>
    </w:p>
    <w:p w14:paraId="03DE7CFC" w14:textId="77777777" w:rsidR="00C554BF" w:rsidRPr="00A3113C" w:rsidRDefault="00C554BF" w:rsidP="00C554BF">
      <w:pPr>
        <w:pStyle w:val="COTCOCLV3-ASDEFCON"/>
        <w:rPr>
          <w:lang w:eastAsia="zh-CN"/>
        </w:rPr>
      </w:pPr>
      <w:r w:rsidRPr="00A3113C">
        <w:t>The United Nations Convention on Contracts for the International Sale of Goods shall not apply to the Contract.</w:t>
      </w:r>
    </w:p>
    <w:p w14:paraId="096D843A" w14:textId="77777777" w:rsidR="00C554BF" w:rsidRPr="00A3113C" w:rsidRDefault="00C554BF">
      <w:pPr>
        <w:pStyle w:val="COTCOCLV2-ASDEFCON"/>
      </w:pPr>
      <w:bookmarkStart w:id="3887" w:name="_Ref174542759"/>
      <w:bookmarkStart w:id="3888" w:name="_Toc226018937"/>
      <w:r w:rsidRPr="00A3113C">
        <w:t>Compliance with Law</w:t>
      </w:r>
      <w:r>
        <w:t>s</w:t>
      </w:r>
      <w:r w:rsidRPr="00A3113C">
        <w:t xml:space="preserve"> (Core)</w:t>
      </w:r>
      <w:bookmarkEnd w:id="3886"/>
      <w:bookmarkEnd w:id="3887"/>
      <w:bookmarkEnd w:id="3888"/>
    </w:p>
    <w:p w14:paraId="49764CC8" w14:textId="30F9A15D" w:rsidR="00C554BF" w:rsidRPr="00A3113C" w:rsidRDefault="00C554BF" w:rsidP="00C554BF">
      <w:pPr>
        <w:pStyle w:val="COTCOCLV3-ASDEFCON"/>
      </w:pPr>
      <w:r w:rsidRPr="00A3113C">
        <w:t xml:space="preserve">The Contractor shall, in the performance of the Contract, comply with and ensure </w:t>
      </w:r>
      <w:r w:rsidR="0026526D">
        <w:t xml:space="preserve">that </w:t>
      </w:r>
      <w:r w:rsidRPr="00A3113C">
        <w:t>Contractor Personnel comply with, the laws from time to time in force in the State, Territory, or other jurisdictions (including overseas) in which any part of the Contract is to be carried out.</w:t>
      </w:r>
    </w:p>
    <w:p w14:paraId="5A6C78D6" w14:textId="77777777" w:rsidR="00C554BF" w:rsidRDefault="00C554BF" w:rsidP="00C554BF">
      <w:pPr>
        <w:pStyle w:val="COTCOCLV3-ASDEFCON"/>
      </w:pPr>
      <w:r w:rsidRPr="00A3113C">
        <w:t>The Contractor shall provide to the Commonwealth Representative within 10 Working Days after a request by the Commonwealth written confirmation that, to the best of the Contractor’s knowledge and based on reasonable enquiries undertaken by the Contractor, the Contractor</w:t>
      </w:r>
      <w:r>
        <w:t xml:space="preserve"> and</w:t>
      </w:r>
      <w:r w:rsidRPr="00A3113C">
        <w:t xml:space="preserve"> Contractor Personnel are compliant with all laws (including foreign anti-corruption legislation) regarding the offering of unlawful inducements </w:t>
      </w:r>
      <w:r w:rsidRPr="00662094">
        <w:t xml:space="preserve">whether in Australia or otherwise </w:t>
      </w:r>
      <w:r w:rsidRPr="00A3113C">
        <w:t>in connection with the performance of the Contract and the Subcontracts.</w:t>
      </w:r>
    </w:p>
    <w:p w14:paraId="0E647DF7" w14:textId="77777777" w:rsidR="00C554BF" w:rsidRDefault="00C554BF" w:rsidP="00C554BF">
      <w:pPr>
        <w:pStyle w:val="COTCOCLV3-ASDEFCON"/>
      </w:pPr>
      <w:bookmarkStart w:id="3889" w:name="_Ref500765902"/>
      <w:r>
        <w:t>The Contractor:</w:t>
      </w:r>
      <w:bookmarkStart w:id="3890" w:name="_Toc509912280"/>
      <w:bookmarkStart w:id="3891" w:name="_Toc509912456"/>
      <w:bookmarkStart w:id="3892" w:name="_Toc509912607"/>
      <w:bookmarkStart w:id="3893" w:name="_Toc509912758"/>
      <w:bookmarkStart w:id="3894" w:name="_Toc509915322"/>
      <w:bookmarkStart w:id="3895" w:name="_Toc509915470"/>
      <w:bookmarkStart w:id="3896" w:name="_Toc509923618"/>
      <w:bookmarkStart w:id="3897" w:name="_Toc509923768"/>
      <w:bookmarkEnd w:id="3889"/>
      <w:bookmarkEnd w:id="3890"/>
      <w:bookmarkEnd w:id="3891"/>
      <w:bookmarkEnd w:id="3892"/>
      <w:bookmarkEnd w:id="3893"/>
      <w:bookmarkEnd w:id="3894"/>
      <w:bookmarkEnd w:id="3895"/>
      <w:bookmarkEnd w:id="3896"/>
      <w:bookmarkEnd w:id="3897"/>
    </w:p>
    <w:p w14:paraId="40412680" w14:textId="30D8A620" w:rsidR="00C554BF" w:rsidRDefault="00C554BF" w:rsidP="00C554BF">
      <w:pPr>
        <w:pStyle w:val="COTCOCLV4-ASDEFCON"/>
      </w:pPr>
      <w:bookmarkStart w:id="3898" w:name="_Ref500765904"/>
      <w:r>
        <w:t>shall take all reasonable measures to prevent, detect and investigate any fraud that may occur, is occurring or has occurred under the Contract or any Subcontract; and</w:t>
      </w:r>
      <w:bookmarkStart w:id="3899" w:name="_Toc509912281"/>
      <w:bookmarkStart w:id="3900" w:name="_Toc509912457"/>
      <w:bookmarkStart w:id="3901" w:name="_Toc509912608"/>
      <w:bookmarkStart w:id="3902" w:name="_Toc509912759"/>
      <w:bookmarkStart w:id="3903" w:name="_Toc509915323"/>
      <w:bookmarkStart w:id="3904" w:name="_Toc509915471"/>
      <w:bookmarkStart w:id="3905" w:name="_Toc509923619"/>
      <w:bookmarkStart w:id="3906" w:name="_Toc509923769"/>
      <w:bookmarkEnd w:id="3898"/>
      <w:bookmarkEnd w:id="3899"/>
      <w:bookmarkEnd w:id="3900"/>
      <w:bookmarkEnd w:id="3901"/>
      <w:bookmarkEnd w:id="3902"/>
      <w:bookmarkEnd w:id="3903"/>
      <w:bookmarkEnd w:id="3904"/>
      <w:bookmarkEnd w:id="3905"/>
      <w:bookmarkEnd w:id="3906"/>
    </w:p>
    <w:p w14:paraId="1E6ED811" w14:textId="7494A479" w:rsidR="00C554BF" w:rsidRDefault="00C554BF" w:rsidP="00C554BF">
      <w:pPr>
        <w:pStyle w:val="COTCOCLV4-ASDEFCON"/>
      </w:pPr>
      <w:r>
        <w:t xml:space="preserve">acknowledges and agrees that its obligation in clause </w:t>
      </w:r>
      <w:r w:rsidRPr="0024260B">
        <w:fldChar w:fldCharType="begin"/>
      </w:r>
      <w:r w:rsidRPr="0024260B">
        <w:instrText xml:space="preserve"> REF _Ref500765904 \w \h  \* MERGEFORMAT </w:instrText>
      </w:r>
      <w:r w:rsidRPr="0024260B">
        <w:fldChar w:fldCharType="separate"/>
      </w:r>
      <w:r w:rsidR="00902F31">
        <w:t>12.2.3a</w:t>
      </w:r>
      <w:r w:rsidRPr="0024260B">
        <w:fldChar w:fldCharType="end"/>
      </w:r>
      <w:r>
        <w:t xml:space="preserve"> extends to taking all reasonable measures to prevent, detect and investigate any fraud which has or may be committed by Contractor Personnel.</w:t>
      </w:r>
      <w:bookmarkStart w:id="3907" w:name="_Toc509912282"/>
      <w:bookmarkStart w:id="3908" w:name="_Toc509912458"/>
      <w:bookmarkStart w:id="3909" w:name="_Toc509912609"/>
      <w:bookmarkStart w:id="3910" w:name="_Toc509912760"/>
      <w:bookmarkStart w:id="3911" w:name="_Toc509915324"/>
      <w:bookmarkStart w:id="3912" w:name="_Toc509915472"/>
      <w:bookmarkStart w:id="3913" w:name="_Toc509923620"/>
      <w:bookmarkStart w:id="3914" w:name="_Toc509923770"/>
      <w:bookmarkEnd w:id="3907"/>
      <w:bookmarkEnd w:id="3908"/>
      <w:bookmarkEnd w:id="3909"/>
      <w:bookmarkEnd w:id="3910"/>
      <w:bookmarkEnd w:id="3911"/>
      <w:bookmarkEnd w:id="3912"/>
      <w:bookmarkEnd w:id="3913"/>
      <w:bookmarkEnd w:id="3914"/>
    </w:p>
    <w:p w14:paraId="1D63B64E" w14:textId="77777777" w:rsidR="00C554BF" w:rsidRPr="00A3113C" w:rsidRDefault="00C554BF" w:rsidP="002C6F19">
      <w:pPr>
        <w:pStyle w:val="COTCOCLV3-ASDEFCON"/>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p>
    <w:p w14:paraId="155595AC" w14:textId="77777777" w:rsidR="00C554BF" w:rsidRPr="00A3113C" w:rsidRDefault="00C554BF">
      <w:pPr>
        <w:pStyle w:val="COTCOCLV2-ASDEFCON"/>
      </w:pPr>
      <w:bookmarkStart w:id="3915" w:name="_Ref335573610"/>
      <w:bookmarkStart w:id="3916" w:name="_Ref335574557"/>
      <w:bookmarkStart w:id="3917" w:name="_Toc226018938"/>
      <w:r w:rsidRPr="00A3113C">
        <w:lastRenderedPageBreak/>
        <w:t xml:space="preserve">Policy </w:t>
      </w:r>
      <w:r>
        <w:t xml:space="preserve">Requirements </w:t>
      </w:r>
      <w:r w:rsidRPr="00A3113C">
        <w:t>(Core)</w:t>
      </w:r>
      <w:bookmarkEnd w:id="3915"/>
      <w:bookmarkEnd w:id="3916"/>
      <w:bookmarkEnd w:id="3917"/>
    </w:p>
    <w:p w14:paraId="0F5B97F7" w14:textId="77777777" w:rsidR="00C554BF" w:rsidRDefault="00C554BF" w:rsidP="00C554BF">
      <w:pPr>
        <w:pStyle w:val="NoteToDraftersList-ASDEFCON"/>
        <w:numPr>
          <w:ilvl w:val="0"/>
          <w:numId w:val="0"/>
        </w:numPr>
      </w:pPr>
      <w:r w:rsidRPr="00A3113C">
        <w:t xml:space="preserve">Note to drafters: </w:t>
      </w:r>
      <w:r>
        <w:t xml:space="preserve"> Prior to any RFT release and prior to the execution of any resultant contract, the Glossary should be updated to reflect the version of the following documents and policies current at the time of RFT release.  </w:t>
      </w:r>
    </w:p>
    <w:p w14:paraId="2B03B150" w14:textId="77777777" w:rsidR="00082B8F" w:rsidRDefault="00C554BF" w:rsidP="00082B8F">
      <w:pPr>
        <w:pStyle w:val="NoteToDrafters-ASDEFCON"/>
        <w:rPr>
          <w:rFonts w:cs="Arial"/>
          <w:b w:val="0"/>
          <w:i w:val="0"/>
        </w:rPr>
      </w:pPr>
      <w:r>
        <w:t>If there are</w:t>
      </w:r>
      <w:r w:rsidRPr="00A3113C">
        <w:t xml:space="preserve"> other Commonwealth or Defence polices relevant to the procurement activity, </w:t>
      </w:r>
      <w:r>
        <w:t>that are not otherwise referenced in the draft Contract, they can be listed below.</w:t>
      </w:r>
      <w:r w:rsidR="00082B8F" w:rsidRPr="00082B8F">
        <w:rPr>
          <w:rFonts w:cs="Arial"/>
          <w:b w:val="0"/>
          <w:i w:val="0"/>
        </w:rPr>
        <w:t xml:space="preserve"> </w:t>
      </w:r>
    </w:p>
    <w:p w14:paraId="36B24A66" w14:textId="77777777" w:rsidR="00C554BF" w:rsidRPr="00A3113C" w:rsidRDefault="00C554BF" w:rsidP="00C554BF">
      <w:pPr>
        <w:pStyle w:val="COTCOCLV3-ASDEFCON"/>
      </w:pPr>
      <w:r w:rsidRPr="00A3113C">
        <w:t>The Contractor shall comply with</w:t>
      </w:r>
      <w:r>
        <w:t>,</w:t>
      </w:r>
      <w:r w:rsidRPr="00A3113C">
        <w:t xml:space="preserve"> and </w:t>
      </w:r>
      <w:r>
        <w:t>ensure that</w:t>
      </w:r>
      <w:r w:rsidRPr="00A3113C">
        <w:t xml:space="preserve"> Contractor Personnel comply with</w:t>
      </w:r>
      <w:r>
        <w:t>,</w:t>
      </w:r>
      <w:r w:rsidRPr="00A3113C">
        <w:t xml:space="preserve"> the following Commonwealth policies of general application relevant or applicable to the Contract:</w:t>
      </w:r>
    </w:p>
    <w:p w14:paraId="70DCEA4B" w14:textId="32CC5B1D" w:rsidR="00C554BF" w:rsidRDefault="00C554BF" w:rsidP="00C554BF">
      <w:pPr>
        <w:pStyle w:val="COTCOCLV4-ASDEFCON"/>
      </w:pPr>
      <w:r>
        <w:t>DI, and in particular:</w:t>
      </w:r>
    </w:p>
    <w:p w14:paraId="7520C511" w14:textId="1FC221D6" w:rsidR="00DB2BD6" w:rsidRPr="00794A90" w:rsidRDefault="00DB2BD6" w:rsidP="00DB2BD6">
      <w:pPr>
        <w:pStyle w:val="COTCOCLV5-ASDEFCON"/>
      </w:pPr>
      <w:r>
        <w:t xml:space="preserve">Administration and Governance Provision 4 </w:t>
      </w:r>
      <w:r w:rsidRPr="00794A90">
        <w:t>AG4 – Incident reporting and management;</w:t>
      </w:r>
    </w:p>
    <w:p w14:paraId="0535021C" w14:textId="3FC3D201" w:rsidR="00DB2BD6" w:rsidRPr="00794A90" w:rsidRDefault="00DB2BD6" w:rsidP="00DB2BD6">
      <w:pPr>
        <w:pStyle w:val="COTCOCLV5-ASDEFCON"/>
      </w:pPr>
      <w:r>
        <w:t>Administration and Governance Provision 5</w:t>
      </w:r>
      <w:r w:rsidRPr="00794A90">
        <w:t xml:space="preserve">, </w:t>
      </w:r>
      <w:r w:rsidR="008E379D">
        <w:t>AG5 – Conflicts of interest</w:t>
      </w:r>
      <w:r w:rsidRPr="00794A90">
        <w:t>;</w:t>
      </w:r>
      <w:r>
        <w:t xml:space="preserve"> and</w:t>
      </w:r>
    </w:p>
    <w:p w14:paraId="683FE3F6" w14:textId="4996489C" w:rsidR="00C554BF" w:rsidRPr="007E20E1" w:rsidRDefault="00DB2BD6" w:rsidP="00C554BF">
      <w:pPr>
        <w:pStyle w:val="COTCOCLV5-ASDEFCON"/>
        <w:rPr>
          <w:rFonts w:cs="Arial"/>
          <w:szCs w:val="20"/>
        </w:rPr>
      </w:pPr>
      <w:r>
        <w:t>People Provision 7</w:t>
      </w:r>
      <w:r w:rsidRPr="00794A90">
        <w:t>, PPL 7 – Required behaviours in Defence and Chapter 3 of the Complaints and Alternative Resolutions Manual</w:t>
      </w:r>
      <w:r>
        <w:t>;</w:t>
      </w:r>
    </w:p>
    <w:p w14:paraId="203B506F" w14:textId="77777777" w:rsidR="0010683F" w:rsidRDefault="0010683F" w:rsidP="0010683F">
      <w:pPr>
        <w:pStyle w:val="COTCOCLV4-ASDEFCON"/>
      </w:pPr>
      <w:r>
        <w:t xml:space="preserve">Defence </w:t>
      </w:r>
      <w:r w:rsidRPr="00432E8D">
        <w:t>Gifts and Benefits (including Hospitality) Receiving Policy</w:t>
      </w:r>
      <w:r>
        <w:t>;</w:t>
      </w:r>
    </w:p>
    <w:p w14:paraId="1E898007" w14:textId="77777777" w:rsidR="0010683F" w:rsidRDefault="0010683F" w:rsidP="0010683F">
      <w:pPr>
        <w:pStyle w:val="COTCOCLV4-ASDEFCON"/>
      </w:pPr>
      <w:r>
        <w:t xml:space="preserve">Defence </w:t>
      </w:r>
      <w:r w:rsidRPr="00432E8D">
        <w:t>Gifts and Benefits (including Hospitality) Spending Policy</w:t>
      </w:r>
      <w:r>
        <w:t>;</w:t>
      </w:r>
    </w:p>
    <w:p w14:paraId="1C014DE2" w14:textId="77777777" w:rsidR="0010683F" w:rsidRDefault="0010683F" w:rsidP="0010683F">
      <w:pPr>
        <w:pStyle w:val="COTCOCLV4-ASDEFCON"/>
      </w:pPr>
      <w:r>
        <w:t>Defence Sponsorship Policy;</w:t>
      </w:r>
    </w:p>
    <w:p w14:paraId="7619328D" w14:textId="2897A7D9" w:rsidR="00C554BF" w:rsidRPr="00C90ED6" w:rsidRDefault="00C554BF" w:rsidP="00C554BF">
      <w:pPr>
        <w:pStyle w:val="COTCOCLV4-ASDEFCON"/>
      </w:pPr>
      <w:r>
        <w:t>ADF</w:t>
      </w:r>
      <w:r w:rsidRPr="00E9010F">
        <w:t xml:space="preserve"> alcohol policy detailed in</w:t>
      </w:r>
      <w:r w:rsidR="00082B8F">
        <w:t xml:space="preserve"> MILPERSMAN Part 4 Chapter 1</w:t>
      </w:r>
      <w:r w:rsidRPr="00E9010F">
        <w:t>;</w:t>
      </w:r>
    </w:p>
    <w:p w14:paraId="3FB5316D" w14:textId="76E046BA" w:rsidR="00C554BF" w:rsidRDefault="00C554BF" w:rsidP="00C554BF">
      <w:pPr>
        <w:pStyle w:val="COTCOCLV4-ASDEFCON"/>
      </w:pPr>
      <w:r w:rsidRPr="0066376A">
        <w:t xml:space="preserve">Public Interest Disclosure policy </w:t>
      </w:r>
      <w:r>
        <w:t>detailed at:</w:t>
      </w:r>
    </w:p>
    <w:p w14:paraId="060B265F" w14:textId="0576B258" w:rsidR="00C554BF" w:rsidRPr="005A1A34" w:rsidRDefault="006C0EDA" w:rsidP="00F72E8F">
      <w:pPr>
        <w:pStyle w:val="COTCOCLV4-ASDEFCON"/>
        <w:rPr>
          <w:color w:val="auto"/>
          <w:u w:val="single"/>
        </w:rPr>
      </w:pPr>
      <w:hyperlink r:id="rId33" w:history="1">
        <w:r w:rsidR="007E20E1" w:rsidRPr="00753224">
          <w:rPr>
            <w:rStyle w:val="Hyperlink"/>
          </w:rPr>
          <w:t>http://www.ombudsman.gov.au/Our-responsibilities/making-a-disclosure</w:t>
        </w:r>
      </w:hyperlink>
      <w:r w:rsidR="00C554BF">
        <w:t>;</w:t>
      </w:r>
      <w:r w:rsidR="002E60FF" w:rsidRPr="00B642F3" w:rsidDel="002E60FF">
        <w:t xml:space="preserve"> </w:t>
      </w:r>
      <w:r w:rsidR="00C554BF">
        <w:t>and</w:t>
      </w:r>
    </w:p>
    <w:p w14:paraId="74CBD0A4" w14:textId="47C77677" w:rsidR="00C554BF" w:rsidRDefault="0085300B" w:rsidP="00C554BF">
      <w:pPr>
        <w:pStyle w:val="COTCOCLV4-ASDEFCON"/>
      </w:pPr>
      <w:r>
        <w:rPr>
          <w:b/>
        </w:rPr>
        <w:fldChar w:fldCharType="begin">
          <w:ffData>
            <w:name w:val=""/>
            <w:enabled/>
            <w:calcOnExit w:val="0"/>
            <w:textInput>
              <w:default w:val="[…DRAFTERS TO INSERT ANY OTHER RELEVANT COMMONWEALTH AND DEFENCE POLICIES THAT REGULATE DELIVERY OF THE SERVICES…]"/>
            </w:textInput>
          </w:ffData>
        </w:fldChar>
      </w:r>
      <w:r>
        <w:rPr>
          <w:b/>
        </w:rPr>
        <w:instrText xml:space="preserve"> FORMTEXT </w:instrText>
      </w:r>
      <w:r>
        <w:rPr>
          <w:b/>
        </w:rPr>
      </w:r>
      <w:r>
        <w:rPr>
          <w:b/>
        </w:rPr>
        <w:fldChar w:fldCharType="separate"/>
      </w:r>
      <w:r>
        <w:rPr>
          <w:b/>
          <w:noProof/>
        </w:rPr>
        <w:t>[…DRAFTERS TO INSERT ANY OTHER RELEVANT COMMONWEALTH AND DEFENCE POLICIES THAT REGULATE DELIVERY OF THE SERVICES…]</w:t>
      </w:r>
      <w:r>
        <w:rPr>
          <w:b/>
        </w:rPr>
        <w:fldChar w:fldCharType="end"/>
      </w:r>
      <w:r w:rsidR="00C554BF">
        <w:t>.</w:t>
      </w:r>
    </w:p>
    <w:p w14:paraId="5F6AB7DB" w14:textId="07011060" w:rsidR="007E20E1" w:rsidRDefault="00C554BF" w:rsidP="00B934B9">
      <w:pPr>
        <w:pStyle w:val="NoteToTenderers-ASDEFCON"/>
      </w:pPr>
      <w:r>
        <w:t xml:space="preserve">Note to tenderers:  It is Commonwealth policy to stimulate Indigenous entrepreneurship and business development, providing Indigenous Australians with more opportunities to participate in the economy. </w:t>
      </w:r>
      <w:r w:rsidR="003246BE">
        <w:t xml:space="preserve"> </w:t>
      </w:r>
      <w:r>
        <w:t>The Commonwealth Indigenous Procurement Policy is available at</w:t>
      </w:r>
      <w:r w:rsidR="007E20E1">
        <w:t>:</w:t>
      </w:r>
    </w:p>
    <w:p w14:paraId="4A102461" w14:textId="67C6FCC3" w:rsidR="00C554BF" w:rsidRPr="000376BC" w:rsidRDefault="00B934B9" w:rsidP="000376BC">
      <w:pPr>
        <w:pStyle w:val="NoteToTenderersBullets-ASDEFCON"/>
        <w:rPr>
          <w:rStyle w:val="Hyperlink"/>
        </w:rPr>
      </w:pPr>
      <w:r w:rsidRPr="00B934B9">
        <w:rPr>
          <w:rStyle w:val="Hyperlink"/>
        </w:rPr>
        <w:t>https://www.niaa.gov.au/resource-centre/indigenous-affairs/commonwealth-indigenous-procurement-policy</w:t>
      </w:r>
      <w:r w:rsidR="006B2C30" w:rsidRPr="000376BC">
        <w:rPr>
          <w:rStyle w:val="Hyperlink"/>
        </w:rPr>
        <w:t>.</w:t>
      </w:r>
    </w:p>
    <w:p w14:paraId="6850805E" w14:textId="77777777" w:rsidR="00C554BF" w:rsidRDefault="00C554BF" w:rsidP="002C6F19">
      <w:pPr>
        <w:pStyle w:val="COTCOCLV3-ASDEFCON"/>
      </w:pPr>
      <w:r>
        <w:t>The Contractor shall use its reasonable endeavours to increase its:</w:t>
      </w:r>
    </w:p>
    <w:p w14:paraId="73597BE6" w14:textId="77777777" w:rsidR="00C554BF" w:rsidRDefault="00C554BF" w:rsidP="00C554BF">
      <w:pPr>
        <w:pStyle w:val="COTCOCLV4-ASDEFCON"/>
      </w:pPr>
      <w:r>
        <w:t>purchasing from Indigenous enterprises; and</w:t>
      </w:r>
    </w:p>
    <w:p w14:paraId="4AF31A05" w14:textId="77777777" w:rsidR="00C554BF" w:rsidRDefault="00C554BF" w:rsidP="00C554BF">
      <w:pPr>
        <w:pStyle w:val="COTCOCLV4-ASDEFCON"/>
      </w:pPr>
      <w:r>
        <w:t>employment of Indigenous Australians,</w:t>
      </w:r>
    </w:p>
    <w:p w14:paraId="6B3A0835" w14:textId="0215BFA5" w:rsidR="00C554BF" w:rsidRDefault="00C554BF" w:rsidP="00C554BF">
      <w:pPr>
        <w:pStyle w:val="COTCOCLV3NONUM-ASDEFCON"/>
      </w:pPr>
      <w:r>
        <w:t>in the performance of the Contract. For the purposes of this clause “Indigenous enterprise” means an organisation that is 50 per cent or more Indigenous owned that is operating a business.</w:t>
      </w:r>
      <w:r w:rsidR="003246BE">
        <w:t xml:space="preserve"> </w:t>
      </w:r>
      <w:r>
        <w:t xml:space="preserve"> </w:t>
      </w:r>
      <w:r>
        <w:rPr>
          <w:bCs/>
          <w:iCs/>
        </w:rPr>
        <w:t>Supply Nation maintains a list of enterprises that meet the definition of “Indigenous enterprises” (</w:t>
      </w:r>
      <w:hyperlink r:id="rId34" w:history="1">
        <w:r>
          <w:rPr>
            <w:rStyle w:val="Hyperlink"/>
            <w:bCs/>
            <w:iCs/>
          </w:rPr>
          <w:t>www.supplynation.org.au</w:t>
        </w:r>
      </w:hyperlink>
      <w:r>
        <w:rPr>
          <w:bCs/>
          <w:iCs/>
        </w:rPr>
        <w:t>)</w:t>
      </w:r>
      <w:r>
        <w:t>.</w:t>
      </w:r>
    </w:p>
    <w:p w14:paraId="0AB3B4D0" w14:textId="77777777" w:rsidR="00C554BF" w:rsidRDefault="00C554BF">
      <w:pPr>
        <w:pStyle w:val="ASDEFCONOptionSpace"/>
        <w:rPr>
          <w:color w:val="000000"/>
        </w:rPr>
      </w:pPr>
      <w:bookmarkStart w:id="3918" w:name="_Toc322698520"/>
      <w:bookmarkStart w:id="3919" w:name="_Toc322764563"/>
      <w:bookmarkStart w:id="3920" w:name="_Toc322985486"/>
      <w:bookmarkStart w:id="3921" w:name="_Toc323026273"/>
      <w:bookmarkStart w:id="3922" w:name="_Toc323026437"/>
      <w:bookmarkStart w:id="3923" w:name="_Toc323028608"/>
      <w:bookmarkStart w:id="3924" w:name="_Toc323033477"/>
      <w:bookmarkStart w:id="3925" w:name="_Ref324777177"/>
      <w:bookmarkStart w:id="3926" w:name="_Ref324777180"/>
      <w:bookmarkStart w:id="3927" w:name="_Ref324777206"/>
      <w:bookmarkStart w:id="3928" w:name="_Ref324777225"/>
      <w:bookmarkStart w:id="3929" w:name="_Ref440626360"/>
      <w:bookmarkEnd w:id="3918"/>
      <w:bookmarkEnd w:id="3919"/>
      <w:bookmarkEnd w:id="3920"/>
      <w:bookmarkEnd w:id="3921"/>
      <w:bookmarkEnd w:id="3922"/>
      <w:bookmarkEnd w:id="3923"/>
      <w:bookmarkEnd w:id="3924"/>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5543E" w14:paraId="5C188E61" w14:textId="77777777" w:rsidTr="00C554BF">
        <w:tc>
          <w:tcPr>
            <w:tcW w:w="9287" w:type="dxa"/>
            <w:shd w:val="clear" w:color="auto" w:fill="auto"/>
          </w:tcPr>
          <w:p w14:paraId="2B2C4C8E" w14:textId="77777777" w:rsidR="00C554BF" w:rsidRPr="00E83AAD" w:rsidRDefault="00C554BF">
            <w:pPr>
              <w:pStyle w:val="ASDEFCONOption"/>
            </w:pPr>
            <w:r w:rsidRPr="00E83AAD">
              <w:t xml:space="preserve">Option:  </w:t>
            </w:r>
            <w:r w:rsidRPr="006D7CFD">
              <w:t>For when a procurement is at or above the relevant procurement threshold, and does not meet the exemptions set out at Appendix A to the CPRs</w:t>
            </w:r>
            <w:r w:rsidRPr="00E83AAD">
              <w:t>.</w:t>
            </w:r>
          </w:p>
          <w:p w14:paraId="5A8F7A6C" w14:textId="36900414" w:rsidR="007E20E1" w:rsidRDefault="00C554BF" w:rsidP="007E20E1">
            <w:pPr>
              <w:pStyle w:val="NoteToDrafters-ASDEFCON"/>
            </w:pPr>
            <w:r w:rsidRPr="00F91F7E">
              <w:t>Note to drafters</w:t>
            </w:r>
            <w:r>
              <w:t xml:space="preserve">:  </w:t>
            </w:r>
            <w:r w:rsidRPr="00593037">
              <w:rPr>
                <w:rFonts w:eastAsia="Calibri"/>
              </w:rPr>
              <w:t xml:space="preserve">If </w:t>
            </w:r>
            <w:r w:rsidRPr="00DA4E06">
              <w:t>the</w:t>
            </w:r>
            <w:r w:rsidRPr="00593037">
              <w:rPr>
                <w:rFonts w:eastAsia="Calibri"/>
              </w:rPr>
              <w:t xml:space="preserve"> procurement is </w:t>
            </w:r>
            <w:r>
              <w:rPr>
                <w:rFonts w:eastAsia="Calibri"/>
              </w:rPr>
              <w:t>specifically exempt from the additional rules detailed in Division 2 of the CPRs as a result of</w:t>
            </w:r>
            <w:r w:rsidRPr="00593037">
              <w:rPr>
                <w:rFonts w:eastAsia="Calibri"/>
              </w:rPr>
              <w:t xml:space="preserve"> a D</w:t>
            </w:r>
            <w:r w:rsidRPr="00593037">
              <w:rPr>
                <w:bCs/>
                <w:iCs/>
              </w:rPr>
              <w:t>efence specific exemption</w:t>
            </w:r>
            <w:r>
              <w:rPr>
                <w:bCs/>
                <w:iCs/>
              </w:rPr>
              <w:t>,</w:t>
            </w:r>
            <w:r w:rsidRPr="00B14EF4">
              <w:rPr>
                <w:rFonts w:eastAsia="Calibri"/>
              </w:rPr>
              <w:t xml:space="preserve"> the procurement will still be </w:t>
            </w:r>
            <w:r w:rsidRPr="00B14EF4">
              <w:rPr>
                <w:bCs/>
                <w:iCs/>
              </w:rPr>
              <w:t xml:space="preserve">subject to the </w:t>
            </w:r>
            <w:r w:rsidRPr="00B14EF4">
              <w:t>Workplace Gender Equality Procurement Principles</w:t>
            </w:r>
            <w:r w:rsidRPr="00B14EF4">
              <w:rPr>
                <w:bCs/>
                <w:iCs/>
              </w:rPr>
              <w:t xml:space="preserve"> and</w:t>
            </w:r>
            <w:r w:rsidRPr="000F7F1A">
              <w:rPr>
                <w:bCs/>
                <w:iCs/>
              </w:rPr>
              <w:t xml:space="preserve"> </w:t>
            </w:r>
            <w:r>
              <w:rPr>
                <w:bCs/>
                <w:iCs/>
              </w:rPr>
              <w:t xml:space="preserve">the following clauses </w:t>
            </w:r>
            <w:r w:rsidRPr="000F7F1A">
              <w:t>must be used</w:t>
            </w:r>
            <w:r>
              <w:t>.</w:t>
            </w:r>
          </w:p>
          <w:p w14:paraId="2533596E" w14:textId="760952AB" w:rsidR="00261153" w:rsidRDefault="00C554BF" w:rsidP="007E20E1">
            <w:pPr>
              <w:pStyle w:val="NoteToTenderers-ASDEFCON"/>
            </w:pPr>
            <w:r>
              <w:t xml:space="preserve">Note to tenderers:  </w:t>
            </w:r>
            <w:r w:rsidRPr="000F6CF4">
              <w:rPr>
                <w:bCs/>
                <w:iCs/>
              </w:rPr>
              <w:t xml:space="preserve">These clauses </w:t>
            </w:r>
            <w:r w:rsidRPr="003E75B5">
              <w:rPr>
                <w:bCs/>
                <w:iCs/>
              </w:rPr>
              <w:fldChar w:fldCharType="begin"/>
            </w:r>
            <w:r w:rsidRPr="003E75B5">
              <w:rPr>
                <w:bCs/>
                <w:iCs/>
              </w:rPr>
              <w:instrText xml:space="preserve"> REF _Ref454552848 \r \h  \* MERGEFORMAT </w:instrText>
            </w:r>
            <w:r w:rsidRPr="003E75B5">
              <w:rPr>
                <w:bCs/>
                <w:iCs/>
              </w:rPr>
            </w:r>
            <w:r w:rsidRPr="003E75B5">
              <w:rPr>
                <w:bCs/>
                <w:iCs/>
              </w:rPr>
              <w:fldChar w:fldCharType="separate"/>
            </w:r>
            <w:r w:rsidR="00902F31">
              <w:rPr>
                <w:bCs/>
                <w:iCs/>
              </w:rPr>
              <w:t>12.3.3</w:t>
            </w:r>
            <w:r w:rsidRPr="003E75B5">
              <w:rPr>
                <w:bCs/>
                <w:iCs/>
              </w:rPr>
              <w:fldChar w:fldCharType="end"/>
            </w:r>
            <w:r>
              <w:rPr>
                <w:bCs/>
                <w:iCs/>
              </w:rPr>
              <w:t xml:space="preserve"> and </w:t>
            </w:r>
            <w:r w:rsidRPr="003E75B5">
              <w:rPr>
                <w:bCs/>
                <w:iCs/>
              </w:rPr>
              <w:fldChar w:fldCharType="begin"/>
            </w:r>
            <w:r w:rsidRPr="003E75B5">
              <w:rPr>
                <w:bCs/>
                <w:iCs/>
              </w:rPr>
              <w:instrText xml:space="preserve"> REF _Ref372899359 \r \h  \* MERGEFORMAT </w:instrText>
            </w:r>
            <w:r w:rsidRPr="003E75B5">
              <w:rPr>
                <w:bCs/>
                <w:iCs/>
              </w:rPr>
            </w:r>
            <w:r w:rsidRPr="003E75B5">
              <w:rPr>
                <w:bCs/>
                <w:iCs/>
              </w:rPr>
              <w:fldChar w:fldCharType="separate"/>
            </w:r>
            <w:r w:rsidR="00902F31">
              <w:rPr>
                <w:bCs/>
                <w:iCs/>
              </w:rPr>
              <w:t>12.3.4</w:t>
            </w:r>
            <w:r w:rsidRPr="003E75B5">
              <w:rPr>
                <w:bCs/>
                <w:iCs/>
              </w:rPr>
              <w:fldChar w:fldCharType="end"/>
            </w:r>
            <w:r>
              <w:rPr>
                <w:bCs/>
                <w:iCs/>
              </w:rPr>
              <w:t xml:space="preserve"> </w:t>
            </w:r>
            <w:r>
              <w:t xml:space="preserve">apply only to the extent that the tenderer has identified itself </w:t>
            </w:r>
            <w:r w:rsidRPr="001314B8">
              <w:t>as a Relevant Employer</w:t>
            </w:r>
            <w:r>
              <w:t xml:space="preserve"> </w:t>
            </w:r>
            <w:r w:rsidRPr="001314B8">
              <w:t>for the purposes of t</w:t>
            </w:r>
            <w:r>
              <w:t xml:space="preserve">he </w:t>
            </w:r>
            <w:r w:rsidRPr="00F00C50">
              <w:t>Workplace Gender Equality Procurement Principles</w:t>
            </w:r>
            <w:r>
              <w:t>.  The Workplace Gender Equality Procurement Principles will only apply to overseas-based contractors to the extent that they have 100 or more employees in Australia.</w:t>
            </w:r>
            <w:bookmarkStart w:id="3930" w:name="_Ref372899347"/>
            <w:bookmarkStart w:id="3931" w:name="_Ref387832822"/>
          </w:p>
          <w:p w14:paraId="1E84248D" w14:textId="4DF93C9F" w:rsidR="00C554BF" w:rsidRPr="00DF0CF2" w:rsidRDefault="00C554BF" w:rsidP="00C554BF">
            <w:pPr>
              <w:pStyle w:val="COTCOCLV3-ASDEFCON"/>
            </w:pPr>
            <w:bookmarkStart w:id="3932" w:name="_Ref454552848"/>
            <w:r w:rsidRPr="00DF0CF2">
              <w:t xml:space="preserve">The Contractor </w:t>
            </w:r>
            <w:r>
              <w:t>shall</w:t>
            </w:r>
            <w:r w:rsidRPr="00DF0CF2">
              <w:t xml:space="preserve"> comply with its obligations under the </w:t>
            </w:r>
            <w:r w:rsidRPr="006F658C">
              <w:rPr>
                <w:i/>
              </w:rPr>
              <w:t>Workplace Gender Equality Act 2012</w:t>
            </w:r>
            <w:r w:rsidRPr="00DF0CF2">
              <w:t xml:space="preserve"> (Cth) (WGE Act).</w:t>
            </w:r>
            <w:bookmarkEnd w:id="3930"/>
            <w:bookmarkEnd w:id="3931"/>
            <w:bookmarkEnd w:id="3932"/>
          </w:p>
          <w:p w14:paraId="4E7AE7B9" w14:textId="77777777" w:rsidR="00C554BF" w:rsidRDefault="00C554BF" w:rsidP="00C554BF">
            <w:pPr>
              <w:pStyle w:val="COTCOCLV3-ASDEFCON"/>
            </w:pPr>
            <w:bookmarkStart w:id="3933" w:name="_Ref372899359"/>
            <w:r w:rsidRPr="00DF0CF2">
              <w:t xml:space="preserve">If the Contractor becomes non-compliant with the WGE Act during the </w:t>
            </w:r>
            <w:r>
              <w:t>Term</w:t>
            </w:r>
            <w:r w:rsidRPr="00DF0CF2">
              <w:t xml:space="preserve">, the Contractor </w:t>
            </w:r>
            <w:r>
              <w:t>shall</w:t>
            </w:r>
            <w:r w:rsidRPr="00DF0CF2">
              <w:t xml:space="preserve"> notify the Commonwealth Representative.</w:t>
            </w:r>
            <w:bookmarkEnd w:id="3933"/>
          </w:p>
        </w:tc>
      </w:tr>
    </w:tbl>
    <w:p w14:paraId="351B07D7" w14:textId="77777777" w:rsidR="00C554BF" w:rsidRDefault="00C554BF">
      <w:pPr>
        <w:pStyle w:val="ASDEFCONOptionSpace"/>
        <w:rPr>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5543E" w14:paraId="05401005" w14:textId="77777777" w:rsidTr="00C554BF">
        <w:tc>
          <w:tcPr>
            <w:tcW w:w="9287" w:type="dxa"/>
            <w:shd w:val="clear" w:color="auto" w:fill="auto"/>
          </w:tcPr>
          <w:p w14:paraId="69088C75" w14:textId="662D0B87" w:rsidR="00C554BF" w:rsidRDefault="00C554BF" w:rsidP="00D452B9">
            <w:pPr>
              <w:pStyle w:val="ASDEFCONOption"/>
              <w:keepNext w:val="0"/>
            </w:pPr>
            <w:r>
              <w:lastRenderedPageBreak/>
              <w:t xml:space="preserve">Option:  </w:t>
            </w:r>
            <w:r w:rsidRPr="00852590">
              <w:t xml:space="preserve">For when a procurement is subject to the </w:t>
            </w:r>
            <w:r w:rsidR="00A9087F">
              <w:t>Shadow</w:t>
            </w:r>
            <w:r w:rsidRPr="00852590">
              <w:t xml:space="preserve"> Economy Procurement Connected Policy.</w:t>
            </w:r>
          </w:p>
          <w:p w14:paraId="08015E0B" w14:textId="3D8093B5" w:rsidR="00C554BF" w:rsidRDefault="00C554BF" w:rsidP="00D452B9">
            <w:pPr>
              <w:pStyle w:val="NoteToDrafters-ASDEFCON"/>
              <w:keepNext w:val="0"/>
            </w:pPr>
            <w:r>
              <w:t xml:space="preserve">Note to drafters: </w:t>
            </w:r>
            <w:r w:rsidR="008F477F">
              <w:t xml:space="preserve"> </w:t>
            </w:r>
            <w:r>
              <w:t xml:space="preserve">A procurement will be subject to the </w:t>
            </w:r>
            <w:r w:rsidR="00A9087F">
              <w:t>Shadow</w:t>
            </w:r>
            <w:r>
              <w:t xml:space="preserve"> Economy Procurement Connected Policy where the procurement is conducted by open tender, subject to the CPRs and is valued at $4 million</w:t>
            </w:r>
            <w:r w:rsidR="00AF33A4">
              <w:t xml:space="preserve"> or more</w:t>
            </w:r>
            <w:r>
              <w:t xml:space="preserve"> (inc GST).</w:t>
            </w:r>
          </w:p>
          <w:p w14:paraId="2F199989" w14:textId="4B3077DB" w:rsidR="007E20E1" w:rsidRDefault="00C554BF" w:rsidP="00D452B9">
            <w:pPr>
              <w:pStyle w:val="NoteToTenderers-ASDEFCON"/>
              <w:keepNext w:val="0"/>
            </w:pPr>
            <w:r>
              <w:t xml:space="preserve">Note to tenderers:  The </w:t>
            </w:r>
            <w:r w:rsidR="00A9087F">
              <w:t>Shadow</w:t>
            </w:r>
            <w:r>
              <w:t xml:space="preserve"> Economy Procurement Connected Policy imposes obligations on the Commonwealth to obtain from contractors valid</w:t>
            </w:r>
            <w:r w:rsidR="00AF33A4">
              <w:t xml:space="preserve"> and satisfactory</w:t>
            </w:r>
            <w:r>
              <w:t xml:space="preserve"> Statement of Tax Records (STRs) and to require contractors to obtain and hold STRs in respect of certain Subcontractors.  Further information about the requirements arising under the </w:t>
            </w:r>
            <w:r w:rsidR="00A9087F">
              <w:t>Shadow</w:t>
            </w:r>
            <w:r>
              <w:t xml:space="preserve"> Economy Procurement Connected Policy is available from the Department of Treasury at</w:t>
            </w:r>
            <w:r w:rsidR="007E20E1">
              <w:t>:</w:t>
            </w:r>
          </w:p>
          <w:p w14:paraId="378170F0" w14:textId="5EB54F1F" w:rsidR="00C554BF" w:rsidRDefault="006C0EDA" w:rsidP="006B2C30">
            <w:pPr>
              <w:pStyle w:val="NoteToTenderersBullets-ASDEFCON"/>
            </w:pPr>
            <w:hyperlink r:id="rId35" w:history="1">
              <w:r w:rsidR="00A25CDF">
                <w:rPr>
                  <w:rStyle w:val="Hyperlink"/>
                </w:rPr>
                <w:t>https://treasury.gov.au/policy-topics/economy/shadow-economy/procurement-connected-policy</w:t>
              </w:r>
            </w:hyperlink>
            <w:r w:rsidR="006B2C30">
              <w:t>.</w:t>
            </w:r>
          </w:p>
          <w:p w14:paraId="7BD66FB7" w14:textId="5CBB6031" w:rsidR="00C554BF" w:rsidRDefault="00C554BF" w:rsidP="00C554BF">
            <w:pPr>
              <w:pStyle w:val="NoteToTenderers-ASDEFCON"/>
            </w:pPr>
            <w:r>
              <w:t>The Contractor will be required to obtain and hold copies of valid</w:t>
            </w:r>
            <w:r w:rsidR="00AF33A4">
              <w:t xml:space="preserve"> and satisfactory</w:t>
            </w:r>
            <w:r>
              <w:t xml:space="preserve"> STRs for any Subcontractors that the Contractor directly engages (i.e. first tier Subcontractors) where the contract value will be $4 million</w:t>
            </w:r>
            <w:r w:rsidR="00AF33A4">
              <w:t xml:space="preserve"> or more</w:t>
            </w:r>
            <w:r>
              <w:t xml:space="preserve"> (inc GST).  Any STRs obtained from these Subcontractors must be provided to the Commonwealth upon request.</w:t>
            </w:r>
          </w:p>
          <w:p w14:paraId="546B950A" w14:textId="79A38125" w:rsidR="00AF33A4" w:rsidRDefault="00AF33A4" w:rsidP="00AF33A4">
            <w:pPr>
              <w:pStyle w:val="COTCOCLV3-ASDEFCON"/>
            </w:pPr>
            <w:bookmarkStart w:id="3934" w:name="_Ref11744409"/>
            <w:r w:rsidRPr="00CE3E14">
              <w:t>The Contractor warrants and shall ensure that, as at the Effective Date specified in the Details Schedule</w:t>
            </w:r>
            <w:r w:rsidR="00A32395">
              <w:t>,</w:t>
            </w:r>
            <w:r w:rsidRPr="00CE3E14">
              <w:t xml:space="preserve"> it holds all of the applicable valid and satisfactory STRs</w:t>
            </w:r>
            <w:r>
              <w:t xml:space="preserve"> as set out in Table 1 below.</w:t>
            </w:r>
          </w:p>
          <w:p w14:paraId="3E4190E0" w14:textId="77777777" w:rsidR="00AF33A4" w:rsidRDefault="00AF33A4" w:rsidP="00F72E8F">
            <w:pPr>
              <w:pStyle w:val="COTCOCLV3-ASDEFCON"/>
              <w:numPr>
                <w:ilvl w:val="0"/>
                <w:numId w:val="0"/>
              </w:numPr>
              <w:ind w:left="851"/>
              <w:rPr>
                <w:b/>
              </w:rPr>
            </w:pPr>
            <w:r>
              <w:rPr>
                <w:b/>
              </w:rPr>
              <w:t xml:space="preserve">Table 1: STRs requirements </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AF33A4" w:rsidRPr="00142165" w14:paraId="2CFFD498" w14:textId="77777777" w:rsidTr="001F3B26">
              <w:trPr>
                <w:trHeight w:val="540"/>
              </w:trPr>
              <w:tc>
                <w:tcPr>
                  <w:tcW w:w="3278" w:type="dxa"/>
                  <w:shd w:val="clear" w:color="auto" w:fill="D9D9D9"/>
                </w:tcPr>
                <w:p w14:paraId="745FBEF5" w14:textId="77777777" w:rsidR="00AF33A4" w:rsidRPr="00AC3CEA" w:rsidRDefault="00AF33A4" w:rsidP="00AF33A4">
                  <w:pPr>
                    <w:pStyle w:val="ASDEFCONNormal"/>
                    <w:spacing w:line="276" w:lineRule="auto"/>
                    <w:jc w:val="center"/>
                    <w:rPr>
                      <w:rFonts w:eastAsia="Calibri"/>
                      <w:b/>
                    </w:rPr>
                  </w:pPr>
                  <w:r w:rsidRPr="00AC3CEA">
                    <w:rPr>
                      <w:rFonts w:eastAsia="Calibri"/>
                      <w:b/>
                    </w:rPr>
                    <w:t>If the Contractor or Subcontractor (including proposed Subcontractors) is:</w:t>
                  </w:r>
                </w:p>
              </w:tc>
              <w:tc>
                <w:tcPr>
                  <w:tcW w:w="4770" w:type="dxa"/>
                  <w:shd w:val="clear" w:color="auto" w:fill="D9D9D9"/>
                </w:tcPr>
                <w:p w14:paraId="182DB830" w14:textId="77777777" w:rsidR="00AF33A4" w:rsidRPr="00AC3CEA" w:rsidRDefault="00AF33A4" w:rsidP="00AF33A4">
                  <w:pPr>
                    <w:pStyle w:val="ASDEFCONNormal"/>
                    <w:spacing w:line="276" w:lineRule="auto"/>
                    <w:jc w:val="center"/>
                    <w:rPr>
                      <w:rFonts w:eastAsia="Calibri"/>
                      <w:b/>
                    </w:rPr>
                  </w:pPr>
                  <w:r w:rsidRPr="00AC3CEA">
                    <w:rPr>
                      <w:rFonts w:eastAsia="Calibri"/>
                      <w:b/>
                    </w:rPr>
                    <w:t>STRs required:</w:t>
                  </w:r>
                </w:p>
              </w:tc>
            </w:tr>
            <w:tr w:rsidR="00AF33A4" w:rsidRPr="00142165" w14:paraId="41D3BC52" w14:textId="77777777" w:rsidTr="001F3B26">
              <w:trPr>
                <w:trHeight w:val="397"/>
              </w:trPr>
              <w:tc>
                <w:tcPr>
                  <w:tcW w:w="3278" w:type="dxa"/>
                  <w:shd w:val="clear" w:color="auto" w:fill="D9D9D9"/>
                </w:tcPr>
                <w:p w14:paraId="6D8B85CF" w14:textId="77777777" w:rsidR="00AF33A4" w:rsidRPr="00AC3CEA" w:rsidRDefault="00AF33A4" w:rsidP="00AF33A4">
                  <w:pPr>
                    <w:pStyle w:val="ASDEFCONNormal"/>
                    <w:spacing w:line="276" w:lineRule="auto"/>
                    <w:jc w:val="center"/>
                    <w:rPr>
                      <w:rFonts w:eastAsia="Calibri"/>
                      <w:b/>
                    </w:rPr>
                  </w:pPr>
                  <w:r w:rsidRPr="00AC3CEA">
                    <w:rPr>
                      <w:rFonts w:eastAsia="Calibri"/>
                      <w:b/>
                    </w:rPr>
                    <w:t>(a)</w:t>
                  </w:r>
                </w:p>
              </w:tc>
              <w:tc>
                <w:tcPr>
                  <w:tcW w:w="4770" w:type="dxa"/>
                  <w:shd w:val="clear" w:color="auto" w:fill="D9D9D9"/>
                </w:tcPr>
                <w:p w14:paraId="1C99580D" w14:textId="77777777" w:rsidR="00AF33A4" w:rsidRPr="00AC3CEA" w:rsidRDefault="00AF33A4" w:rsidP="00AF33A4">
                  <w:pPr>
                    <w:pStyle w:val="ASDEFCONNormal"/>
                    <w:spacing w:line="276" w:lineRule="auto"/>
                    <w:jc w:val="center"/>
                    <w:rPr>
                      <w:rFonts w:eastAsia="Calibri"/>
                      <w:b/>
                    </w:rPr>
                  </w:pPr>
                  <w:r w:rsidRPr="00AC3CEA">
                    <w:rPr>
                      <w:rFonts w:eastAsia="Calibri"/>
                      <w:b/>
                    </w:rPr>
                    <w:t>(b)</w:t>
                  </w:r>
                </w:p>
              </w:tc>
            </w:tr>
            <w:tr w:rsidR="00AF33A4" w:rsidRPr="009D0DB7" w14:paraId="68C61C2E" w14:textId="77777777" w:rsidTr="001F3B26">
              <w:trPr>
                <w:trHeight w:val="524"/>
              </w:trPr>
              <w:tc>
                <w:tcPr>
                  <w:tcW w:w="3278" w:type="dxa"/>
                  <w:shd w:val="clear" w:color="auto" w:fill="auto"/>
                </w:tcPr>
                <w:p w14:paraId="72EC6835" w14:textId="77777777" w:rsidR="00AF33A4" w:rsidRDefault="00AF33A4" w:rsidP="00AF33A4">
                  <w:pPr>
                    <w:pStyle w:val="Table10ptSub1-ASDEFCON"/>
                  </w:pPr>
                  <w:r w:rsidRPr="0002446D">
                    <w:t>a body corporate or natural person;</w:t>
                  </w:r>
                </w:p>
              </w:tc>
              <w:tc>
                <w:tcPr>
                  <w:tcW w:w="4770" w:type="dxa"/>
                  <w:shd w:val="clear" w:color="auto" w:fill="auto"/>
                </w:tcPr>
                <w:p w14:paraId="7266B1F6" w14:textId="77777777" w:rsidR="00AF33A4" w:rsidRPr="009D0DB7" w:rsidRDefault="00AF33A4" w:rsidP="00AF33A4">
                  <w:pPr>
                    <w:pStyle w:val="Table10ptText-ASDEFCON"/>
                  </w:pPr>
                  <w:r w:rsidRPr="009D0DB7">
                    <w:t xml:space="preserve">a </w:t>
                  </w:r>
                  <w:r>
                    <w:t xml:space="preserve">valid and </w:t>
                  </w:r>
                  <w:r w:rsidRPr="009D0DB7">
                    <w:t>satisfactory STR in respect of that body corporate or person;</w:t>
                  </w:r>
                </w:p>
              </w:tc>
            </w:tr>
            <w:tr w:rsidR="00AF33A4" w:rsidRPr="0002446D" w14:paraId="1F3F3F81" w14:textId="77777777" w:rsidTr="001F3B26">
              <w:trPr>
                <w:trHeight w:val="524"/>
              </w:trPr>
              <w:tc>
                <w:tcPr>
                  <w:tcW w:w="3278" w:type="dxa"/>
                  <w:shd w:val="clear" w:color="auto" w:fill="auto"/>
                </w:tcPr>
                <w:p w14:paraId="13340D9F" w14:textId="77777777" w:rsidR="00AF33A4" w:rsidRPr="0002446D" w:rsidRDefault="00AF33A4" w:rsidP="00AF33A4">
                  <w:pPr>
                    <w:pStyle w:val="Table10ptSub1-ASDEFCON"/>
                    <w:numPr>
                      <w:ilvl w:val="1"/>
                      <w:numId w:val="64"/>
                    </w:numPr>
                  </w:pPr>
                  <w:r w:rsidRPr="0002446D">
                    <w:t>a partner acting for and on behalf of a partnership;</w:t>
                  </w:r>
                </w:p>
              </w:tc>
              <w:tc>
                <w:tcPr>
                  <w:tcW w:w="4770" w:type="dxa"/>
                  <w:shd w:val="clear" w:color="auto" w:fill="auto"/>
                </w:tcPr>
                <w:p w14:paraId="4EFB385F" w14:textId="77777777" w:rsidR="00AF33A4" w:rsidRPr="009D0DB7" w:rsidRDefault="00AF33A4" w:rsidP="00AF33A4">
                  <w:pPr>
                    <w:pStyle w:val="Table10ptText-ASDEFCON"/>
                  </w:pPr>
                  <w:r w:rsidRPr="009D0DB7">
                    <w:t xml:space="preserve">a </w:t>
                  </w:r>
                  <w:r>
                    <w:t xml:space="preserve">valid and </w:t>
                  </w:r>
                  <w:r w:rsidRPr="009D0DB7">
                    <w:t>satisfactory STR:</w:t>
                  </w:r>
                </w:p>
                <w:p w14:paraId="16AE636A" w14:textId="77777777" w:rsidR="00AF33A4" w:rsidRDefault="00AF33A4" w:rsidP="00AF33A4">
                  <w:pPr>
                    <w:pStyle w:val="Table10ptSub2-ASDEFCON"/>
                  </w:pPr>
                  <w:r>
                    <w:t>on behalf of the partnership; and</w:t>
                  </w:r>
                </w:p>
                <w:p w14:paraId="3B289740" w14:textId="77777777" w:rsidR="00AF33A4" w:rsidRPr="0002446D" w:rsidRDefault="00AF33A4" w:rsidP="00AF33A4">
                  <w:pPr>
                    <w:pStyle w:val="Table10ptSub2-ASDEFCON"/>
                  </w:pPr>
                  <w:r>
                    <w:t>in respect of each partner in the partnership that will be directly involved in the delivery of any resultant Contract or Subcontract (as applicable);</w:t>
                  </w:r>
                </w:p>
              </w:tc>
            </w:tr>
            <w:tr w:rsidR="00AF33A4" w14:paraId="525C6204" w14:textId="77777777" w:rsidTr="001F3B26">
              <w:trPr>
                <w:trHeight w:val="524"/>
              </w:trPr>
              <w:tc>
                <w:tcPr>
                  <w:tcW w:w="3278" w:type="dxa"/>
                  <w:shd w:val="clear" w:color="auto" w:fill="auto"/>
                </w:tcPr>
                <w:p w14:paraId="5873F5C1" w14:textId="77777777" w:rsidR="00AF33A4" w:rsidRPr="0002446D" w:rsidRDefault="00AF33A4" w:rsidP="00AF33A4">
                  <w:pPr>
                    <w:pStyle w:val="Table10ptSub1-ASDEFCON"/>
                    <w:numPr>
                      <w:ilvl w:val="1"/>
                      <w:numId w:val="65"/>
                    </w:numPr>
                  </w:pPr>
                  <w:r w:rsidRPr="0002446D">
                    <w:t>a trustee acting in its capacity as trustee of a trust;</w:t>
                  </w:r>
                </w:p>
              </w:tc>
              <w:tc>
                <w:tcPr>
                  <w:tcW w:w="4770" w:type="dxa"/>
                  <w:shd w:val="clear" w:color="auto" w:fill="auto"/>
                </w:tcPr>
                <w:p w14:paraId="73A7C84C" w14:textId="77777777" w:rsidR="00AF33A4" w:rsidRPr="009D0DB7" w:rsidRDefault="00AF33A4" w:rsidP="00AF33A4">
                  <w:pPr>
                    <w:pStyle w:val="Table10ptText-ASDEFCON"/>
                  </w:pPr>
                  <w:r w:rsidRPr="009D0DB7">
                    <w:t xml:space="preserve">a </w:t>
                  </w:r>
                  <w:r>
                    <w:t xml:space="preserve">valid and </w:t>
                  </w:r>
                  <w:r w:rsidRPr="009D0DB7">
                    <w:t>satisfactory STR in respect of the:</w:t>
                  </w:r>
                </w:p>
                <w:p w14:paraId="06BC0DFD" w14:textId="77777777" w:rsidR="00AF33A4" w:rsidRDefault="00AF33A4" w:rsidP="00AF33A4">
                  <w:pPr>
                    <w:pStyle w:val="Table10ptSub2-ASDEFCON"/>
                  </w:pPr>
                  <w:r>
                    <w:t>trustee; and</w:t>
                  </w:r>
                </w:p>
                <w:p w14:paraId="7771587B" w14:textId="77777777" w:rsidR="00AF33A4" w:rsidRDefault="00AF33A4" w:rsidP="00AF33A4">
                  <w:pPr>
                    <w:pStyle w:val="Table10ptSub2-ASDEFCON"/>
                  </w:pPr>
                  <w:r>
                    <w:t>the trust;</w:t>
                  </w:r>
                </w:p>
              </w:tc>
            </w:tr>
            <w:tr w:rsidR="00AF33A4" w14:paraId="350D7AD9" w14:textId="77777777" w:rsidTr="001F3B26">
              <w:trPr>
                <w:trHeight w:val="524"/>
              </w:trPr>
              <w:tc>
                <w:tcPr>
                  <w:tcW w:w="3278" w:type="dxa"/>
                  <w:shd w:val="clear" w:color="auto" w:fill="auto"/>
                </w:tcPr>
                <w:p w14:paraId="3D290CB1" w14:textId="77777777" w:rsidR="00AF33A4" w:rsidRPr="0002446D" w:rsidRDefault="00AF33A4" w:rsidP="00AF33A4">
                  <w:pPr>
                    <w:pStyle w:val="Table10ptSub1-ASDEFCON"/>
                    <w:numPr>
                      <w:ilvl w:val="1"/>
                      <w:numId w:val="66"/>
                    </w:numPr>
                  </w:pPr>
                  <w:r w:rsidRPr="0002446D">
                    <w:t>a joint venture participant;</w:t>
                  </w:r>
                </w:p>
              </w:tc>
              <w:tc>
                <w:tcPr>
                  <w:tcW w:w="4770" w:type="dxa"/>
                  <w:shd w:val="clear" w:color="auto" w:fill="auto"/>
                </w:tcPr>
                <w:p w14:paraId="6AD8C8F3" w14:textId="77777777" w:rsidR="00AF33A4" w:rsidRPr="009D0DB7" w:rsidRDefault="00AF33A4" w:rsidP="00AF33A4">
                  <w:pPr>
                    <w:pStyle w:val="Table10ptText-ASDEFCON"/>
                  </w:pPr>
                  <w:r w:rsidRPr="009D0DB7">
                    <w:t xml:space="preserve">a </w:t>
                  </w:r>
                  <w:r>
                    <w:t xml:space="preserve">valid and </w:t>
                  </w:r>
                  <w:r w:rsidRPr="009D0DB7">
                    <w:t>satisfactory STR in respect of:</w:t>
                  </w:r>
                </w:p>
                <w:p w14:paraId="19A20CA3" w14:textId="77777777" w:rsidR="00AF33A4" w:rsidRDefault="00AF33A4" w:rsidP="00AF33A4">
                  <w:pPr>
                    <w:pStyle w:val="Table10ptSub2-ASDEFCON"/>
                  </w:pPr>
                  <w:r>
                    <w:t>each participant in the joint venture; and</w:t>
                  </w:r>
                </w:p>
                <w:p w14:paraId="78CB9484" w14:textId="77777777" w:rsidR="00AF33A4" w:rsidRDefault="00AF33A4" w:rsidP="00AF33A4">
                  <w:pPr>
                    <w:pStyle w:val="Table10ptSub2-ASDEFCON"/>
                  </w:pPr>
                  <w:r>
                    <w:t>if the operator of the joint venture is not a participant in the joint venture, the joint venture operator;</w:t>
                  </w:r>
                </w:p>
              </w:tc>
            </w:tr>
            <w:tr w:rsidR="00AF33A4" w14:paraId="04BDB6A7" w14:textId="77777777" w:rsidTr="001F3B26">
              <w:trPr>
                <w:trHeight w:val="524"/>
              </w:trPr>
              <w:tc>
                <w:tcPr>
                  <w:tcW w:w="3278" w:type="dxa"/>
                  <w:shd w:val="clear" w:color="auto" w:fill="auto"/>
                </w:tcPr>
                <w:p w14:paraId="612EAA13" w14:textId="77777777" w:rsidR="00AF33A4" w:rsidRPr="0002446D" w:rsidRDefault="00AF33A4" w:rsidP="00AF33A4">
                  <w:pPr>
                    <w:pStyle w:val="Table10ptSub1-ASDEFCON"/>
                    <w:numPr>
                      <w:ilvl w:val="1"/>
                      <w:numId w:val="67"/>
                    </w:numPr>
                  </w:pPr>
                  <w:r w:rsidRPr="0002446D">
                    <w:t>a member of a Consolidated Group;</w:t>
                  </w:r>
                </w:p>
              </w:tc>
              <w:tc>
                <w:tcPr>
                  <w:tcW w:w="4770" w:type="dxa"/>
                  <w:shd w:val="clear" w:color="auto" w:fill="auto"/>
                </w:tcPr>
                <w:p w14:paraId="563F9389" w14:textId="77777777" w:rsidR="00AF33A4" w:rsidRPr="009D0DB7" w:rsidRDefault="00AF33A4" w:rsidP="00AF33A4">
                  <w:pPr>
                    <w:pStyle w:val="Table10ptText-ASDEFCON"/>
                  </w:pPr>
                  <w:r w:rsidRPr="009D0DB7">
                    <w:t xml:space="preserve">a </w:t>
                  </w:r>
                  <w:r>
                    <w:t xml:space="preserve">valid and </w:t>
                  </w:r>
                  <w:r w:rsidRPr="009D0DB7">
                    <w:t>satisfactory STR in respect of:</w:t>
                  </w:r>
                </w:p>
                <w:p w14:paraId="600BD98A" w14:textId="77777777" w:rsidR="00AF33A4" w:rsidRDefault="00AF33A4" w:rsidP="00AF33A4">
                  <w:pPr>
                    <w:pStyle w:val="Table10ptSub2-ASDEFCON"/>
                  </w:pPr>
                  <w:r>
                    <w:t>the relevant member of the Consolidated Group; and</w:t>
                  </w:r>
                </w:p>
                <w:p w14:paraId="41A57D1E" w14:textId="77777777" w:rsidR="00AF33A4" w:rsidRDefault="00AF33A4" w:rsidP="00AF33A4">
                  <w:pPr>
                    <w:pStyle w:val="Table10ptSub2-ASDEFCON"/>
                  </w:pPr>
                  <w:r>
                    <w:t>the head company in the Consolidated Group;</w:t>
                  </w:r>
                </w:p>
              </w:tc>
            </w:tr>
            <w:tr w:rsidR="00AF33A4" w14:paraId="59ECD8B7" w14:textId="77777777" w:rsidTr="001F3B26">
              <w:trPr>
                <w:trHeight w:val="524"/>
              </w:trPr>
              <w:tc>
                <w:tcPr>
                  <w:tcW w:w="3278" w:type="dxa"/>
                  <w:shd w:val="clear" w:color="auto" w:fill="auto"/>
                </w:tcPr>
                <w:p w14:paraId="7D14D478" w14:textId="77777777" w:rsidR="00AF33A4" w:rsidRPr="0002446D" w:rsidRDefault="00AF33A4" w:rsidP="00AF33A4">
                  <w:pPr>
                    <w:pStyle w:val="Table10ptSub1-ASDEFCON"/>
                    <w:numPr>
                      <w:ilvl w:val="1"/>
                      <w:numId w:val="68"/>
                    </w:numPr>
                  </w:pPr>
                  <w:r w:rsidRPr="0002446D">
                    <w:t>a member of a GST Group;</w:t>
                  </w:r>
                </w:p>
              </w:tc>
              <w:tc>
                <w:tcPr>
                  <w:tcW w:w="4770" w:type="dxa"/>
                  <w:shd w:val="clear" w:color="auto" w:fill="auto"/>
                </w:tcPr>
                <w:p w14:paraId="2327FB74" w14:textId="77777777" w:rsidR="00AF33A4" w:rsidRPr="009D0DB7" w:rsidRDefault="00AF33A4" w:rsidP="00AF33A4">
                  <w:pPr>
                    <w:pStyle w:val="Table10ptText-ASDEFCON"/>
                  </w:pPr>
                  <w:r w:rsidRPr="009D0DB7">
                    <w:t xml:space="preserve">a </w:t>
                  </w:r>
                  <w:r>
                    <w:t xml:space="preserve">valid and </w:t>
                  </w:r>
                  <w:r w:rsidRPr="009D0DB7">
                    <w:t>satisfactory STR in respect of the:</w:t>
                  </w:r>
                </w:p>
                <w:p w14:paraId="4FE64E5B" w14:textId="77777777" w:rsidR="00AF33A4" w:rsidRDefault="00AF33A4" w:rsidP="00AF33A4">
                  <w:pPr>
                    <w:pStyle w:val="Table10ptSub2-ASDEFCON"/>
                  </w:pPr>
                  <w:r>
                    <w:t>the GST Group member; and</w:t>
                  </w:r>
                </w:p>
                <w:p w14:paraId="5158E242" w14:textId="77777777" w:rsidR="00AF33A4" w:rsidRDefault="00AF33A4" w:rsidP="00AF33A4">
                  <w:pPr>
                    <w:pStyle w:val="Table10ptSub2-ASDEFCON"/>
                  </w:pPr>
                  <w:r>
                    <w:t>the GST Group representative.</w:t>
                  </w:r>
                </w:p>
              </w:tc>
            </w:tr>
          </w:tbl>
          <w:p w14:paraId="361239B4" w14:textId="77777777" w:rsidR="00AF33A4" w:rsidRDefault="00AF33A4" w:rsidP="00F72E8F">
            <w:pPr>
              <w:pStyle w:val="COTCOCLV3-ASDEFCON"/>
              <w:numPr>
                <w:ilvl w:val="0"/>
                <w:numId w:val="0"/>
              </w:numPr>
              <w:ind w:left="851" w:hanging="851"/>
            </w:pPr>
          </w:p>
          <w:p w14:paraId="6C88B916" w14:textId="2B0CF854" w:rsidR="00C554BF" w:rsidRDefault="00C554BF" w:rsidP="00C554BF">
            <w:pPr>
              <w:pStyle w:val="COTCOCLV3-ASDEFCON"/>
            </w:pPr>
            <w:bookmarkStart w:id="3935" w:name="_Ref191990375"/>
            <w:r w:rsidRPr="00852590">
              <w:lastRenderedPageBreak/>
              <w:t xml:space="preserve">The Contractor shall not enter into a Subcontract with a proposed direct Subcontractor (or agree to a novation of a </w:t>
            </w:r>
            <w:r>
              <w:t xml:space="preserve">direct </w:t>
            </w:r>
            <w:r w:rsidRPr="00852590">
              <w:t xml:space="preserve">Subcontract) if the total value of all work under the Subcontract is expected to </w:t>
            </w:r>
            <w:r w:rsidR="00AF33A4">
              <w:t>be</w:t>
            </w:r>
            <w:r w:rsidR="00AF33A4" w:rsidRPr="00852590">
              <w:t xml:space="preserve"> </w:t>
            </w:r>
            <w:r w:rsidRPr="00852590">
              <w:t>$4 million</w:t>
            </w:r>
            <w:r w:rsidR="00AF33A4">
              <w:t xml:space="preserve"> or more</w:t>
            </w:r>
            <w:r w:rsidRPr="00852590">
              <w:t xml:space="preserve"> (inc GST), unless the Contractor has obtained and holds any</w:t>
            </w:r>
            <w:r w:rsidR="00AF33A4">
              <w:t xml:space="preserve"> of</w:t>
            </w:r>
            <w:r w:rsidRPr="00852590">
              <w:t xml:space="preserve"> the STRs</w:t>
            </w:r>
            <w:r w:rsidR="00AF33A4">
              <w:t xml:space="preserve"> as set out in Table 1</w:t>
            </w:r>
            <w:r w:rsidRPr="00852590">
              <w:t>, as applicable to the proposed direct Subcontractor</w:t>
            </w:r>
            <w:r w:rsidR="00AF33A4">
              <w:t>.</w:t>
            </w:r>
            <w:bookmarkEnd w:id="3934"/>
            <w:bookmarkEnd w:id="3935"/>
            <w:r w:rsidRPr="00852590">
              <w:t xml:space="preserve"> </w:t>
            </w:r>
          </w:p>
          <w:p w14:paraId="546F67E4" w14:textId="77777777" w:rsidR="00C554BF" w:rsidRPr="00852590" w:rsidRDefault="00C554BF">
            <w:pPr>
              <w:pStyle w:val="ASDEFCONOptionSpace"/>
              <w:rPr>
                <w:color w:val="000000"/>
              </w:rPr>
            </w:pPr>
          </w:p>
          <w:p w14:paraId="50F168EC" w14:textId="3E4DBD39" w:rsidR="00C554BF" w:rsidRDefault="00C554BF" w:rsidP="00C554BF">
            <w:pPr>
              <w:pStyle w:val="COTCOCLV3-ASDEFCON"/>
            </w:pPr>
            <w:bookmarkStart w:id="3936" w:name="_Ref11744425"/>
            <w:r w:rsidRPr="00A12224">
              <w:t>The Contractor shall obtain and hold additional STRs in the circumstances</w:t>
            </w:r>
            <w:r w:rsidR="00AF33A4">
              <w:t xml:space="preserve"> set out in Table 1</w:t>
            </w:r>
            <w:r w:rsidRPr="00A12224">
              <w:t xml:space="preserve"> within 10 Working Days of the Contractor becoming aware of the circumstances arising</w:t>
            </w:r>
            <w:r w:rsidR="00AF33A4">
              <w:t>.</w:t>
            </w:r>
            <w:bookmarkEnd w:id="3936"/>
          </w:p>
          <w:p w14:paraId="2F90F3B3" w14:textId="77777777" w:rsidR="00C554BF" w:rsidRPr="00A12224" w:rsidRDefault="00C554BF">
            <w:pPr>
              <w:pStyle w:val="ASDEFCONOptionSpace"/>
              <w:rPr>
                <w:color w:val="000000"/>
              </w:rPr>
            </w:pPr>
          </w:p>
          <w:p w14:paraId="66E1E1CE" w14:textId="333902B1" w:rsidR="00C554BF" w:rsidRDefault="00C554BF" w:rsidP="00C554BF">
            <w:pPr>
              <w:pStyle w:val="COTCOCLV3-ASDEFCON"/>
            </w:pPr>
            <w:r>
              <w:t xml:space="preserve">The Contractor shall provide the Commonwealth with copies of the STRs referred to in clause </w:t>
            </w:r>
            <w:r w:rsidRPr="009C25E8">
              <w:fldChar w:fldCharType="begin"/>
            </w:r>
            <w:r w:rsidRPr="009C25E8">
              <w:instrText xml:space="preserve"> REF _Ref11744409 \r \h  \* MERGEFORMAT </w:instrText>
            </w:r>
            <w:r w:rsidRPr="009C25E8">
              <w:fldChar w:fldCharType="separate"/>
            </w:r>
            <w:r w:rsidR="00902F31">
              <w:t>12.3.5</w:t>
            </w:r>
            <w:r w:rsidRPr="009C25E8">
              <w:fldChar w:fldCharType="end"/>
            </w:r>
            <w:r w:rsidR="00AF33A4">
              <w:t>,</w:t>
            </w:r>
            <w:r>
              <w:t xml:space="preserve"> </w:t>
            </w:r>
            <w:r w:rsidRPr="009C25E8">
              <w:fldChar w:fldCharType="begin"/>
            </w:r>
            <w:r w:rsidRPr="009C25E8">
              <w:instrText xml:space="preserve"> REF _Ref11744425 \r \h  \* MERGEFORMAT </w:instrText>
            </w:r>
            <w:r w:rsidRPr="009C25E8">
              <w:fldChar w:fldCharType="separate"/>
            </w:r>
            <w:r w:rsidR="00902F31">
              <w:t>12.3.7</w:t>
            </w:r>
            <w:r w:rsidRPr="009C25E8">
              <w:fldChar w:fldCharType="end"/>
            </w:r>
            <w:r w:rsidR="00AF33A4">
              <w:t xml:space="preserve"> </w:t>
            </w:r>
            <w:r w:rsidR="00A32395">
              <w:t>and</w:t>
            </w:r>
            <w:r w:rsidR="00AF33A4">
              <w:t xml:space="preserve"> </w:t>
            </w:r>
            <w:r w:rsidR="00AF33A4">
              <w:fldChar w:fldCharType="begin"/>
            </w:r>
            <w:r w:rsidR="00AF33A4">
              <w:instrText xml:space="preserve"> REF _Ref191990375 \r \h </w:instrText>
            </w:r>
            <w:r w:rsidR="00AF33A4">
              <w:fldChar w:fldCharType="separate"/>
            </w:r>
            <w:r w:rsidR="00902F31">
              <w:t>12.3.6</w:t>
            </w:r>
            <w:r w:rsidR="00AF33A4">
              <w:fldChar w:fldCharType="end"/>
            </w:r>
            <w:r>
              <w:t xml:space="preserve">within </w:t>
            </w:r>
            <w:r w:rsidR="00731D66">
              <w:t xml:space="preserve">5 </w:t>
            </w:r>
            <w:r>
              <w:t xml:space="preserve">Working Days after a written request by the Commonwealth.  </w:t>
            </w:r>
          </w:p>
          <w:p w14:paraId="02A09C7E" w14:textId="77777777" w:rsidR="00C554BF" w:rsidRDefault="00C554BF" w:rsidP="00C554BF">
            <w:pPr>
              <w:pStyle w:val="COTCOCLV3-ASDEFCON"/>
            </w:pPr>
            <w:r>
              <w:t xml:space="preserve">For the purposes of the Contract, an STR is taken to be: </w:t>
            </w:r>
          </w:p>
          <w:p w14:paraId="66A03C87" w14:textId="35484EBC" w:rsidR="00C554BF" w:rsidRDefault="00C554BF" w:rsidP="00F72E8F">
            <w:pPr>
              <w:pStyle w:val="COTCOCLV4-ASDEFCON"/>
              <w:numPr>
                <w:ilvl w:val="0"/>
                <w:numId w:val="0"/>
              </w:numPr>
              <w:ind w:left="1418"/>
            </w:pPr>
          </w:p>
          <w:p w14:paraId="7519135F" w14:textId="32014CB4" w:rsidR="00C554BF" w:rsidRDefault="00C554BF" w:rsidP="00C554BF">
            <w:pPr>
              <w:pStyle w:val="COTCOCLV4-ASDEFCON"/>
            </w:pPr>
            <w:r w:rsidRPr="007961FD">
              <w:rPr>
                <w:b/>
                <w:i/>
              </w:rPr>
              <w:t>valid</w:t>
            </w:r>
            <w:r>
              <w:t xml:space="preserve"> if the STR has not expired as at the date on which the STR is required to be held</w:t>
            </w:r>
            <w:r w:rsidR="00AF33A4">
              <w:t>; and</w:t>
            </w:r>
          </w:p>
          <w:p w14:paraId="2C3EEE13" w14:textId="5F865F49" w:rsidR="00AF33A4" w:rsidRDefault="00AF33A4" w:rsidP="00C554BF">
            <w:pPr>
              <w:pStyle w:val="COTCOCLV4-ASDEFCON"/>
            </w:pPr>
            <w:r w:rsidRPr="007961FD">
              <w:rPr>
                <w:b/>
                <w:i/>
              </w:rPr>
              <w:t>satisfactory</w:t>
            </w:r>
            <w:r>
              <w:t xml:space="preserve"> if the STR states that the entity has met the conditions, as set out in the Shadow Economy Procurement Connected Policy, of having a satisfactory engagement with the Australian tax system.</w:t>
            </w:r>
          </w:p>
        </w:tc>
      </w:tr>
    </w:tbl>
    <w:p w14:paraId="05B33D60" w14:textId="77777777" w:rsidR="00C554BF" w:rsidRDefault="00C554BF">
      <w:pPr>
        <w:pStyle w:val="ASDEFCONOptionSpace"/>
        <w:rPr>
          <w:color w:val="000000"/>
        </w:rPr>
      </w:pPr>
    </w:p>
    <w:p w14:paraId="48465022" w14:textId="77777777" w:rsidR="00C554BF" w:rsidRPr="00A3113C" w:rsidRDefault="00C554BF">
      <w:pPr>
        <w:pStyle w:val="COTCOCLV2-ASDEFCON"/>
      </w:pPr>
      <w:bookmarkStart w:id="3937" w:name="_Ref450824197"/>
      <w:bookmarkStart w:id="3938" w:name="_Toc226018939"/>
      <w:r w:rsidRPr="00A3113C">
        <w:t>Work Health and Safety (Core)</w:t>
      </w:r>
      <w:bookmarkEnd w:id="3925"/>
      <w:bookmarkEnd w:id="3926"/>
      <w:bookmarkEnd w:id="3927"/>
      <w:bookmarkEnd w:id="3928"/>
      <w:bookmarkEnd w:id="3929"/>
      <w:bookmarkEnd w:id="3937"/>
      <w:bookmarkEnd w:id="3938"/>
    </w:p>
    <w:p w14:paraId="4C7D1466" w14:textId="77777777" w:rsidR="00C554BF" w:rsidRPr="00A3113C" w:rsidRDefault="00C554BF" w:rsidP="00C554BF">
      <w:pPr>
        <w:pStyle w:val="COTCOCLV3-ASDEFCON"/>
      </w:pPr>
      <w:r w:rsidRPr="00A3113C">
        <w:t>The Commonwealth and the Contractor:</w:t>
      </w:r>
    </w:p>
    <w:p w14:paraId="7584640B" w14:textId="77777777" w:rsidR="00C554BF" w:rsidRPr="00A3113C" w:rsidRDefault="00C554BF" w:rsidP="00C554BF">
      <w:pPr>
        <w:pStyle w:val="COTCOCLV4-ASDEFCON"/>
      </w:pPr>
      <w:r w:rsidRPr="00A3113C">
        <w:t>shall, where applicable, comply with, and the Contractor shall ensure that all Subcontractors comply with, the obligation under the WHS Legislation to, so far as is reasonably practicable, consult, co-operate and co-ordinate activities with the Commonwealth, the Contractor or the Subcontractors (as the case may be) and any other person who, concurrently with the Commonwealth, the Contractor or the Subcontractor (as the case may be)</w:t>
      </w:r>
      <w:r>
        <w:t>,</w:t>
      </w:r>
      <w:r w:rsidRPr="00A3113C">
        <w:t xml:space="preserve"> has a </w:t>
      </w:r>
      <w:r>
        <w:t>WHS</w:t>
      </w:r>
      <w:r w:rsidRPr="00A3113C">
        <w:t xml:space="preserve"> duty under the WHS Legislation in relation to the same matter; and</w:t>
      </w:r>
    </w:p>
    <w:p w14:paraId="72FEF5C6" w14:textId="77777777" w:rsidR="00C554BF" w:rsidRPr="00A3113C" w:rsidRDefault="00C554BF" w:rsidP="00C554BF">
      <w:pPr>
        <w:pStyle w:val="COTCOCLV4-ASDEFCON"/>
      </w:pPr>
      <w:r w:rsidRPr="00A3113C">
        <w:t>acknowledge that they have a duty under the applicable WHS Legislation to ensure, so far as is reasonably practicable, the health and safety of:</w:t>
      </w:r>
    </w:p>
    <w:p w14:paraId="3A27AFD5" w14:textId="77777777" w:rsidR="00C554BF" w:rsidRPr="00A3113C" w:rsidRDefault="00C554BF" w:rsidP="00C554BF">
      <w:pPr>
        <w:pStyle w:val="COTCOCLV5-ASDEFCON"/>
        <w:rPr>
          <w:w w:val="0"/>
        </w:rPr>
      </w:pPr>
      <w:r w:rsidRPr="00A3113C">
        <w:rPr>
          <w:w w:val="0"/>
        </w:rPr>
        <w:t xml:space="preserve">Commonwealth Personnel; </w:t>
      </w:r>
    </w:p>
    <w:p w14:paraId="1F913E72" w14:textId="77777777" w:rsidR="00C554BF" w:rsidRPr="00A3113C" w:rsidRDefault="00C554BF" w:rsidP="00C554BF">
      <w:pPr>
        <w:pStyle w:val="COTCOCLV5-ASDEFCON"/>
        <w:rPr>
          <w:w w:val="0"/>
        </w:rPr>
      </w:pPr>
      <w:r w:rsidRPr="00A3113C">
        <w:rPr>
          <w:w w:val="0"/>
        </w:rPr>
        <w:t>Contractor Personnel; and</w:t>
      </w:r>
    </w:p>
    <w:p w14:paraId="22155A81" w14:textId="77777777" w:rsidR="00C554BF" w:rsidRPr="00A3113C" w:rsidRDefault="00C554BF" w:rsidP="00C554BF">
      <w:pPr>
        <w:pStyle w:val="COTCOCLV5-ASDEFCON"/>
        <w:rPr>
          <w:w w:val="0"/>
        </w:rPr>
      </w:pPr>
      <w:r w:rsidRPr="00A3113C">
        <w:rPr>
          <w:w w:val="0"/>
        </w:rPr>
        <w:t>other persons,</w:t>
      </w:r>
    </w:p>
    <w:p w14:paraId="283DDE75" w14:textId="77777777" w:rsidR="00C554BF" w:rsidRPr="00A3113C" w:rsidRDefault="00C554BF" w:rsidP="00C554BF">
      <w:pPr>
        <w:pStyle w:val="COTCOCLV4NONUM-ASDEFCON"/>
      </w:pPr>
      <w:r w:rsidRPr="00A3113C">
        <w:t>in connection with the Services.</w:t>
      </w:r>
    </w:p>
    <w:p w14:paraId="688BEEF1" w14:textId="77777777" w:rsidR="00C554BF" w:rsidRPr="00A3113C" w:rsidRDefault="00C554BF" w:rsidP="00C554BF">
      <w:pPr>
        <w:pStyle w:val="COTCOCLV3-ASDEFCON"/>
      </w:pPr>
      <w:r w:rsidRPr="00A3113C">
        <w:t>The Contractor represents and warrants that:</w:t>
      </w:r>
    </w:p>
    <w:p w14:paraId="5B5A757B" w14:textId="77777777" w:rsidR="00C554BF" w:rsidRPr="00A3113C" w:rsidRDefault="00C554BF" w:rsidP="00C554BF">
      <w:pPr>
        <w:pStyle w:val="COTCOCLV4-ASDEFCON"/>
      </w:pPr>
      <w:r w:rsidRPr="00A3113C">
        <w:t xml:space="preserve">it has given careful, prudent and comprehensive consideration to the </w:t>
      </w:r>
      <w:r>
        <w:t>WHS</w:t>
      </w:r>
      <w:r w:rsidRPr="00A3113C">
        <w:t xml:space="preserve"> implications of the work to be performed by it under the Contract; and</w:t>
      </w:r>
    </w:p>
    <w:p w14:paraId="3859D909" w14:textId="77777777" w:rsidR="00C554BF" w:rsidRPr="00A3113C" w:rsidRDefault="00C554BF" w:rsidP="00C554BF">
      <w:pPr>
        <w:pStyle w:val="COTCOCLV4-ASDEFCON"/>
      </w:pPr>
      <w:r w:rsidRPr="00A3113C">
        <w:t xml:space="preserve">the proposed method of performance of that work complies with, and includes a system for identifying and managing </w:t>
      </w:r>
      <w:r>
        <w:t>WHS</w:t>
      </w:r>
      <w:r w:rsidRPr="00A3113C">
        <w:t xml:space="preserve"> risks which complies with, all applicable legislation relating to WHS including the applicable WHS Legislation.</w:t>
      </w:r>
    </w:p>
    <w:p w14:paraId="69E7F094" w14:textId="77777777" w:rsidR="00C554BF" w:rsidRPr="00A3113C" w:rsidRDefault="00C554BF" w:rsidP="00C554BF">
      <w:pPr>
        <w:pStyle w:val="COTCOCLV3-ASDEFCON"/>
      </w:pPr>
      <w:bookmarkStart w:id="3939" w:name="_Ref444581901"/>
      <w:r w:rsidRPr="00A3113C">
        <w:t>The Contractor shall:</w:t>
      </w:r>
      <w:bookmarkEnd w:id="3939"/>
      <w:r w:rsidRPr="00A3113C">
        <w:t xml:space="preserve"> </w:t>
      </w:r>
    </w:p>
    <w:p w14:paraId="02055475" w14:textId="77777777" w:rsidR="00C554BF" w:rsidRPr="00A3113C" w:rsidRDefault="00C554BF" w:rsidP="00C554BF">
      <w:pPr>
        <w:pStyle w:val="COTCOCLV4-ASDEFCON"/>
      </w:pPr>
      <w:r w:rsidRPr="00A3113C">
        <w:t>provide the Services in such a way that the Commonwealth and Commonwealth Personnel are able to undertake any roles or obligations in connection with the Services (such as in relation to testing or auditing); and</w:t>
      </w:r>
    </w:p>
    <w:p w14:paraId="2185B531" w14:textId="18C657D4" w:rsidR="00C554BF" w:rsidRPr="00A3113C" w:rsidRDefault="00C554BF" w:rsidP="00C554BF">
      <w:pPr>
        <w:pStyle w:val="COTCOCLV4-ASDEFCON"/>
      </w:pPr>
      <w:r w:rsidRPr="00A3113C">
        <w:t xml:space="preserve">ensure that the Commonwealth and Commonwealth Personnel are able to make full use of the Services for the purposes </w:t>
      </w:r>
      <w:r>
        <w:t xml:space="preserve">referred to in clause </w:t>
      </w:r>
      <w:r w:rsidRPr="009C25E8">
        <w:fldChar w:fldCharType="begin"/>
      </w:r>
      <w:r w:rsidRPr="009C25E8">
        <w:instrText xml:space="preserve"> REF _Ref530411987 \w \h  \* MERGEFORMAT </w:instrText>
      </w:r>
      <w:r w:rsidRPr="009C25E8">
        <w:fldChar w:fldCharType="separate"/>
      </w:r>
      <w:r w:rsidR="00902F31">
        <w:t>3.3.1</w:t>
      </w:r>
      <w:r w:rsidRPr="009C25E8">
        <w:fldChar w:fldCharType="end"/>
      </w:r>
      <w:r>
        <w:t xml:space="preserve">, </w:t>
      </w:r>
      <w:r w:rsidRPr="00A3113C">
        <w:t>for which they are intended, and to maintain, support and develop the Services</w:t>
      </w:r>
      <w:r>
        <w:t xml:space="preserve"> and Products</w:t>
      </w:r>
      <w:r w:rsidRPr="00A3113C">
        <w:t xml:space="preserve">, </w:t>
      </w:r>
    </w:p>
    <w:p w14:paraId="2184E47C" w14:textId="77777777" w:rsidR="00C554BF" w:rsidRPr="00A3113C" w:rsidRDefault="00C554BF" w:rsidP="00C554BF">
      <w:pPr>
        <w:pStyle w:val="COTCOCLV3NONUM-ASDEFCON"/>
      </w:pPr>
      <w:r w:rsidRPr="00A3113C">
        <w:t xml:space="preserve">without the Commonwealth or Commonwealth Personnel contravening any legislation relating to </w:t>
      </w:r>
      <w:r>
        <w:t>WHS</w:t>
      </w:r>
      <w:r w:rsidRPr="00A3113C">
        <w:t xml:space="preserve"> including the WHS Legislation, any applicable standards relating to </w:t>
      </w:r>
      <w:r>
        <w:t>WHS</w:t>
      </w:r>
      <w:r w:rsidRPr="00A3113C">
        <w:t xml:space="preserve"> or any policy relating to </w:t>
      </w:r>
      <w:r>
        <w:t>WHS</w:t>
      </w:r>
      <w:r w:rsidRPr="00A3113C">
        <w:t xml:space="preserve"> identified in the Contract. </w:t>
      </w:r>
    </w:p>
    <w:p w14:paraId="023E1EB3" w14:textId="77777777" w:rsidR="00C554BF" w:rsidRPr="00A3113C" w:rsidRDefault="00C554BF" w:rsidP="00C554BF">
      <w:pPr>
        <w:pStyle w:val="COTCOCLV3-ASDEFCON"/>
      </w:pPr>
      <w:bookmarkStart w:id="3940" w:name="_Ref20320705"/>
      <w:r w:rsidRPr="00A3113C">
        <w:t xml:space="preserve">Without limiting the </w:t>
      </w:r>
      <w:r w:rsidRPr="00662094">
        <w:t xml:space="preserve">application of the WHS Legislation </w:t>
      </w:r>
      <w:r w:rsidRPr="00A3113C">
        <w:rPr>
          <w:lang w:eastAsia="en-US"/>
        </w:rPr>
        <w:t>(and subject to any relevant foreign government restrictions)</w:t>
      </w:r>
      <w:r w:rsidRPr="00A3113C">
        <w:t xml:space="preserve">, the Contractor shall, </w:t>
      </w:r>
      <w:r w:rsidRPr="00A3113C">
        <w:rPr>
          <w:lang w:eastAsia="en-US"/>
        </w:rPr>
        <w:t>in connection with or related to the Services</w:t>
      </w:r>
      <w:r>
        <w:rPr>
          <w:lang w:eastAsia="en-US"/>
        </w:rPr>
        <w:t>,</w:t>
      </w:r>
      <w:r w:rsidRPr="00A3113C">
        <w:t xml:space="preserve"> </w:t>
      </w:r>
      <w:bookmarkStart w:id="3941" w:name="_Ref444581902"/>
      <w:r w:rsidRPr="00A3113C">
        <w:t>provide, and shall:</w:t>
      </w:r>
      <w:bookmarkEnd w:id="3940"/>
      <w:bookmarkEnd w:id="3941"/>
    </w:p>
    <w:p w14:paraId="242C6E9A" w14:textId="77777777" w:rsidR="00C554BF" w:rsidRPr="00A3113C" w:rsidRDefault="00C554BF" w:rsidP="00C554BF">
      <w:pPr>
        <w:pStyle w:val="COTCOCLV4-ASDEFCON"/>
      </w:pPr>
      <w:r w:rsidRPr="00A3113C">
        <w:t>ensure that an Approved Subcontractor provides; and</w:t>
      </w:r>
    </w:p>
    <w:p w14:paraId="579BDEEA" w14:textId="77777777" w:rsidR="00C554BF" w:rsidRPr="00A3113C" w:rsidRDefault="00C554BF" w:rsidP="00C554BF">
      <w:pPr>
        <w:pStyle w:val="COTCOCLV4-ASDEFCON"/>
      </w:pPr>
      <w:r w:rsidRPr="00A3113C">
        <w:rPr>
          <w:lang w:eastAsia="en-US"/>
        </w:rPr>
        <w:lastRenderedPageBreak/>
        <w:t xml:space="preserve">use its </w:t>
      </w:r>
      <w:r>
        <w:rPr>
          <w:lang w:eastAsia="en-US"/>
        </w:rPr>
        <w:t>reasonable</w:t>
      </w:r>
      <w:r w:rsidRPr="00A3113C">
        <w:rPr>
          <w:lang w:eastAsia="en-US"/>
        </w:rPr>
        <w:t xml:space="preserve"> endeavours to ensure that any other Subcontractor engaged in any Prescribed Activities provides in respect of those Prescribed Activities,</w:t>
      </w:r>
    </w:p>
    <w:p w14:paraId="11C3A71B" w14:textId="77777777" w:rsidR="00C554BF" w:rsidRPr="00A3113C" w:rsidRDefault="00C554BF" w:rsidP="00C554BF">
      <w:pPr>
        <w:pStyle w:val="COTCOCLV3NONUM-ASDEFCON"/>
      </w:pPr>
      <w:r w:rsidRPr="00A3113C">
        <w:t>to the Commonwealth Representative:</w:t>
      </w:r>
    </w:p>
    <w:p w14:paraId="19EE6019" w14:textId="77777777" w:rsidR="00C554BF" w:rsidRPr="00A3113C" w:rsidRDefault="00C554BF" w:rsidP="00C554BF">
      <w:pPr>
        <w:pStyle w:val="COTCOCLV4-ASDEFCON"/>
      </w:pPr>
      <w:r w:rsidRPr="00A3113C">
        <w:t xml:space="preserve">within 10 Working Days </w:t>
      </w:r>
      <w:r w:rsidRPr="00A3113C">
        <w:rPr>
          <w:lang w:eastAsia="en-US"/>
        </w:rPr>
        <w:t xml:space="preserve">(or </w:t>
      </w:r>
      <w:r>
        <w:rPr>
          <w:lang w:eastAsia="en-US"/>
        </w:rPr>
        <w:t>an</w:t>
      </w:r>
      <w:r w:rsidRPr="00A3113C">
        <w:rPr>
          <w:lang w:eastAsia="en-US"/>
        </w:rPr>
        <w:t xml:space="preserve">other period agreed </w:t>
      </w:r>
      <w:r>
        <w:rPr>
          <w:lang w:eastAsia="en-US"/>
        </w:rPr>
        <w:t xml:space="preserve">in writing </w:t>
      </w:r>
      <w:r w:rsidRPr="00A3113C">
        <w:rPr>
          <w:lang w:eastAsia="en-US"/>
        </w:rPr>
        <w:t xml:space="preserve">by the Commonwealth) </w:t>
      </w:r>
      <w:r>
        <w:t>after</w:t>
      </w:r>
      <w:r w:rsidRPr="00A3113C">
        <w:t xml:space="preserve">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68E955C7" w14:textId="77777777" w:rsidR="00C554BF" w:rsidRPr="00A3113C" w:rsidRDefault="00C554BF" w:rsidP="00C554BF">
      <w:pPr>
        <w:pStyle w:val="COTCOCLV4-ASDEFCON"/>
      </w:pPr>
      <w:r w:rsidRPr="00A3113C">
        <w:t>in respect of:</w:t>
      </w:r>
    </w:p>
    <w:p w14:paraId="5A8CA40F" w14:textId="77777777" w:rsidR="00C554BF" w:rsidRPr="00A3113C" w:rsidRDefault="00C554BF" w:rsidP="00C554BF">
      <w:pPr>
        <w:pStyle w:val="COTCOCLV5-ASDEFCON"/>
      </w:pPr>
      <w:r w:rsidRPr="00A3113C">
        <w:t>the Contract</w:t>
      </w:r>
      <w:r w:rsidRPr="00A3113C">
        <w:rPr>
          <w:lang w:eastAsia="en-US"/>
        </w:rPr>
        <w:t xml:space="preserve">or or an Approved Subcontractor, within 10 Working Days </w:t>
      </w:r>
      <w:r>
        <w:rPr>
          <w:lang w:eastAsia="en-US"/>
        </w:rPr>
        <w:t>after</w:t>
      </w:r>
      <w:r w:rsidRPr="00A3113C">
        <w:rPr>
          <w:lang w:eastAsia="en-US"/>
        </w:rPr>
        <w:t xml:space="preserve"> receipt or submission of the notice, written communication or written undertaking by the Contractor or Approved Subcontractor (as the case may be)</w:t>
      </w:r>
      <w:r w:rsidRPr="00A3113C">
        <w:t>; or</w:t>
      </w:r>
    </w:p>
    <w:p w14:paraId="607EBB73" w14:textId="77777777" w:rsidR="00C554BF" w:rsidRPr="00A3113C" w:rsidRDefault="00C554BF" w:rsidP="00C554BF">
      <w:pPr>
        <w:pStyle w:val="COTCOCLV5-ASDEFCON"/>
      </w:pPr>
      <w:r w:rsidRPr="00A3113C">
        <w:rPr>
          <w:lang w:eastAsia="en-US"/>
        </w:rPr>
        <w:t xml:space="preserve">any other Subcontractor engaged in any Prescribed Activities, within 10 Working Days </w:t>
      </w:r>
      <w:r>
        <w:rPr>
          <w:lang w:eastAsia="en-US"/>
        </w:rPr>
        <w:t>after</w:t>
      </w:r>
      <w:r w:rsidRPr="00A3113C">
        <w:rPr>
          <w:lang w:eastAsia="en-US"/>
        </w:rPr>
        <w:t xml:space="preserve"> a request by the Commonwealth</w:t>
      </w:r>
      <w:r>
        <w:rPr>
          <w:lang w:eastAsia="en-US"/>
        </w:rPr>
        <w:t>,</w:t>
      </w:r>
    </w:p>
    <w:p w14:paraId="78EA091C" w14:textId="77777777" w:rsidR="00C554BF" w:rsidRPr="00A3113C" w:rsidRDefault="00C554BF" w:rsidP="00C554BF">
      <w:pPr>
        <w:pStyle w:val="COTCOCLV4NONUM-ASDEFCON"/>
      </w:pPr>
      <w:r w:rsidRPr="00A3113C">
        <w:t>copies of:</w:t>
      </w:r>
    </w:p>
    <w:p w14:paraId="456C6B50" w14:textId="77777777" w:rsidR="00C554BF" w:rsidRPr="00A3113C" w:rsidRDefault="00C554BF" w:rsidP="00C554BF">
      <w:pPr>
        <w:pStyle w:val="COTCOCLV5-ASDEFCON"/>
        <w:rPr>
          <w:w w:val="0"/>
        </w:rPr>
      </w:pPr>
      <w:r w:rsidRPr="00A3113C">
        <w:rPr>
          <w:w w:val="0"/>
        </w:rPr>
        <w:t xml:space="preserve">all formal notices and written communications issued by a regulator or agent of the regulator </w:t>
      </w:r>
      <w:r w:rsidRPr="00A3113C">
        <w:rPr>
          <w:rFonts w:cs="Arial"/>
          <w:w w:val="0"/>
        </w:rPr>
        <w:t xml:space="preserve">under or in compliance with the applicable WHS Legislation to the Contractor or Subcontractor (as the case may be) relating to </w:t>
      </w:r>
      <w:r>
        <w:rPr>
          <w:rFonts w:cs="Arial"/>
          <w:w w:val="0"/>
        </w:rPr>
        <w:t>WHS</w:t>
      </w:r>
      <w:r w:rsidRPr="00A3113C">
        <w:rPr>
          <w:rFonts w:cs="Arial"/>
          <w:w w:val="0"/>
        </w:rPr>
        <w:t xml:space="preserve"> matters;</w:t>
      </w:r>
    </w:p>
    <w:p w14:paraId="6B5DA484" w14:textId="77777777" w:rsidR="00C554BF" w:rsidRPr="00A3113C" w:rsidRDefault="00C554BF" w:rsidP="00C554BF">
      <w:pPr>
        <w:pStyle w:val="COTCOCLV5-ASDEFCON"/>
        <w:rPr>
          <w:w w:val="0"/>
        </w:rPr>
      </w:pPr>
      <w:r w:rsidRPr="00A3113C">
        <w:rPr>
          <w:lang w:eastAsia="en-US"/>
        </w:rPr>
        <w:t xml:space="preserve">all formal notices issued by </w:t>
      </w:r>
      <w:r w:rsidRPr="00A3113C">
        <w:rPr>
          <w:w w:val="0"/>
        </w:rPr>
        <w:t xml:space="preserve">a health and safety representative of the Contractor or Subcontractor </w:t>
      </w:r>
      <w:r w:rsidRPr="00A3113C">
        <w:rPr>
          <w:lang w:eastAsia="en-US"/>
        </w:rPr>
        <w:t>(as the case may be), under or in compliance with the applicable WHS Legislation</w:t>
      </w:r>
      <w:r w:rsidRPr="00A3113C">
        <w:rPr>
          <w:w w:val="0"/>
        </w:rPr>
        <w:t>; and</w:t>
      </w:r>
    </w:p>
    <w:p w14:paraId="027D4E99" w14:textId="77777777" w:rsidR="00C554BF" w:rsidRPr="00A3113C" w:rsidRDefault="00C554BF" w:rsidP="00C554BF">
      <w:pPr>
        <w:pStyle w:val="COTCOCLV5-ASDEFCON"/>
        <w:rPr>
          <w:w w:val="0"/>
        </w:rPr>
      </w:pPr>
      <w:r w:rsidRPr="00A3113C">
        <w:rPr>
          <w:w w:val="0"/>
        </w:rPr>
        <w:t xml:space="preserve">all </w:t>
      </w:r>
      <w:r w:rsidRPr="00A3113C">
        <w:rPr>
          <w:rFonts w:cs="Arial"/>
          <w:w w:val="0"/>
        </w:rPr>
        <w:t xml:space="preserve">formal </w:t>
      </w:r>
      <w:r w:rsidRPr="00A3113C">
        <w:rPr>
          <w:w w:val="0"/>
        </w:rPr>
        <w:t xml:space="preserve">notices, </w:t>
      </w:r>
      <w:r w:rsidRPr="00A3113C">
        <w:rPr>
          <w:rFonts w:cs="Arial"/>
          <w:w w:val="0"/>
        </w:rPr>
        <w:t xml:space="preserve">written </w:t>
      </w:r>
      <w:r w:rsidRPr="00A3113C">
        <w:rPr>
          <w:w w:val="0"/>
        </w:rPr>
        <w:t xml:space="preserve">communications and </w:t>
      </w:r>
      <w:r>
        <w:rPr>
          <w:w w:val="0"/>
        </w:rPr>
        <w:t xml:space="preserve">written </w:t>
      </w:r>
      <w:r w:rsidRPr="00A3113C">
        <w:rPr>
          <w:w w:val="0"/>
        </w:rPr>
        <w:t>undertakings given by the Contractor or Subcontractor (</w:t>
      </w:r>
      <w:r w:rsidRPr="00A3113C">
        <w:rPr>
          <w:rFonts w:cs="Arial"/>
          <w:w w:val="0"/>
        </w:rPr>
        <w:t xml:space="preserve">as the case may be) </w:t>
      </w:r>
      <w:r w:rsidRPr="00A3113C">
        <w:rPr>
          <w:w w:val="0"/>
        </w:rPr>
        <w:t xml:space="preserve">to the regulator or agent of the regulator </w:t>
      </w:r>
      <w:r w:rsidRPr="00A3113C">
        <w:rPr>
          <w:rFonts w:cs="Arial"/>
        </w:rPr>
        <w:t>under or in compliance with the applicable WHS Legislation; and</w:t>
      </w:r>
    </w:p>
    <w:p w14:paraId="1C3CF3C3" w14:textId="77777777" w:rsidR="00C554BF" w:rsidRPr="00A3113C" w:rsidRDefault="00C554BF" w:rsidP="00C554BF">
      <w:pPr>
        <w:pStyle w:val="COTCOCLV4-ASDEFCON"/>
      </w:pPr>
      <w:r w:rsidRPr="00A3113C">
        <w:t xml:space="preserve">within 10 Working Days of a request by the Commonwealth Representative written assurances specifying that to the best of the Contractor's or the Subcontractor's (as the case may be) knowledge that </w:t>
      </w:r>
      <w:r>
        <w:t>the Contractor and</w:t>
      </w:r>
      <w:r w:rsidRPr="00A3113C">
        <w:t xml:space="preserve"> Contractor Personnel are compliant with:</w:t>
      </w:r>
    </w:p>
    <w:p w14:paraId="696051D0" w14:textId="77777777" w:rsidR="00C554BF" w:rsidRPr="00A3113C" w:rsidRDefault="00C554BF" w:rsidP="00C554BF">
      <w:pPr>
        <w:pStyle w:val="COTCOCLV5-ASDEFCON"/>
      </w:pPr>
      <w:r w:rsidRPr="00A3113C">
        <w:t>the applicable WHS Legislation; and</w:t>
      </w:r>
    </w:p>
    <w:p w14:paraId="2F2F7E77" w14:textId="77777777" w:rsidR="00C554BF" w:rsidRPr="00A3113C" w:rsidRDefault="00C554BF" w:rsidP="00C554BF">
      <w:pPr>
        <w:pStyle w:val="COTCOCLV5-ASDEFCON"/>
        <w:rPr>
          <w:w w:val="0"/>
        </w:rPr>
      </w:pPr>
      <w:r w:rsidRPr="00A3113C">
        <w:rPr>
          <w:w w:val="0"/>
        </w:rPr>
        <w:t xml:space="preserve">any relevant or applicable approved codes of practice </w:t>
      </w:r>
      <w:r w:rsidRPr="00A3113C">
        <w:t xml:space="preserve">under the </w:t>
      </w:r>
      <w:r w:rsidRPr="00A3113C">
        <w:rPr>
          <w:i/>
          <w:w w:val="0"/>
        </w:rPr>
        <w:t>Work Health and Safety Act 2011</w:t>
      </w:r>
      <w:r w:rsidRPr="00A3113C">
        <w:t xml:space="preserve"> (Cth) except where the Contractor complies with the WHS Legislation in a manner that is different from the relevant code of practice but provides a standard of WHS that is equivalent to or higher than the standard required in the code of practice</w:t>
      </w:r>
      <w:r w:rsidRPr="00A3113C">
        <w:rPr>
          <w:w w:val="0"/>
        </w:rPr>
        <w:t>,</w:t>
      </w:r>
    </w:p>
    <w:p w14:paraId="4C137645" w14:textId="77777777" w:rsidR="00C554BF" w:rsidRPr="00A3113C" w:rsidRDefault="00C554BF" w:rsidP="00C554BF">
      <w:pPr>
        <w:pStyle w:val="COTCOCLV4NONUM-ASDEFCON"/>
        <w:rPr>
          <w:rFonts w:eastAsia="Calibri"/>
        </w:rPr>
      </w:pPr>
      <w:r w:rsidRPr="00A3113C">
        <w:rPr>
          <w:rFonts w:eastAsia="Calibri"/>
        </w:rPr>
        <w:t xml:space="preserve">and that the Contractor or Subcontractor (as the case may be) has made reasonable enquiries before providing the written assurances. </w:t>
      </w:r>
    </w:p>
    <w:p w14:paraId="21AD0325" w14:textId="5F90D47F" w:rsidR="00C554BF" w:rsidRPr="00A3113C" w:rsidRDefault="00C554BF" w:rsidP="00C554BF">
      <w:pPr>
        <w:pStyle w:val="COTCOCLV3-ASDEFCON"/>
      </w:pPr>
      <w:r w:rsidRPr="00A3113C">
        <w:t xml:space="preserve">Subject to clause </w:t>
      </w:r>
      <w:r w:rsidRPr="009C25E8">
        <w:fldChar w:fldCharType="begin"/>
      </w:r>
      <w:r w:rsidRPr="009C25E8">
        <w:instrText xml:space="preserve"> REF _Ref13230824 \r \h  \* MERGEFORMAT </w:instrText>
      </w:r>
      <w:r w:rsidRPr="009C25E8">
        <w:fldChar w:fldCharType="separate"/>
      </w:r>
      <w:r w:rsidR="00902F31">
        <w:t>11.10</w:t>
      </w:r>
      <w:r w:rsidRPr="009C25E8">
        <w:fldChar w:fldCharType="end"/>
      </w:r>
      <w:r w:rsidRPr="00A3113C">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Contract. </w:t>
      </w:r>
    </w:p>
    <w:p w14:paraId="055E6043" w14:textId="77777777" w:rsidR="00C554BF" w:rsidRPr="00A3113C" w:rsidRDefault="00C554BF" w:rsidP="00C554BF">
      <w:pPr>
        <w:pStyle w:val="COTCOCLV3-ASDEFCON"/>
      </w:pPr>
      <w:r w:rsidRPr="00A3113C">
        <w:t xml:space="preserve">The Contractor shall ensure that if the WHS Legislation requires that: </w:t>
      </w:r>
    </w:p>
    <w:p w14:paraId="109F9833" w14:textId="77777777" w:rsidR="00C554BF" w:rsidRPr="00A3113C" w:rsidRDefault="00C554BF" w:rsidP="00C554BF">
      <w:pPr>
        <w:pStyle w:val="COTCOCLV4-ASDEFCON"/>
      </w:pPr>
      <w:r w:rsidRPr="00A3113C">
        <w:t>a person (including a Subcontractor):</w:t>
      </w:r>
    </w:p>
    <w:p w14:paraId="559E964C" w14:textId="77777777" w:rsidR="00C554BF" w:rsidRPr="00A3113C" w:rsidRDefault="00C554BF" w:rsidP="00C554BF">
      <w:pPr>
        <w:pStyle w:val="COTCOCLV5-ASDEFCON"/>
      </w:pPr>
      <w:r w:rsidRPr="00A3113C">
        <w:t>be authorised or licensed (in accordance with the WHS Legislation) to carry out any works at the workplace, that person is so authorised or licensed and complies with any conditions of such Authorisation; and/or</w:t>
      </w:r>
    </w:p>
    <w:p w14:paraId="3FF8BD2C" w14:textId="77777777" w:rsidR="00C554BF" w:rsidRPr="00A3113C" w:rsidRDefault="00C554BF" w:rsidP="00C554BF">
      <w:pPr>
        <w:pStyle w:val="COTCOCLV5-ASDEFCON"/>
      </w:pPr>
      <w:r w:rsidRPr="00A3113C">
        <w:t>has prescribed qualifications or experience, or if not, is to be supervised by a person who has prescribed qualifications or experience (as defined in the WHS Legislation), that person has the required qualifications or experience or is so supervised; or</w:t>
      </w:r>
    </w:p>
    <w:p w14:paraId="447E197A" w14:textId="77777777" w:rsidR="00C554BF" w:rsidRPr="00A3113C" w:rsidRDefault="00C554BF" w:rsidP="00C554BF">
      <w:pPr>
        <w:pStyle w:val="COTCOCLV4-ASDEFCON"/>
      </w:pPr>
      <w:r w:rsidRPr="00A3113C">
        <w:t>a workplace, plant or substance (or design), or work (or class of work) be authorised or licensed, that workplace, plant or substance (or design), or work (or class of work) is so authorised or licensed.</w:t>
      </w:r>
    </w:p>
    <w:p w14:paraId="34A424A7" w14:textId="77777777" w:rsidR="00C554BF" w:rsidRPr="00A3113C" w:rsidRDefault="00C554BF" w:rsidP="00C554BF">
      <w:pPr>
        <w:pStyle w:val="COTCOCLV3-ASDEFCON"/>
      </w:pPr>
      <w:r w:rsidRPr="00A3113C">
        <w:lastRenderedPageBreak/>
        <w:t>If the Contractor becomes aware of any intention on the part of a regulatory authority to cancel, revoke, suspend or amend an Authorisation relating to WHS, it shall immediately notify the Commonwealth giving full particulars (so far as they are known to it).</w:t>
      </w:r>
    </w:p>
    <w:p w14:paraId="181EF183" w14:textId="52AC7663" w:rsidR="00C554BF" w:rsidRPr="00A3113C" w:rsidRDefault="00C554BF" w:rsidP="00C554BF">
      <w:pPr>
        <w:pStyle w:val="COTCOCLV3-ASDEFCON"/>
      </w:pPr>
      <w:r w:rsidRPr="00A3113C">
        <w:t xml:space="preserve">Without limiting clause </w:t>
      </w:r>
      <w:r w:rsidRPr="00AD4DCA">
        <w:fldChar w:fldCharType="begin"/>
      </w:r>
      <w:r w:rsidRPr="00AD4DCA">
        <w:instrText xml:space="preserve"> REF _Ref337212249 \r \h  \* MERGEFORMAT </w:instrText>
      </w:r>
      <w:r w:rsidRPr="00AD4DCA">
        <w:fldChar w:fldCharType="separate"/>
      </w:r>
      <w:r w:rsidR="00902F31">
        <w:t>11.7</w:t>
      </w:r>
      <w:r w:rsidRPr="00AD4DCA">
        <w:fldChar w:fldCharType="end"/>
      </w:r>
      <w:r w:rsidRPr="00A3113C">
        <w:t>, the Contractor shall give, and shall ensure that an Approved Subcontractor gives, the Commonwealth Representative and any person authorised by the Commonwealth Representative access to:</w:t>
      </w:r>
    </w:p>
    <w:p w14:paraId="7623F612" w14:textId="77777777" w:rsidR="00C554BF" w:rsidRPr="00A3113C" w:rsidRDefault="00C554BF" w:rsidP="00C554BF">
      <w:pPr>
        <w:pStyle w:val="COTCOCLV4-ASDEFCON"/>
      </w:pPr>
      <w:r w:rsidRPr="00A3113C">
        <w:t xml:space="preserve">premises to conduct site inspections for the purpose of monitoring the Contractor’s or the Approved Subcontractor’s (as the case may be) compliance with any applicable laws, Authorisations or Approved plans in connection with </w:t>
      </w:r>
      <w:r>
        <w:t>WHS</w:t>
      </w:r>
      <w:r w:rsidRPr="00A3113C">
        <w:t xml:space="preserve"> in relation to the Contract; and</w:t>
      </w:r>
    </w:p>
    <w:p w14:paraId="5CA3F551" w14:textId="77777777" w:rsidR="00C554BF" w:rsidRPr="00A3113C" w:rsidRDefault="00C554BF" w:rsidP="00C554BF">
      <w:pPr>
        <w:pStyle w:val="COTCOCLV4-ASDEFCON"/>
      </w:pPr>
      <w:r w:rsidRPr="00A3113C">
        <w:t xml:space="preserve">all internal and third party audit results in relation to </w:t>
      </w:r>
      <w:r>
        <w:t>WHS</w:t>
      </w:r>
      <w:r w:rsidRPr="00A3113C">
        <w:t xml:space="preserve"> in relation to the Services or work performed under the Contract.</w:t>
      </w:r>
    </w:p>
    <w:p w14:paraId="19070A1B" w14:textId="16001363" w:rsidR="00C554BF" w:rsidRPr="00A3113C" w:rsidRDefault="00C554BF" w:rsidP="00C554BF">
      <w:pPr>
        <w:pStyle w:val="COTCOCLV3-ASDEFCON"/>
      </w:pPr>
      <w:r w:rsidRPr="00A3113C">
        <w:t xml:space="preserve">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WHS including the WHS Legislation in relation to the provision of the Services. </w:t>
      </w:r>
      <w:r>
        <w:t xml:space="preserve"> </w:t>
      </w:r>
      <w:r w:rsidRPr="00A3113C">
        <w:t xml:space="preserve">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 </w:t>
      </w:r>
      <w:r w:rsidR="003246BE">
        <w:t xml:space="preserve"> </w:t>
      </w:r>
      <w:r w:rsidRPr="00A3113C">
        <w:t>The Contractor shall not be entitled to claim relief from the performance of its obligations under the Contract as a result of compliance with the direction.</w:t>
      </w:r>
    </w:p>
    <w:p w14:paraId="3E1B73F1" w14:textId="77777777" w:rsidR="00C554BF" w:rsidRPr="00A3113C" w:rsidRDefault="00C554BF" w:rsidP="00C554BF">
      <w:pPr>
        <w:pStyle w:val="COTCOCLV3-ASDEFCON"/>
      </w:pPr>
      <w:r w:rsidRPr="00A3113C">
        <w:t>The Contractor shall comply with clause 11 of the SOW.</w:t>
      </w:r>
    </w:p>
    <w:p w14:paraId="3E3BBEFD" w14:textId="77777777" w:rsidR="00C554BF" w:rsidRDefault="00C554BF" w:rsidP="00C554BF">
      <w:pPr>
        <w:pStyle w:val="COTCOCLV3-ASDEFCON"/>
      </w:pPr>
      <w:bookmarkStart w:id="3942" w:name="_Ref444581910"/>
      <w:r w:rsidRPr="00A3113C">
        <w:t>The Contractor shall not use ACM in providing the Services and shall not take any ACM onto Commonwealth Premises in connection with providing the Services.</w:t>
      </w:r>
      <w:bookmarkEnd w:id="3942"/>
    </w:p>
    <w:p w14:paraId="151AD2F8" w14:textId="3CD6D1CA" w:rsidR="00C554BF" w:rsidRPr="005A171F" w:rsidRDefault="00C554BF" w:rsidP="00C554BF">
      <w:pPr>
        <w:pStyle w:val="NoteToDrafters-ASDEFCON"/>
      </w:pPr>
      <w:r>
        <w:t xml:space="preserve">Note to drafters:  </w:t>
      </w:r>
      <w:r w:rsidRPr="00455231">
        <w:t xml:space="preserve">To the extent that any work under the Contract will involve construction work (eg, installation activities) over $250,000, </w:t>
      </w:r>
      <w:r>
        <w:t xml:space="preserve">clause </w:t>
      </w:r>
      <w:r w:rsidRPr="005E57CC">
        <w:t>12.4.14</w:t>
      </w:r>
      <w:r>
        <w:t xml:space="preserve"> of the conditions of contract in the ASDEFCON (Support) </w:t>
      </w:r>
      <w:r w:rsidR="00D452B9">
        <w:t>v5</w:t>
      </w:r>
      <w:r>
        <w:t xml:space="preserve">.0 template </w:t>
      </w:r>
      <w:r w:rsidRPr="00455231">
        <w:t>must be included</w:t>
      </w:r>
      <w:r>
        <w:t xml:space="preserve"> (at </w:t>
      </w:r>
      <w:r w:rsidRPr="00503CDB">
        <w:t xml:space="preserve">clause </w:t>
      </w:r>
      <w:r w:rsidRPr="005E57CC">
        <w:t>12.4.12</w:t>
      </w:r>
      <w:r>
        <w:t>)</w:t>
      </w:r>
      <w:r w:rsidRPr="00455231">
        <w:t xml:space="preserve"> except where following receipt of advice from </w:t>
      </w:r>
      <w:r w:rsidR="00D452B9">
        <w:t>Defence</w:t>
      </w:r>
      <w:r w:rsidR="00D452B9" w:rsidRPr="00455231">
        <w:t xml:space="preserve"> </w:t>
      </w:r>
      <w:r w:rsidRPr="00455231">
        <w:t>Legal it is determined that the Commonwealth should be the principal contractor (refer to DPPI NO 4/2012 Engagement of Principal Contractors under the Work Health and Safety Legislation).</w:t>
      </w:r>
    </w:p>
    <w:p w14:paraId="411C2C84" w14:textId="77777777" w:rsidR="00C554BF" w:rsidRPr="00A3113C" w:rsidRDefault="00C554BF">
      <w:pPr>
        <w:pStyle w:val="COTCOCLV2-ASDEFCON"/>
      </w:pPr>
      <w:bookmarkStart w:id="3943" w:name="_Toc442865183"/>
      <w:bookmarkStart w:id="3944" w:name="_Toc442865266"/>
      <w:bookmarkStart w:id="3945" w:name="_Toc300913916"/>
      <w:bookmarkStart w:id="3946" w:name="_Toc226018940"/>
      <w:bookmarkEnd w:id="3943"/>
      <w:bookmarkEnd w:id="3944"/>
      <w:r w:rsidRPr="00A3113C">
        <w:t>Environmental Obligations (Core)</w:t>
      </w:r>
      <w:bookmarkEnd w:id="3945"/>
      <w:bookmarkEnd w:id="3946"/>
    </w:p>
    <w:p w14:paraId="70E4952C" w14:textId="77777777" w:rsidR="00C554BF" w:rsidRPr="00A3113C" w:rsidRDefault="00C554BF" w:rsidP="00C554BF">
      <w:pPr>
        <w:pStyle w:val="COTCOCLV3-ASDEFCON"/>
        <w:rPr>
          <w:lang w:eastAsia="zh-CN"/>
        </w:rPr>
      </w:pPr>
      <w:r w:rsidRPr="00A3113C">
        <w:rPr>
          <w:lang w:eastAsia="zh-CN"/>
        </w:rPr>
        <w:t>The Contractor shall perform its obligations under the Contract in such a way that:</w:t>
      </w:r>
    </w:p>
    <w:p w14:paraId="0C3BB54B" w14:textId="77777777" w:rsidR="00C554BF" w:rsidRPr="00A3113C" w:rsidRDefault="00C554BF" w:rsidP="00C554BF">
      <w:pPr>
        <w:pStyle w:val="COTCOCLV4-ASDEFCON"/>
        <w:rPr>
          <w:lang w:eastAsia="zh-CN"/>
        </w:rPr>
      </w:pPr>
      <w:r w:rsidRPr="00A3113C">
        <w:rPr>
          <w:lang w:eastAsia="zh-CN"/>
        </w:rPr>
        <w:t>the Commonwealth is not placed in breach of; and</w:t>
      </w:r>
    </w:p>
    <w:p w14:paraId="69A6BEE8" w14:textId="77777777" w:rsidR="00C554BF" w:rsidRPr="00A3113C" w:rsidRDefault="00C554BF" w:rsidP="00C554BF">
      <w:pPr>
        <w:pStyle w:val="COTCOCLV4-ASDEFCON"/>
        <w:rPr>
          <w:lang w:eastAsia="zh-CN"/>
        </w:rPr>
      </w:pPr>
      <w:r w:rsidRPr="00A3113C">
        <w:rPr>
          <w:lang w:eastAsia="zh-CN"/>
        </w:rPr>
        <w:t>the Commonwealth is able to support and to make full use of the Services for the purposes for which they are intended without being in breach of,</w:t>
      </w:r>
    </w:p>
    <w:p w14:paraId="3CF6C11E" w14:textId="77777777" w:rsidR="00C554BF" w:rsidRPr="00A3113C" w:rsidRDefault="00C554BF" w:rsidP="00C554BF">
      <w:pPr>
        <w:pStyle w:val="COTCOCLV3NONUM-ASDEFCON"/>
        <w:rPr>
          <w:lang w:eastAsia="zh-CN"/>
        </w:rPr>
      </w:pPr>
      <w:r w:rsidRPr="00A3113C">
        <w:rPr>
          <w:lang w:eastAsia="zh-CN"/>
        </w:rPr>
        <w:t xml:space="preserve">any applicable environmental legislation including the </w:t>
      </w:r>
      <w:r w:rsidRPr="00A3113C">
        <w:rPr>
          <w:i/>
          <w:iCs/>
          <w:lang w:eastAsia="zh-CN"/>
        </w:rPr>
        <w:t xml:space="preserve">Environment Protection and Biodiversity Conservation Act </w:t>
      </w:r>
      <w:r w:rsidRPr="00A3113C">
        <w:rPr>
          <w:lang w:eastAsia="zh-CN"/>
        </w:rPr>
        <w:t>1999</w:t>
      </w:r>
      <w:r>
        <w:rPr>
          <w:lang w:eastAsia="zh-CN"/>
        </w:rPr>
        <w:t xml:space="preserve"> (Cth)</w:t>
      </w:r>
      <w:r w:rsidRPr="00A3113C">
        <w:rPr>
          <w:lang w:eastAsia="zh-CN"/>
        </w:rPr>
        <w:t>.</w:t>
      </w:r>
    </w:p>
    <w:p w14:paraId="615B78E2" w14:textId="77777777" w:rsidR="00C554BF" w:rsidRPr="00A3113C" w:rsidRDefault="00C554BF" w:rsidP="00C554BF">
      <w:pPr>
        <w:pStyle w:val="COTCOCLV3-ASDEFCON"/>
        <w:rPr>
          <w:lang w:eastAsia="zh-CN"/>
        </w:rPr>
      </w:pPr>
      <w:r w:rsidRPr="00A3113C">
        <w:rPr>
          <w:lang w:eastAsia="zh-CN"/>
        </w:rPr>
        <w:t xml:space="preserve">The Contractor shall ensure and warrants that: </w:t>
      </w:r>
    </w:p>
    <w:p w14:paraId="0D395FE7" w14:textId="77777777" w:rsidR="00C554BF" w:rsidRPr="00A3113C" w:rsidRDefault="00C554BF" w:rsidP="00C554BF">
      <w:pPr>
        <w:pStyle w:val="COTCOCLV4-ASDEFCON"/>
        <w:rPr>
          <w:lang w:eastAsia="zh-CN"/>
        </w:rPr>
      </w:pPr>
      <w:r w:rsidRPr="00A3113C">
        <w:rPr>
          <w:lang w:eastAsia="zh-CN"/>
        </w:rPr>
        <w:t xml:space="preserve">it has given careful, prudent and professional consideration to the environmental implications of the work to be performed by it under the Contract; and </w:t>
      </w:r>
    </w:p>
    <w:p w14:paraId="6D20E6AC" w14:textId="77777777" w:rsidR="00C554BF" w:rsidRPr="00A3113C" w:rsidRDefault="00C554BF" w:rsidP="00C554BF">
      <w:pPr>
        <w:pStyle w:val="COTCOCLV4-ASDEFCON"/>
        <w:rPr>
          <w:lang w:eastAsia="zh-CN"/>
        </w:rPr>
      </w:pPr>
      <w:r w:rsidRPr="00A3113C">
        <w:rPr>
          <w:lang w:eastAsia="zh-CN"/>
        </w:rPr>
        <w:t>as at the Effective Date specified in the Details Schedule, the proposed method of performance of that work complies with all applicable environmental legislation.</w:t>
      </w:r>
    </w:p>
    <w:p w14:paraId="223E58CF" w14:textId="77777777" w:rsidR="00C554BF" w:rsidRPr="00A3113C" w:rsidRDefault="00C554BF" w:rsidP="00C554BF">
      <w:pPr>
        <w:pStyle w:val="COTCOCLV3-ASDEFCON"/>
        <w:rPr>
          <w:lang w:eastAsia="zh-CN"/>
        </w:rPr>
      </w:pPr>
      <w:r w:rsidRPr="00A3113C">
        <w:rPr>
          <w:lang w:eastAsia="zh-CN"/>
        </w:rPr>
        <w:t>If the Contractor becomes aware of any intention on the part of a regulatory authority to cancel, revoke or amend an</w:t>
      </w:r>
      <w:r w:rsidRPr="00A3113C">
        <w:t xml:space="preserve"> Authorisation</w:t>
      </w:r>
      <w:r w:rsidRPr="00A3113C">
        <w:rPr>
          <w:lang w:eastAsia="zh-CN"/>
        </w:rPr>
        <w:t xml:space="preserve"> relating to the environment that the Contractor requires to carry out the work under the Contract, it shall notify the Commonwealth without delay, giving full particulars (so far as they are known to it). </w:t>
      </w:r>
    </w:p>
    <w:p w14:paraId="4CE1CEA5" w14:textId="77777777" w:rsidR="00C554BF" w:rsidRPr="00A3113C" w:rsidRDefault="00C554BF">
      <w:pPr>
        <w:pStyle w:val="COTCOCLV2-ASDEFCON"/>
      </w:pPr>
      <w:bookmarkStart w:id="3947" w:name="_Toc332622230"/>
      <w:bookmarkStart w:id="3948" w:name="_Toc13464425"/>
      <w:bookmarkStart w:id="3949" w:name="_Toc13487570"/>
      <w:bookmarkStart w:id="3950" w:name="_Toc13658941"/>
      <w:bookmarkStart w:id="3951" w:name="_Toc14258039"/>
      <w:bookmarkStart w:id="3952" w:name="_Toc14434660"/>
      <w:bookmarkStart w:id="3953" w:name="_Toc14435082"/>
      <w:bookmarkStart w:id="3954" w:name="_Toc14435506"/>
      <w:bookmarkStart w:id="3955" w:name="_Toc14435927"/>
      <w:bookmarkStart w:id="3956" w:name="_Toc14436205"/>
      <w:bookmarkStart w:id="3957" w:name="_Toc14686020"/>
      <w:bookmarkStart w:id="3958" w:name="_Toc14689862"/>
      <w:bookmarkStart w:id="3959" w:name="_Toc32556691"/>
      <w:bookmarkStart w:id="3960" w:name="_Toc35326511"/>
      <w:bookmarkStart w:id="3961" w:name="_Toc13464426"/>
      <w:bookmarkStart w:id="3962" w:name="_Toc13487571"/>
      <w:bookmarkStart w:id="3963" w:name="_Toc13658942"/>
      <w:bookmarkStart w:id="3964" w:name="_Toc14258040"/>
      <w:bookmarkStart w:id="3965" w:name="_Toc14434661"/>
      <w:bookmarkStart w:id="3966" w:name="_Toc14435083"/>
      <w:bookmarkStart w:id="3967" w:name="_Toc14435507"/>
      <w:bookmarkStart w:id="3968" w:name="_Toc14435928"/>
      <w:bookmarkStart w:id="3969" w:name="_Toc14436206"/>
      <w:bookmarkStart w:id="3970" w:name="_Toc14686021"/>
      <w:bookmarkStart w:id="3971" w:name="_Toc14689863"/>
      <w:bookmarkStart w:id="3972" w:name="_Toc32556692"/>
      <w:bookmarkStart w:id="3973" w:name="_Toc35326512"/>
      <w:bookmarkStart w:id="3974" w:name="_Toc13464427"/>
      <w:bookmarkStart w:id="3975" w:name="_Toc13487572"/>
      <w:bookmarkStart w:id="3976" w:name="_Toc13658943"/>
      <w:bookmarkStart w:id="3977" w:name="_Toc14258041"/>
      <w:bookmarkStart w:id="3978" w:name="_Toc14434662"/>
      <w:bookmarkStart w:id="3979" w:name="_Toc14435084"/>
      <w:bookmarkStart w:id="3980" w:name="_Toc14435508"/>
      <w:bookmarkStart w:id="3981" w:name="_Toc14435929"/>
      <w:bookmarkStart w:id="3982" w:name="_Toc14436207"/>
      <w:bookmarkStart w:id="3983" w:name="_Toc14686022"/>
      <w:bookmarkStart w:id="3984" w:name="_Toc14689864"/>
      <w:bookmarkStart w:id="3985" w:name="_Toc32556693"/>
      <w:bookmarkStart w:id="3986" w:name="_Toc35326513"/>
      <w:bookmarkStart w:id="3987" w:name="_Toc13464428"/>
      <w:bookmarkStart w:id="3988" w:name="_Toc13487573"/>
      <w:bookmarkStart w:id="3989" w:name="_Toc13658944"/>
      <w:bookmarkStart w:id="3990" w:name="_Toc14258042"/>
      <w:bookmarkStart w:id="3991" w:name="_Toc14434663"/>
      <w:bookmarkStart w:id="3992" w:name="_Toc14435085"/>
      <w:bookmarkStart w:id="3993" w:name="_Toc14435509"/>
      <w:bookmarkStart w:id="3994" w:name="_Toc14435930"/>
      <w:bookmarkStart w:id="3995" w:name="_Toc14436208"/>
      <w:bookmarkStart w:id="3996" w:name="_Toc14686023"/>
      <w:bookmarkStart w:id="3997" w:name="_Toc14689865"/>
      <w:bookmarkStart w:id="3998" w:name="_Toc32556694"/>
      <w:bookmarkStart w:id="3999" w:name="_Toc35326514"/>
      <w:bookmarkStart w:id="4000" w:name="_Toc13464429"/>
      <w:bookmarkStart w:id="4001" w:name="_Toc13487574"/>
      <w:bookmarkStart w:id="4002" w:name="_Toc13658945"/>
      <w:bookmarkStart w:id="4003" w:name="_Toc14258043"/>
      <w:bookmarkStart w:id="4004" w:name="_Toc14434664"/>
      <w:bookmarkStart w:id="4005" w:name="_Toc14435086"/>
      <w:bookmarkStart w:id="4006" w:name="_Toc14435510"/>
      <w:bookmarkStart w:id="4007" w:name="_Toc14435931"/>
      <w:bookmarkStart w:id="4008" w:name="_Toc14436209"/>
      <w:bookmarkStart w:id="4009" w:name="_Toc14686024"/>
      <w:bookmarkStart w:id="4010" w:name="_Toc14689866"/>
      <w:bookmarkStart w:id="4011" w:name="_Toc32556695"/>
      <w:bookmarkStart w:id="4012" w:name="_Toc35326515"/>
      <w:bookmarkStart w:id="4013" w:name="_Toc13464430"/>
      <w:bookmarkStart w:id="4014" w:name="_Toc13487575"/>
      <w:bookmarkStart w:id="4015" w:name="_Toc13658946"/>
      <w:bookmarkStart w:id="4016" w:name="_Toc14258044"/>
      <w:bookmarkStart w:id="4017" w:name="_Toc14434665"/>
      <w:bookmarkStart w:id="4018" w:name="_Toc14435087"/>
      <w:bookmarkStart w:id="4019" w:name="_Toc14435511"/>
      <w:bookmarkStart w:id="4020" w:name="_Toc14435932"/>
      <w:bookmarkStart w:id="4021" w:name="_Toc14436210"/>
      <w:bookmarkStart w:id="4022" w:name="_Toc14686025"/>
      <w:bookmarkStart w:id="4023" w:name="_Toc14689867"/>
      <w:bookmarkStart w:id="4024" w:name="_Toc32556696"/>
      <w:bookmarkStart w:id="4025" w:name="_Toc35326516"/>
      <w:bookmarkStart w:id="4026" w:name="_Toc13464431"/>
      <w:bookmarkStart w:id="4027" w:name="_Toc13487576"/>
      <w:bookmarkStart w:id="4028" w:name="_Toc13658947"/>
      <w:bookmarkStart w:id="4029" w:name="_Toc14258045"/>
      <w:bookmarkStart w:id="4030" w:name="_Toc14434666"/>
      <w:bookmarkStart w:id="4031" w:name="_Toc14435088"/>
      <w:bookmarkStart w:id="4032" w:name="_Toc14435512"/>
      <w:bookmarkStart w:id="4033" w:name="_Toc14435933"/>
      <w:bookmarkStart w:id="4034" w:name="_Toc14436211"/>
      <w:bookmarkStart w:id="4035" w:name="_Toc14686026"/>
      <w:bookmarkStart w:id="4036" w:name="_Toc14689868"/>
      <w:bookmarkStart w:id="4037" w:name="_Toc32556697"/>
      <w:bookmarkStart w:id="4038" w:name="_Toc35326517"/>
      <w:bookmarkStart w:id="4039" w:name="_Toc13464432"/>
      <w:bookmarkStart w:id="4040" w:name="_Toc13487577"/>
      <w:bookmarkStart w:id="4041" w:name="_Toc13658948"/>
      <w:bookmarkStart w:id="4042" w:name="_Toc14258046"/>
      <w:bookmarkStart w:id="4043" w:name="_Toc14434667"/>
      <w:bookmarkStart w:id="4044" w:name="_Toc14435089"/>
      <w:bookmarkStart w:id="4045" w:name="_Toc14435513"/>
      <w:bookmarkStart w:id="4046" w:name="_Toc14435934"/>
      <w:bookmarkStart w:id="4047" w:name="_Toc14436212"/>
      <w:bookmarkStart w:id="4048" w:name="_Toc14686027"/>
      <w:bookmarkStart w:id="4049" w:name="_Toc14689869"/>
      <w:bookmarkStart w:id="4050" w:name="_Toc32556698"/>
      <w:bookmarkStart w:id="4051" w:name="_Toc35326518"/>
      <w:bookmarkStart w:id="4052" w:name="_Toc13464433"/>
      <w:bookmarkStart w:id="4053" w:name="_Toc13487578"/>
      <w:bookmarkStart w:id="4054" w:name="_Toc13658949"/>
      <w:bookmarkStart w:id="4055" w:name="_Toc14258047"/>
      <w:bookmarkStart w:id="4056" w:name="_Toc14434668"/>
      <w:bookmarkStart w:id="4057" w:name="_Toc14435090"/>
      <w:bookmarkStart w:id="4058" w:name="_Toc14435514"/>
      <w:bookmarkStart w:id="4059" w:name="_Toc14435935"/>
      <w:bookmarkStart w:id="4060" w:name="_Toc14436213"/>
      <w:bookmarkStart w:id="4061" w:name="_Toc14686028"/>
      <w:bookmarkStart w:id="4062" w:name="_Toc14689870"/>
      <w:bookmarkStart w:id="4063" w:name="_Toc32556699"/>
      <w:bookmarkStart w:id="4064" w:name="_Toc35326519"/>
      <w:bookmarkStart w:id="4065" w:name="_Toc13464434"/>
      <w:bookmarkStart w:id="4066" w:name="_Toc13487579"/>
      <w:bookmarkStart w:id="4067" w:name="_Toc13658950"/>
      <w:bookmarkStart w:id="4068" w:name="_Toc14258048"/>
      <w:bookmarkStart w:id="4069" w:name="_Toc14434669"/>
      <w:bookmarkStart w:id="4070" w:name="_Toc14435091"/>
      <w:bookmarkStart w:id="4071" w:name="_Toc14435515"/>
      <w:bookmarkStart w:id="4072" w:name="_Toc14435936"/>
      <w:bookmarkStart w:id="4073" w:name="_Toc14436214"/>
      <w:bookmarkStart w:id="4074" w:name="_Toc14686029"/>
      <w:bookmarkStart w:id="4075" w:name="_Toc14689871"/>
      <w:bookmarkStart w:id="4076" w:name="_Toc32556700"/>
      <w:bookmarkStart w:id="4077" w:name="_Toc35326520"/>
      <w:bookmarkStart w:id="4078" w:name="_Toc13464435"/>
      <w:bookmarkStart w:id="4079" w:name="_Toc13487580"/>
      <w:bookmarkStart w:id="4080" w:name="_Toc13658951"/>
      <w:bookmarkStart w:id="4081" w:name="_Toc14258049"/>
      <w:bookmarkStart w:id="4082" w:name="_Toc14434670"/>
      <w:bookmarkStart w:id="4083" w:name="_Toc14435092"/>
      <w:bookmarkStart w:id="4084" w:name="_Toc14435516"/>
      <w:bookmarkStart w:id="4085" w:name="_Toc14435937"/>
      <w:bookmarkStart w:id="4086" w:name="_Toc14436215"/>
      <w:bookmarkStart w:id="4087" w:name="_Toc14686030"/>
      <w:bookmarkStart w:id="4088" w:name="_Toc14689872"/>
      <w:bookmarkStart w:id="4089" w:name="_Toc32556701"/>
      <w:bookmarkStart w:id="4090" w:name="_Toc35326521"/>
      <w:bookmarkStart w:id="4091" w:name="_Toc13464436"/>
      <w:bookmarkStart w:id="4092" w:name="_Toc13487581"/>
      <w:bookmarkStart w:id="4093" w:name="_Toc13658952"/>
      <w:bookmarkStart w:id="4094" w:name="_Toc14258050"/>
      <w:bookmarkStart w:id="4095" w:name="_Toc14434671"/>
      <w:bookmarkStart w:id="4096" w:name="_Toc14435093"/>
      <w:bookmarkStart w:id="4097" w:name="_Toc14435517"/>
      <w:bookmarkStart w:id="4098" w:name="_Toc14435938"/>
      <w:bookmarkStart w:id="4099" w:name="_Toc14436216"/>
      <w:bookmarkStart w:id="4100" w:name="_Toc14686031"/>
      <w:bookmarkStart w:id="4101" w:name="_Toc14689873"/>
      <w:bookmarkStart w:id="4102" w:name="_Toc32556702"/>
      <w:bookmarkStart w:id="4103" w:name="_Toc35326522"/>
      <w:bookmarkStart w:id="4104" w:name="_Toc13464437"/>
      <w:bookmarkStart w:id="4105" w:name="_Toc13487582"/>
      <w:bookmarkStart w:id="4106" w:name="_Toc13658953"/>
      <w:bookmarkStart w:id="4107" w:name="_Toc14258051"/>
      <w:bookmarkStart w:id="4108" w:name="_Toc14434672"/>
      <w:bookmarkStart w:id="4109" w:name="_Toc14435094"/>
      <w:bookmarkStart w:id="4110" w:name="_Toc14435518"/>
      <w:bookmarkStart w:id="4111" w:name="_Toc14435939"/>
      <w:bookmarkStart w:id="4112" w:name="_Toc14436217"/>
      <w:bookmarkStart w:id="4113" w:name="_Toc14686032"/>
      <w:bookmarkStart w:id="4114" w:name="_Toc14689874"/>
      <w:bookmarkStart w:id="4115" w:name="_Toc32556703"/>
      <w:bookmarkStart w:id="4116" w:name="_Toc35326523"/>
      <w:bookmarkStart w:id="4117" w:name="_Toc13464438"/>
      <w:bookmarkStart w:id="4118" w:name="_Toc13487583"/>
      <w:bookmarkStart w:id="4119" w:name="_Toc13658954"/>
      <w:bookmarkStart w:id="4120" w:name="_Toc14258052"/>
      <w:bookmarkStart w:id="4121" w:name="_Toc14434673"/>
      <w:bookmarkStart w:id="4122" w:name="_Toc14435095"/>
      <w:bookmarkStart w:id="4123" w:name="_Toc14435519"/>
      <w:bookmarkStart w:id="4124" w:name="_Toc14435940"/>
      <w:bookmarkStart w:id="4125" w:name="_Toc14436218"/>
      <w:bookmarkStart w:id="4126" w:name="_Toc14686033"/>
      <w:bookmarkStart w:id="4127" w:name="_Toc14689875"/>
      <w:bookmarkStart w:id="4128" w:name="_Toc32556704"/>
      <w:bookmarkStart w:id="4129" w:name="_Toc35326524"/>
      <w:bookmarkStart w:id="4130" w:name="_Toc13464439"/>
      <w:bookmarkStart w:id="4131" w:name="_Toc13487584"/>
      <w:bookmarkStart w:id="4132" w:name="_Toc13658955"/>
      <w:bookmarkStart w:id="4133" w:name="_Toc14258053"/>
      <w:bookmarkStart w:id="4134" w:name="_Toc14434674"/>
      <w:bookmarkStart w:id="4135" w:name="_Toc14435096"/>
      <w:bookmarkStart w:id="4136" w:name="_Toc14435520"/>
      <w:bookmarkStart w:id="4137" w:name="_Toc14435941"/>
      <w:bookmarkStart w:id="4138" w:name="_Toc14436219"/>
      <w:bookmarkStart w:id="4139" w:name="_Toc14686034"/>
      <w:bookmarkStart w:id="4140" w:name="_Toc14689876"/>
      <w:bookmarkStart w:id="4141" w:name="_Toc32556705"/>
      <w:bookmarkStart w:id="4142" w:name="_Toc35326525"/>
      <w:bookmarkStart w:id="4143" w:name="_Toc13464440"/>
      <w:bookmarkStart w:id="4144" w:name="_Toc13487585"/>
      <w:bookmarkStart w:id="4145" w:name="_Toc13658956"/>
      <w:bookmarkStart w:id="4146" w:name="_Toc14258054"/>
      <w:bookmarkStart w:id="4147" w:name="_Toc14434675"/>
      <w:bookmarkStart w:id="4148" w:name="_Toc14435097"/>
      <w:bookmarkStart w:id="4149" w:name="_Toc14435521"/>
      <w:bookmarkStart w:id="4150" w:name="_Toc14435942"/>
      <w:bookmarkStart w:id="4151" w:name="_Toc14436220"/>
      <w:bookmarkStart w:id="4152" w:name="_Toc14686035"/>
      <w:bookmarkStart w:id="4153" w:name="_Toc14689877"/>
      <w:bookmarkStart w:id="4154" w:name="_Toc32556706"/>
      <w:bookmarkStart w:id="4155" w:name="_Toc35326526"/>
      <w:bookmarkStart w:id="4156" w:name="_Toc13464441"/>
      <w:bookmarkStart w:id="4157" w:name="_Toc13487586"/>
      <w:bookmarkStart w:id="4158" w:name="_Toc13658957"/>
      <w:bookmarkStart w:id="4159" w:name="_Toc14258055"/>
      <w:bookmarkStart w:id="4160" w:name="_Toc14434676"/>
      <w:bookmarkStart w:id="4161" w:name="_Toc14435098"/>
      <w:bookmarkStart w:id="4162" w:name="_Toc14435522"/>
      <w:bookmarkStart w:id="4163" w:name="_Toc14435943"/>
      <w:bookmarkStart w:id="4164" w:name="_Toc14436221"/>
      <w:bookmarkStart w:id="4165" w:name="_Toc14686036"/>
      <w:bookmarkStart w:id="4166" w:name="_Toc14689878"/>
      <w:bookmarkStart w:id="4167" w:name="_Toc32556707"/>
      <w:bookmarkStart w:id="4168" w:name="_Toc35326527"/>
      <w:bookmarkStart w:id="4169" w:name="_Toc13464442"/>
      <w:bookmarkStart w:id="4170" w:name="_Toc13487587"/>
      <w:bookmarkStart w:id="4171" w:name="_Toc13658958"/>
      <w:bookmarkStart w:id="4172" w:name="_Toc14258056"/>
      <w:bookmarkStart w:id="4173" w:name="_Toc14434677"/>
      <w:bookmarkStart w:id="4174" w:name="_Toc14435099"/>
      <w:bookmarkStart w:id="4175" w:name="_Toc14435523"/>
      <w:bookmarkStart w:id="4176" w:name="_Toc14435944"/>
      <w:bookmarkStart w:id="4177" w:name="_Toc14436222"/>
      <w:bookmarkStart w:id="4178" w:name="_Toc14686037"/>
      <w:bookmarkStart w:id="4179" w:name="_Toc14689879"/>
      <w:bookmarkStart w:id="4180" w:name="_Toc32556708"/>
      <w:bookmarkStart w:id="4181" w:name="_Toc35326528"/>
      <w:bookmarkStart w:id="4182" w:name="_Toc13464447"/>
      <w:bookmarkStart w:id="4183" w:name="_Toc13487592"/>
      <w:bookmarkStart w:id="4184" w:name="_Toc13658963"/>
      <w:bookmarkStart w:id="4185" w:name="_Toc14258061"/>
      <w:bookmarkStart w:id="4186" w:name="_Toc14434682"/>
      <w:bookmarkStart w:id="4187" w:name="_Toc14435104"/>
      <w:bookmarkStart w:id="4188" w:name="_Toc14435528"/>
      <w:bookmarkStart w:id="4189" w:name="_Toc14435949"/>
      <w:bookmarkStart w:id="4190" w:name="_Toc14436227"/>
      <w:bookmarkStart w:id="4191" w:name="_Toc14686042"/>
      <w:bookmarkStart w:id="4192" w:name="_Toc14689884"/>
      <w:bookmarkStart w:id="4193" w:name="_Toc32556713"/>
      <w:bookmarkStart w:id="4194" w:name="_Toc35326533"/>
      <w:bookmarkStart w:id="4195" w:name="_Toc13464452"/>
      <w:bookmarkStart w:id="4196" w:name="_Toc13487597"/>
      <w:bookmarkStart w:id="4197" w:name="_Toc13658968"/>
      <w:bookmarkStart w:id="4198" w:name="_Toc14258066"/>
      <w:bookmarkStart w:id="4199" w:name="_Toc14434687"/>
      <w:bookmarkStart w:id="4200" w:name="_Toc14435109"/>
      <w:bookmarkStart w:id="4201" w:name="_Toc14435533"/>
      <w:bookmarkStart w:id="4202" w:name="_Toc14435954"/>
      <w:bookmarkStart w:id="4203" w:name="_Toc14436232"/>
      <w:bookmarkStart w:id="4204" w:name="_Toc14686047"/>
      <w:bookmarkStart w:id="4205" w:name="_Toc14689889"/>
      <w:bookmarkStart w:id="4206" w:name="_Toc32556718"/>
      <w:bookmarkStart w:id="4207" w:name="_Toc35326538"/>
      <w:bookmarkStart w:id="4208" w:name="_Toc13464453"/>
      <w:bookmarkStart w:id="4209" w:name="_Toc13487598"/>
      <w:bookmarkStart w:id="4210" w:name="_Toc13658969"/>
      <w:bookmarkStart w:id="4211" w:name="_Toc14258067"/>
      <w:bookmarkStart w:id="4212" w:name="_Toc14434688"/>
      <w:bookmarkStart w:id="4213" w:name="_Toc14435110"/>
      <w:bookmarkStart w:id="4214" w:name="_Toc14435534"/>
      <w:bookmarkStart w:id="4215" w:name="_Toc14435955"/>
      <w:bookmarkStart w:id="4216" w:name="_Toc14436233"/>
      <w:bookmarkStart w:id="4217" w:name="_Toc14686048"/>
      <w:bookmarkStart w:id="4218" w:name="_Toc14689890"/>
      <w:bookmarkStart w:id="4219" w:name="_Toc32556719"/>
      <w:bookmarkStart w:id="4220" w:name="_Toc35326539"/>
      <w:bookmarkStart w:id="4221" w:name="_Toc13464454"/>
      <w:bookmarkStart w:id="4222" w:name="_Toc13487599"/>
      <w:bookmarkStart w:id="4223" w:name="_Toc13658970"/>
      <w:bookmarkStart w:id="4224" w:name="_Toc14258068"/>
      <w:bookmarkStart w:id="4225" w:name="_Toc14434689"/>
      <w:bookmarkStart w:id="4226" w:name="_Toc14435111"/>
      <w:bookmarkStart w:id="4227" w:name="_Toc14435535"/>
      <w:bookmarkStart w:id="4228" w:name="_Toc14435956"/>
      <w:bookmarkStart w:id="4229" w:name="_Toc14436234"/>
      <w:bookmarkStart w:id="4230" w:name="_Toc14686049"/>
      <w:bookmarkStart w:id="4231" w:name="_Toc14689891"/>
      <w:bookmarkStart w:id="4232" w:name="_Toc32556720"/>
      <w:bookmarkStart w:id="4233" w:name="_Toc35326540"/>
      <w:bookmarkStart w:id="4234" w:name="_Toc13464455"/>
      <w:bookmarkStart w:id="4235" w:name="_Toc13487600"/>
      <w:bookmarkStart w:id="4236" w:name="_Toc13658971"/>
      <w:bookmarkStart w:id="4237" w:name="_Toc14258069"/>
      <w:bookmarkStart w:id="4238" w:name="_Toc14434690"/>
      <w:bookmarkStart w:id="4239" w:name="_Toc14435112"/>
      <w:bookmarkStart w:id="4240" w:name="_Toc14435536"/>
      <w:bookmarkStart w:id="4241" w:name="_Toc14435957"/>
      <w:bookmarkStart w:id="4242" w:name="_Toc14436235"/>
      <w:bookmarkStart w:id="4243" w:name="_Toc14686050"/>
      <w:bookmarkStart w:id="4244" w:name="_Toc14689892"/>
      <w:bookmarkStart w:id="4245" w:name="_Toc32556721"/>
      <w:bookmarkStart w:id="4246" w:name="_Toc35326541"/>
      <w:bookmarkStart w:id="4247" w:name="_Toc13464462"/>
      <w:bookmarkStart w:id="4248" w:name="_Toc13487607"/>
      <w:bookmarkStart w:id="4249" w:name="_Toc13658978"/>
      <w:bookmarkStart w:id="4250" w:name="_Toc14258076"/>
      <w:bookmarkStart w:id="4251" w:name="_Toc14434697"/>
      <w:bookmarkStart w:id="4252" w:name="_Toc14435119"/>
      <w:bookmarkStart w:id="4253" w:name="_Toc14435543"/>
      <w:bookmarkStart w:id="4254" w:name="_Toc14435964"/>
      <w:bookmarkStart w:id="4255" w:name="_Toc14436242"/>
      <w:bookmarkStart w:id="4256" w:name="_Toc14686057"/>
      <w:bookmarkStart w:id="4257" w:name="_Toc14689899"/>
      <w:bookmarkStart w:id="4258" w:name="_Toc32556728"/>
      <w:bookmarkStart w:id="4259" w:name="_Toc35326548"/>
      <w:bookmarkStart w:id="4260" w:name="_Toc13464463"/>
      <w:bookmarkStart w:id="4261" w:name="_Toc13487608"/>
      <w:bookmarkStart w:id="4262" w:name="_Toc13658979"/>
      <w:bookmarkStart w:id="4263" w:name="_Toc14258077"/>
      <w:bookmarkStart w:id="4264" w:name="_Toc14434698"/>
      <w:bookmarkStart w:id="4265" w:name="_Toc14435120"/>
      <w:bookmarkStart w:id="4266" w:name="_Toc14435544"/>
      <w:bookmarkStart w:id="4267" w:name="_Toc14435965"/>
      <w:bookmarkStart w:id="4268" w:name="_Toc14436243"/>
      <w:bookmarkStart w:id="4269" w:name="_Toc14686058"/>
      <w:bookmarkStart w:id="4270" w:name="_Toc14689900"/>
      <w:bookmarkStart w:id="4271" w:name="_Toc32556729"/>
      <w:bookmarkStart w:id="4272" w:name="_Toc35326549"/>
      <w:bookmarkStart w:id="4273" w:name="_Toc13464464"/>
      <w:bookmarkStart w:id="4274" w:name="_Toc13487609"/>
      <w:bookmarkStart w:id="4275" w:name="_Toc13658980"/>
      <w:bookmarkStart w:id="4276" w:name="_Toc14258078"/>
      <w:bookmarkStart w:id="4277" w:name="_Toc14434699"/>
      <w:bookmarkStart w:id="4278" w:name="_Toc14435121"/>
      <w:bookmarkStart w:id="4279" w:name="_Toc14435545"/>
      <w:bookmarkStart w:id="4280" w:name="_Toc14435966"/>
      <w:bookmarkStart w:id="4281" w:name="_Toc14436244"/>
      <w:bookmarkStart w:id="4282" w:name="_Toc14686059"/>
      <w:bookmarkStart w:id="4283" w:name="_Toc14689901"/>
      <w:bookmarkStart w:id="4284" w:name="_Toc32556730"/>
      <w:bookmarkStart w:id="4285" w:name="_Toc35326550"/>
      <w:bookmarkStart w:id="4286" w:name="_Toc13464465"/>
      <w:bookmarkStart w:id="4287" w:name="_Toc13487610"/>
      <w:bookmarkStart w:id="4288" w:name="_Toc13658981"/>
      <w:bookmarkStart w:id="4289" w:name="_Toc14258079"/>
      <w:bookmarkStart w:id="4290" w:name="_Toc14434700"/>
      <w:bookmarkStart w:id="4291" w:name="_Toc14435122"/>
      <w:bookmarkStart w:id="4292" w:name="_Toc14435546"/>
      <w:bookmarkStart w:id="4293" w:name="_Toc14435967"/>
      <w:bookmarkStart w:id="4294" w:name="_Toc14436245"/>
      <w:bookmarkStart w:id="4295" w:name="_Toc14686060"/>
      <w:bookmarkStart w:id="4296" w:name="_Toc14689902"/>
      <w:bookmarkStart w:id="4297" w:name="_Toc32556731"/>
      <w:bookmarkStart w:id="4298" w:name="_Toc35326551"/>
      <w:bookmarkStart w:id="4299" w:name="_Toc13464466"/>
      <w:bookmarkStart w:id="4300" w:name="_Toc13487611"/>
      <w:bookmarkStart w:id="4301" w:name="_Toc13658982"/>
      <w:bookmarkStart w:id="4302" w:name="_Toc14258080"/>
      <w:bookmarkStart w:id="4303" w:name="_Toc14434701"/>
      <w:bookmarkStart w:id="4304" w:name="_Toc14435123"/>
      <w:bookmarkStart w:id="4305" w:name="_Toc14435547"/>
      <w:bookmarkStart w:id="4306" w:name="_Toc14435968"/>
      <w:bookmarkStart w:id="4307" w:name="_Toc14436246"/>
      <w:bookmarkStart w:id="4308" w:name="_Toc14686061"/>
      <w:bookmarkStart w:id="4309" w:name="_Toc14689903"/>
      <w:bookmarkStart w:id="4310" w:name="_Toc32556732"/>
      <w:bookmarkStart w:id="4311" w:name="_Toc35326552"/>
      <w:bookmarkStart w:id="4312" w:name="_Toc13464470"/>
      <w:bookmarkStart w:id="4313" w:name="_Toc13487615"/>
      <w:bookmarkStart w:id="4314" w:name="_Toc13658986"/>
      <w:bookmarkStart w:id="4315" w:name="_Toc14258084"/>
      <w:bookmarkStart w:id="4316" w:name="_Toc14434705"/>
      <w:bookmarkStart w:id="4317" w:name="_Toc14435127"/>
      <w:bookmarkStart w:id="4318" w:name="_Toc14435551"/>
      <w:bookmarkStart w:id="4319" w:name="_Toc14435972"/>
      <w:bookmarkStart w:id="4320" w:name="_Toc14436250"/>
      <w:bookmarkStart w:id="4321" w:name="_Toc14686065"/>
      <w:bookmarkStart w:id="4322" w:name="_Toc14689907"/>
      <w:bookmarkStart w:id="4323" w:name="_Toc32556736"/>
      <w:bookmarkStart w:id="4324" w:name="_Toc35326556"/>
      <w:bookmarkStart w:id="4325" w:name="_Toc13464471"/>
      <w:bookmarkStart w:id="4326" w:name="_Toc13487616"/>
      <w:bookmarkStart w:id="4327" w:name="_Toc13658987"/>
      <w:bookmarkStart w:id="4328" w:name="_Toc14258085"/>
      <w:bookmarkStart w:id="4329" w:name="_Toc14434706"/>
      <w:bookmarkStart w:id="4330" w:name="_Toc14435128"/>
      <w:bookmarkStart w:id="4331" w:name="_Toc14435552"/>
      <w:bookmarkStart w:id="4332" w:name="_Toc14435973"/>
      <w:bookmarkStart w:id="4333" w:name="_Toc14436251"/>
      <w:bookmarkStart w:id="4334" w:name="_Toc14686066"/>
      <w:bookmarkStart w:id="4335" w:name="_Toc14689908"/>
      <w:bookmarkStart w:id="4336" w:name="_Toc32556737"/>
      <w:bookmarkStart w:id="4337" w:name="_Toc35326557"/>
      <w:bookmarkStart w:id="4338" w:name="_Toc13464477"/>
      <w:bookmarkStart w:id="4339" w:name="_Toc13487622"/>
      <w:bookmarkStart w:id="4340" w:name="_Toc13658993"/>
      <w:bookmarkStart w:id="4341" w:name="_Toc14258091"/>
      <w:bookmarkStart w:id="4342" w:name="_Toc14434712"/>
      <w:bookmarkStart w:id="4343" w:name="_Toc14435134"/>
      <w:bookmarkStart w:id="4344" w:name="_Toc14435558"/>
      <w:bookmarkStart w:id="4345" w:name="_Toc14435979"/>
      <w:bookmarkStart w:id="4346" w:name="_Toc14436257"/>
      <w:bookmarkStart w:id="4347" w:name="_Toc14686072"/>
      <w:bookmarkStart w:id="4348" w:name="_Toc14689914"/>
      <w:bookmarkStart w:id="4349" w:name="_Toc32556743"/>
      <w:bookmarkStart w:id="4350" w:name="_Toc35326563"/>
      <w:bookmarkStart w:id="4351" w:name="_Toc13464478"/>
      <w:bookmarkStart w:id="4352" w:name="_Toc13487623"/>
      <w:bookmarkStart w:id="4353" w:name="_Toc13658994"/>
      <w:bookmarkStart w:id="4354" w:name="_Toc14258092"/>
      <w:bookmarkStart w:id="4355" w:name="_Toc14434713"/>
      <w:bookmarkStart w:id="4356" w:name="_Toc14435135"/>
      <w:bookmarkStart w:id="4357" w:name="_Toc14435559"/>
      <w:bookmarkStart w:id="4358" w:name="_Toc14435980"/>
      <w:bookmarkStart w:id="4359" w:name="_Toc14436258"/>
      <w:bookmarkStart w:id="4360" w:name="_Toc14686073"/>
      <w:bookmarkStart w:id="4361" w:name="_Toc14689915"/>
      <w:bookmarkStart w:id="4362" w:name="_Toc32556744"/>
      <w:bookmarkStart w:id="4363" w:name="_Toc35326564"/>
      <w:bookmarkStart w:id="4364" w:name="_Toc13464484"/>
      <w:bookmarkStart w:id="4365" w:name="_Toc13487629"/>
      <w:bookmarkStart w:id="4366" w:name="_Toc13659000"/>
      <w:bookmarkStart w:id="4367" w:name="_Toc14258098"/>
      <w:bookmarkStart w:id="4368" w:name="_Toc14434719"/>
      <w:bookmarkStart w:id="4369" w:name="_Toc14435141"/>
      <w:bookmarkStart w:id="4370" w:name="_Toc14435565"/>
      <w:bookmarkStart w:id="4371" w:name="_Toc14435986"/>
      <w:bookmarkStart w:id="4372" w:name="_Toc14436264"/>
      <w:bookmarkStart w:id="4373" w:name="_Toc14686079"/>
      <w:bookmarkStart w:id="4374" w:name="_Toc14689921"/>
      <w:bookmarkStart w:id="4375" w:name="_Toc32556750"/>
      <w:bookmarkStart w:id="4376" w:name="_Toc35326570"/>
      <w:bookmarkStart w:id="4377" w:name="_Toc13464485"/>
      <w:bookmarkStart w:id="4378" w:name="_Toc13487630"/>
      <w:bookmarkStart w:id="4379" w:name="_Toc13659001"/>
      <w:bookmarkStart w:id="4380" w:name="_Toc14258099"/>
      <w:bookmarkStart w:id="4381" w:name="_Toc14434720"/>
      <w:bookmarkStart w:id="4382" w:name="_Toc14435142"/>
      <w:bookmarkStart w:id="4383" w:name="_Toc14435566"/>
      <w:bookmarkStart w:id="4384" w:name="_Toc14435987"/>
      <w:bookmarkStart w:id="4385" w:name="_Toc14436265"/>
      <w:bookmarkStart w:id="4386" w:name="_Toc14686080"/>
      <w:bookmarkStart w:id="4387" w:name="_Toc14689922"/>
      <w:bookmarkStart w:id="4388" w:name="_Toc32556751"/>
      <w:bookmarkStart w:id="4389" w:name="_Toc35326571"/>
      <w:bookmarkStart w:id="4390" w:name="_Toc336606535"/>
      <w:bookmarkStart w:id="4391" w:name="_Toc338402339"/>
      <w:bookmarkStart w:id="4392" w:name="_Toc322698524"/>
      <w:bookmarkStart w:id="4393" w:name="_Toc322764567"/>
      <w:bookmarkStart w:id="4394" w:name="_Toc322985490"/>
      <w:bookmarkStart w:id="4395" w:name="_Toc323026277"/>
      <w:bookmarkStart w:id="4396" w:name="_Toc323026441"/>
      <w:bookmarkStart w:id="4397" w:name="_Toc323028612"/>
      <w:bookmarkStart w:id="4398" w:name="_Toc323033481"/>
      <w:bookmarkStart w:id="4399" w:name="_Toc300913923"/>
      <w:bookmarkStart w:id="4400" w:name="_Ref335597158"/>
      <w:bookmarkStart w:id="4401" w:name="_Ref335597358"/>
      <w:bookmarkStart w:id="4402" w:name="_Toc226018941"/>
      <w:bookmarkStart w:id="4403" w:name="_Ref299971285"/>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r w:rsidRPr="00A3113C">
        <w:t xml:space="preserve">Privacy </w:t>
      </w:r>
      <w:bookmarkEnd w:id="4399"/>
      <w:r w:rsidRPr="00A3113C">
        <w:t>(Core)</w:t>
      </w:r>
      <w:bookmarkEnd w:id="4400"/>
      <w:bookmarkEnd w:id="4401"/>
      <w:bookmarkEnd w:id="4402"/>
    </w:p>
    <w:p w14:paraId="0DC17ACB" w14:textId="77777777" w:rsidR="00C554BF" w:rsidRDefault="00C554BF" w:rsidP="00C554BF">
      <w:pPr>
        <w:pStyle w:val="COTCOCLV3-ASDEFCON"/>
      </w:pPr>
      <w:bookmarkStart w:id="4404" w:name="_Ref451339801"/>
      <w:bookmarkEnd w:id="4403"/>
      <w:r w:rsidRPr="00FB152D">
        <w:t xml:space="preserve">The Contractor </w:t>
      </w:r>
      <w:r>
        <w:t>shall</w:t>
      </w:r>
      <w:r w:rsidRPr="00FB152D">
        <w:t>:</w:t>
      </w:r>
      <w:bookmarkEnd w:id="4404"/>
      <w:r w:rsidRPr="00FB152D">
        <w:t xml:space="preserve"> </w:t>
      </w:r>
    </w:p>
    <w:p w14:paraId="529071F8" w14:textId="77777777" w:rsidR="00C554BF" w:rsidRDefault="00C554BF" w:rsidP="00C554BF">
      <w:pPr>
        <w:pStyle w:val="COTCOCLV4-ASDEFCON"/>
      </w:pPr>
      <w:r w:rsidRPr="00FB152D">
        <w:t>if it obtains Personal Information in the course of performing the Contract, use or disclose that Personal Information only for the purposes of the Contract</w:t>
      </w:r>
      <w:r>
        <w:t xml:space="preserve"> subject to any applicable exceptions in the </w:t>
      </w:r>
      <w:r>
        <w:rPr>
          <w:i/>
        </w:rPr>
        <w:t xml:space="preserve">Privacy Act 1988 </w:t>
      </w:r>
      <w:r>
        <w:t>(</w:t>
      </w:r>
      <w:r w:rsidRPr="00490E69">
        <w:t>C</w:t>
      </w:r>
      <w:r>
        <w:t>th);</w:t>
      </w:r>
    </w:p>
    <w:p w14:paraId="0A712817" w14:textId="77777777" w:rsidR="00C554BF" w:rsidRDefault="00C554BF" w:rsidP="00C554BF">
      <w:pPr>
        <w:pStyle w:val="COTCOCLV4-ASDEFCON"/>
      </w:pPr>
      <w:r>
        <w:t xml:space="preserve">comply with its obligations under the </w:t>
      </w:r>
      <w:r>
        <w:rPr>
          <w:i/>
        </w:rPr>
        <w:t xml:space="preserve">Privacy Act 1988 </w:t>
      </w:r>
      <w:r>
        <w:t>(</w:t>
      </w:r>
      <w:r w:rsidRPr="00490E69">
        <w:t>C</w:t>
      </w:r>
      <w:r>
        <w:t>th)</w:t>
      </w:r>
      <w:r w:rsidRPr="00FB152D">
        <w:t xml:space="preserve">; </w:t>
      </w:r>
      <w:r>
        <w:t>and</w:t>
      </w:r>
    </w:p>
    <w:p w14:paraId="321BAA89" w14:textId="77777777" w:rsidR="00C554BF" w:rsidRDefault="00C554BF" w:rsidP="00C554BF">
      <w:pPr>
        <w:pStyle w:val="COTCOCLV4-ASDEFCON"/>
      </w:pPr>
      <w:r>
        <w:lastRenderedPageBreak/>
        <w:t xml:space="preserve">as a contracted service provider, </w:t>
      </w:r>
      <w:r w:rsidRPr="00FB152D">
        <w:t xml:space="preserve">not do any act or engage in any practice which, if done or engaged in by the Commonwealth, would be a breach of the </w:t>
      </w:r>
      <w:r>
        <w:t xml:space="preserve">Australian Privacy Principles. </w:t>
      </w:r>
    </w:p>
    <w:p w14:paraId="6A6A1BBD" w14:textId="77777777" w:rsidR="00C554BF" w:rsidRDefault="00C554BF" w:rsidP="00C554BF">
      <w:pPr>
        <w:pStyle w:val="COTCOCLV3-ASDEFCON"/>
        <w:rPr>
          <w:bCs/>
        </w:rPr>
      </w:pPr>
      <w:r>
        <w:t>T</w:t>
      </w:r>
      <w:r w:rsidRPr="00FB152D">
        <w:t xml:space="preserve">he Contractor shall notify the Commonwealth </w:t>
      </w:r>
      <w:r>
        <w:t>as soon as reasonably practicable</w:t>
      </w:r>
      <w:r w:rsidRPr="00FB152D">
        <w:t xml:space="preserve"> if:</w:t>
      </w:r>
    </w:p>
    <w:p w14:paraId="03B716ED" w14:textId="59168E59" w:rsidR="00C554BF" w:rsidRDefault="00C554BF" w:rsidP="00C554BF">
      <w:pPr>
        <w:pStyle w:val="COTCOCLV4-ASDEFCON"/>
      </w:pPr>
      <w:bookmarkStart w:id="4405" w:name="_Ref451339818"/>
      <w:r w:rsidRPr="00FB152D">
        <w:t xml:space="preserve">it becomes aware of a breach or possible breach of any of the obligations contained, </w:t>
      </w:r>
      <w:r>
        <w:t xml:space="preserve">or referred to, in this clause </w:t>
      </w:r>
      <w:r w:rsidRPr="00AD4DCA">
        <w:fldChar w:fldCharType="begin"/>
      </w:r>
      <w:r w:rsidRPr="00AD4DCA">
        <w:instrText xml:space="preserve"> REF _Ref335597158 \r \h  \* MERGEFORMAT </w:instrText>
      </w:r>
      <w:r w:rsidRPr="00AD4DCA">
        <w:fldChar w:fldCharType="separate"/>
      </w:r>
      <w:r w:rsidR="00902F31">
        <w:t>12.6</w:t>
      </w:r>
      <w:r w:rsidRPr="00AD4DCA">
        <w:fldChar w:fldCharType="end"/>
      </w:r>
      <w:r>
        <w:t>, whether by the Contractor, Contractor Personnel, or any other person to whom the Personal Information has been disclosed for the purposes of the Contract</w:t>
      </w:r>
      <w:r w:rsidRPr="00FB152D">
        <w:t>;</w:t>
      </w:r>
      <w:r>
        <w:t xml:space="preserve"> or</w:t>
      </w:r>
      <w:bookmarkEnd w:id="4405"/>
    </w:p>
    <w:p w14:paraId="21F73FD7" w14:textId="77777777" w:rsidR="00C554BF" w:rsidRDefault="00C554BF" w:rsidP="00C554BF">
      <w:pPr>
        <w:pStyle w:val="COTCOCLV4-ASDEFCON"/>
      </w:pPr>
      <w:r>
        <w:t xml:space="preserve">in relation to </w:t>
      </w:r>
      <w:r w:rsidRPr="00FB152D">
        <w:t xml:space="preserve">Personal Information obtained in the course </w:t>
      </w:r>
      <w:r>
        <w:t xml:space="preserve">of </w:t>
      </w:r>
      <w:r w:rsidRPr="00FB152D">
        <w:t>performing the Contract</w:t>
      </w:r>
      <w:r>
        <w:t>:</w:t>
      </w:r>
    </w:p>
    <w:p w14:paraId="2558E85C" w14:textId="77777777" w:rsidR="00C554BF" w:rsidRDefault="00C554BF" w:rsidP="00C554BF">
      <w:pPr>
        <w:pStyle w:val="COTCOCLV5-ASDEFCON"/>
      </w:pPr>
      <w:r>
        <w:t>it becomes aware that a disclosure of such Personal Information</w:t>
      </w:r>
      <w:r w:rsidRPr="00FB152D">
        <w:t xml:space="preserve"> may be required by law</w:t>
      </w:r>
      <w:r>
        <w:t xml:space="preserve">; </w:t>
      </w:r>
      <w:r w:rsidRPr="00FB152D">
        <w:t>or</w:t>
      </w:r>
      <w:r w:rsidRPr="00A47464">
        <w:t xml:space="preserve"> </w:t>
      </w:r>
    </w:p>
    <w:p w14:paraId="5ED6CF50" w14:textId="77777777" w:rsidR="00C554BF" w:rsidRDefault="00C554BF" w:rsidP="00C554BF">
      <w:pPr>
        <w:pStyle w:val="COTCOCLV5-ASDEFCON"/>
      </w:pPr>
      <w:r w:rsidRPr="00FB152D">
        <w:t>it is approached by the Privacy Commissioner</w:t>
      </w:r>
      <w:r>
        <w:t>.</w:t>
      </w:r>
    </w:p>
    <w:p w14:paraId="71DC0B3F" w14:textId="64BABB34" w:rsidR="00C554BF" w:rsidRDefault="00C554BF" w:rsidP="00C554BF">
      <w:pPr>
        <w:pStyle w:val="COTCOCLV3-ASDEFCON"/>
      </w:pPr>
      <w:r w:rsidRPr="00FB152D">
        <w:t xml:space="preserve">The Contractor </w:t>
      </w:r>
      <w:r>
        <w:t>shall</w:t>
      </w:r>
      <w:r w:rsidRPr="00FB152D">
        <w:t xml:space="preserve"> ensure that </w:t>
      </w:r>
      <w:r>
        <w:t>Contractor Personnel</w:t>
      </w:r>
      <w:r w:rsidRPr="00FB152D">
        <w:t xml:space="preserve"> </w:t>
      </w:r>
      <w:r>
        <w:t xml:space="preserve">who deal with Personal Information for the purposes of the Contract </w:t>
      </w:r>
      <w:r w:rsidRPr="00FB152D">
        <w:t>a</w:t>
      </w:r>
      <w:r>
        <w:t>re aware of, and</w:t>
      </w:r>
      <w:r w:rsidRPr="00FB152D">
        <w:t xml:space="preserve"> comply with</w:t>
      </w:r>
      <w:r>
        <w:t>,</w:t>
      </w:r>
      <w:r w:rsidRPr="00FB152D">
        <w:t xml:space="preserve"> this clause </w:t>
      </w:r>
      <w:r w:rsidRPr="00AD4DCA">
        <w:fldChar w:fldCharType="begin"/>
      </w:r>
      <w:r w:rsidRPr="00AD4DCA">
        <w:instrText xml:space="preserve"> REF _Ref335597158 \r \h  \* MERGEFORMAT </w:instrText>
      </w:r>
      <w:r w:rsidRPr="00AD4DCA">
        <w:fldChar w:fldCharType="separate"/>
      </w:r>
      <w:r w:rsidR="00902F31">
        <w:t>12.6</w:t>
      </w:r>
      <w:r w:rsidRPr="00AD4DCA">
        <w:fldChar w:fldCharType="end"/>
      </w:r>
      <w:r w:rsidRPr="00FB152D">
        <w:t xml:space="preserve">. </w:t>
      </w:r>
    </w:p>
    <w:p w14:paraId="21A87244" w14:textId="77777777" w:rsidR="00C554BF" w:rsidRPr="00A3113C" w:rsidRDefault="00C554BF">
      <w:pPr>
        <w:pStyle w:val="COTCOCLV2-ASDEFCON"/>
      </w:pPr>
      <w:bookmarkStart w:id="4406" w:name="_Toc332622234"/>
      <w:bookmarkStart w:id="4407" w:name="_Toc332622235"/>
      <w:bookmarkStart w:id="4408" w:name="_Toc332622238"/>
      <w:bookmarkStart w:id="4409" w:name="_Toc332622240"/>
      <w:bookmarkStart w:id="4410" w:name="_Toc332622241"/>
      <w:bookmarkStart w:id="4411" w:name="_Toc332622242"/>
      <w:bookmarkStart w:id="4412" w:name="_Toc332622243"/>
      <w:bookmarkStart w:id="4413" w:name="_Toc332622244"/>
      <w:bookmarkStart w:id="4414" w:name="_Toc332622245"/>
      <w:bookmarkStart w:id="4415" w:name="_Toc13464487"/>
      <w:bookmarkStart w:id="4416" w:name="_Toc13487632"/>
      <w:bookmarkStart w:id="4417" w:name="_Toc13659003"/>
      <w:bookmarkStart w:id="4418" w:name="_Toc14258101"/>
      <w:bookmarkStart w:id="4419" w:name="_Toc14434722"/>
      <w:bookmarkStart w:id="4420" w:name="_Toc14435144"/>
      <w:bookmarkStart w:id="4421" w:name="_Toc14435568"/>
      <w:bookmarkStart w:id="4422" w:name="_Toc14435989"/>
      <w:bookmarkStart w:id="4423" w:name="_Toc14436267"/>
      <w:bookmarkStart w:id="4424" w:name="_Toc14686082"/>
      <w:bookmarkStart w:id="4425" w:name="_Toc14689924"/>
      <w:bookmarkStart w:id="4426" w:name="_Toc32556753"/>
      <w:bookmarkStart w:id="4427" w:name="_Toc35326573"/>
      <w:bookmarkStart w:id="4428" w:name="_Toc13464488"/>
      <w:bookmarkStart w:id="4429" w:name="_Toc13487633"/>
      <w:bookmarkStart w:id="4430" w:name="_Toc13659004"/>
      <w:bookmarkStart w:id="4431" w:name="_Toc14258102"/>
      <w:bookmarkStart w:id="4432" w:name="_Toc14434723"/>
      <w:bookmarkStart w:id="4433" w:name="_Toc14435145"/>
      <w:bookmarkStart w:id="4434" w:name="_Toc14435569"/>
      <w:bookmarkStart w:id="4435" w:name="_Toc14435990"/>
      <w:bookmarkStart w:id="4436" w:name="_Toc14436268"/>
      <w:bookmarkStart w:id="4437" w:name="_Toc14686083"/>
      <w:bookmarkStart w:id="4438" w:name="_Toc14689925"/>
      <w:bookmarkStart w:id="4439" w:name="_Toc32556754"/>
      <w:bookmarkStart w:id="4440" w:name="_Toc35326574"/>
      <w:bookmarkStart w:id="4441" w:name="_Toc13464489"/>
      <w:bookmarkStart w:id="4442" w:name="_Toc13487634"/>
      <w:bookmarkStart w:id="4443" w:name="_Toc13659005"/>
      <w:bookmarkStart w:id="4444" w:name="_Toc14258103"/>
      <w:bookmarkStart w:id="4445" w:name="_Toc14434724"/>
      <w:bookmarkStart w:id="4446" w:name="_Toc14435146"/>
      <w:bookmarkStart w:id="4447" w:name="_Toc14435570"/>
      <w:bookmarkStart w:id="4448" w:name="_Toc14435991"/>
      <w:bookmarkStart w:id="4449" w:name="_Toc14436269"/>
      <w:bookmarkStart w:id="4450" w:name="_Toc14686084"/>
      <w:bookmarkStart w:id="4451" w:name="_Toc14689926"/>
      <w:bookmarkStart w:id="4452" w:name="_Toc32556755"/>
      <w:bookmarkStart w:id="4453" w:name="_Toc35326575"/>
      <w:bookmarkStart w:id="4454" w:name="_Toc13464490"/>
      <w:bookmarkStart w:id="4455" w:name="_Toc13487635"/>
      <w:bookmarkStart w:id="4456" w:name="_Toc13659006"/>
      <w:bookmarkStart w:id="4457" w:name="_Toc14258104"/>
      <w:bookmarkStart w:id="4458" w:name="_Toc14434725"/>
      <w:bookmarkStart w:id="4459" w:name="_Toc14435147"/>
      <w:bookmarkStart w:id="4460" w:name="_Toc14435571"/>
      <w:bookmarkStart w:id="4461" w:name="_Toc14435992"/>
      <w:bookmarkStart w:id="4462" w:name="_Toc14436270"/>
      <w:bookmarkStart w:id="4463" w:name="_Toc14686085"/>
      <w:bookmarkStart w:id="4464" w:name="_Toc14689927"/>
      <w:bookmarkStart w:id="4465" w:name="_Toc32556756"/>
      <w:bookmarkStart w:id="4466" w:name="_Toc35326576"/>
      <w:bookmarkStart w:id="4467" w:name="_Toc13464491"/>
      <w:bookmarkStart w:id="4468" w:name="_Toc13487636"/>
      <w:bookmarkStart w:id="4469" w:name="_Toc13659007"/>
      <w:bookmarkStart w:id="4470" w:name="_Toc14258105"/>
      <w:bookmarkStart w:id="4471" w:name="_Toc14434726"/>
      <w:bookmarkStart w:id="4472" w:name="_Toc14435148"/>
      <w:bookmarkStart w:id="4473" w:name="_Toc14435572"/>
      <w:bookmarkStart w:id="4474" w:name="_Toc14435993"/>
      <w:bookmarkStart w:id="4475" w:name="_Toc14436271"/>
      <w:bookmarkStart w:id="4476" w:name="_Toc14686086"/>
      <w:bookmarkStart w:id="4477" w:name="_Toc14689928"/>
      <w:bookmarkStart w:id="4478" w:name="_Toc32556757"/>
      <w:bookmarkStart w:id="4479" w:name="_Toc35326577"/>
      <w:bookmarkStart w:id="4480" w:name="_Toc13464492"/>
      <w:bookmarkStart w:id="4481" w:name="_Toc13487637"/>
      <w:bookmarkStart w:id="4482" w:name="_Toc13659008"/>
      <w:bookmarkStart w:id="4483" w:name="_Toc14258106"/>
      <w:bookmarkStart w:id="4484" w:name="_Toc14434727"/>
      <w:bookmarkStart w:id="4485" w:name="_Toc14435149"/>
      <w:bookmarkStart w:id="4486" w:name="_Toc14435573"/>
      <w:bookmarkStart w:id="4487" w:name="_Toc14435994"/>
      <w:bookmarkStart w:id="4488" w:name="_Toc14436272"/>
      <w:bookmarkStart w:id="4489" w:name="_Toc14686087"/>
      <w:bookmarkStart w:id="4490" w:name="_Toc14689929"/>
      <w:bookmarkStart w:id="4491" w:name="_Toc32556758"/>
      <w:bookmarkStart w:id="4492" w:name="_Toc35326578"/>
      <w:bookmarkStart w:id="4493" w:name="_Toc13464493"/>
      <w:bookmarkStart w:id="4494" w:name="_Toc13487638"/>
      <w:bookmarkStart w:id="4495" w:name="_Toc13659009"/>
      <w:bookmarkStart w:id="4496" w:name="_Toc14258107"/>
      <w:bookmarkStart w:id="4497" w:name="_Toc14434728"/>
      <w:bookmarkStart w:id="4498" w:name="_Toc14435150"/>
      <w:bookmarkStart w:id="4499" w:name="_Toc14435574"/>
      <w:bookmarkStart w:id="4500" w:name="_Toc14435995"/>
      <w:bookmarkStart w:id="4501" w:name="_Toc14436273"/>
      <w:bookmarkStart w:id="4502" w:name="_Toc14686088"/>
      <w:bookmarkStart w:id="4503" w:name="_Toc14689930"/>
      <w:bookmarkStart w:id="4504" w:name="_Toc32556759"/>
      <w:bookmarkStart w:id="4505" w:name="_Toc35326579"/>
      <w:bookmarkStart w:id="4506" w:name="_Toc13464494"/>
      <w:bookmarkStart w:id="4507" w:name="_Toc13487639"/>
      <w:bookmarkStart w:id="4508" w:name="_Toc13659010"/>
      <w:bookmarkStart w:id="4509" w:name="_Toc14258108"/>
      <w:bookmarkStart w:id="4510" w:name="_Toc14434729"/>
      <w:bookmarkStart w:id="4511" w:name="_Toc14435151"/>
      <w:bookmarkStart w:id="4512" w:name="_Toc14435575"/>
      <w:bookmarkStart w:id="4513" w:name="_Toc14435996"/>
      <w:bookmarkStart w:id="4514" w:name="_Toc14436274"/>
      <w:bookmarkStart w:id="4515" w:name="_Toc14686089"/>
      <w:bookmarkStart w:id="4516" w:name="_Toc14689931"/>
      <w:bookmarkStart w:id="4517" w:name="_Toc32556760"/>
      <w:bookmarkStart w:id="4518" w:name="_Toc35326580"/>
      <w:bookmarkStart w:id="4519" w:name="_Toc13464495"/>
      <w:bookmarkStart w:id="4520" w:name="_Toc13487640"/>
      <w:bookmarkStart w:id="4521" w:name="_Toc13659011"/>
      <w:bookmarkStart w:id="4522" w:name="_Toc14258109"/>
      <w:bookmarkStart w:id="4523" w:name="_Toc14434730"/>
      <w:bookmarkStart w:id="4524" w:name="_Toc14435152"/>
      <w:bookmarkStart w:id="4525" w:name="_Toc14435576"/>
      <w:bookmarkStart w:id="4526" w:name="_Toc14435997"/>
      <w:bookmarkStart w:id="4527" w:name="_Toc14436275"/>
      <w:bookmarkStart w:id="4528" w:name="_Toc14686090"/>
      <w:bookmarkStart w:id="4529" w:name="_Toc14689932"/>
      <w:bookmarkStart w:id="4530" w:name="_Toc32556761"/>
      <w:bookmarkStart w:id="4531" w:name="_Toc35326581"/>
      <w:bookmarkStart w:id="4532" w:name="_Toc13464496"/>
      <w:bookmarkStart w:id="4533" w:name="_Toc13487641"/>
      <w:bookmarkStart w:id="4534" w:name="_Toc13659012"/>
      <w:bookmarkStart w:id="4535" w:name="_Toc14258110"/>
      <w:bookmarkStart w:id="4536" w:name="_Toc14434731"/>
      <w:bookmarkStart w:id="4537" w:name="_Toc14435153"/>
      <w:bookmarkStart w:id="4538" w:name="_Toc14435577"/>
      <w:bookmarkStart w:id="4539" w:name="_Toc14435998"/>
      <w:bookmarkStart w:id="4540" w:name="_Toc14436276"/>
      <w:bookmarkStart w:id="4541" w:name="_Toc14686091"/>
      <w:bookmarkStart w:id="4542" w:name="_Toc14689933"/>
      <w:bookmarkStart w:id="4543" w:name="_Toc32556762"/>
      <w:bookmarkStart w:id="4544" w:name="_Toc35326582"/>
      <w:bookmarkStart w:id="4545" w:name="_Toc300913922"/>
      <w:bookmarkStart w:id="4546" w:name="_Toc226018942"/>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r w:rsidRPr="00A3113C">
        <w:t>Severability</w:t>
      </w:r>
      <w:bookmarkEnd w:id="4545"/>
      <w:r w:rsidRPr="00A3113C">
        <w:t xml:space="preserve"> (Core)</w:t>
      </w:r>
      <w:bookmarkEnd w:id="4546"/>
    </w:p>
    <w:p w14:paraId="56345047" w14:textId="228FAF26" w:rsidR="00C554BF" w:rsidRDefault="00C554BF" w:rsidP="00C554BF">
      <w:pPr>
        <w:pStyle w:val="COTCOCLV3-ASDEFCON"/>
      </w:pPr>
      <w:r w:rsidRPr="00A3113C">
        <w:t xml:space="preserve">If any part of the Contract is or becomes illegal, invalid or unenforceable, the legality, validity or enforceability of the remainder of the Contract shall not be affected and shall be read as if that part had been severed. </w:t>
      </w:r>
    </w:p>
    <w:p w14:paraId="26249D18" w14:textId="61F56846" w:rsidR="00082B8F" w:rsidRDefault="00082B8F" w:rsidP="00082B8F">
      <w:pPr>
        <w:pStyle w:val="COTCOCLV2-ASDEFCON"/>
      </w:pPr>
      <w:bookmarkStart w:id="4547" w:name="_Toc226018943"/>
      <w:r>
        <w:t>Modern Slavery (Optional)</w:t>
      </w:r>
      <w:bookmarkEnd w:id="4547"/>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E60FF" w14:paraId="33FCF267" w14:textId="77777777" w:rsidTr="002E60FF">
        <w:tc>
          <w:tcPr>
            <w:tcW w:w="9071" w:type="dxa"/>
            <w:shd w:val="clear" w:color="auto" w:fill="auto"/>
          </w:tcPr>
          <w:p w14:paraId="45B0BA10" w14:textId="618298C9" w:rsidR="002E60FF" w:rsidRPr="00F44344" w:rsidRDefault="002E60FF" w:rsidP="002E60FF">
            <w:pPr>
              <w:pStyle w:val="ASDEFCONOption"/>
            </w:pPr>
            <w:bookmarkStart w:id="4548" w:name="_Toc14435155"/>
            <w:bookmarkStart w:id="4549" w:name="_Toc14435579"/>
            <w:bookmarkStart w:id="4550" w:name="_Toc14436000"/>
            <w:bookmarkStart w:id="4551" w:name="_Toc14436278"/>
            <w:bookmarkStart w:id="4552" w:name="_Toc14686093"/>
            <w:bookmarkStart w:id="4553" w:name="_Toc14689935"/>
            <w:bookmarkStart w:id="4554" w:name="_Toc32556764"/>
            <w:bookmarkStart w:id="4555" w:name="_Toc35326584"/>
            <w:bookmarkStart w:id="4556" w:name="_Toc13464402"/>
            <w:bookmarkStart w:id="4557" w:name="_Toc13487547"/>
            <w:bookmarkStart w:id="4558" w:name="_Toc13658918"/>
            <w:bookmarkStart w:id="4559" w:name="_Toc14258016"/>
            <w:bookmarkStart w:id="4560" w:name="_Toc14434734"/>
            <w:bookmarkStart w:id="4561" w:name="_Toc14435156"/>
            <w:bookmarkStart w:id="4562" w:name="_Toc14435580"/>
            <w:bookmarkStart w:id="4563" w:name="_Toc14436001"/>
            <w:bookmarkStart w:id="4564" w:name="_Toc14436279"/>
            <w:bookmarkStart w:id="4565" w:name="_Toc14686094"/>
            <w:bookmarkStart w:id="4566" w:name="_Toc14689936"/>
            <w:bookmarkStart w:id="4567" w:name="_Toc32556765"/>
            <w:bookmarkStart w:id="4568" w:name="_Toc35326585"/>
            <w:bookmarkStart w:id="4569" w:name="_Toc13464403"/>
            <w:bookmarkStart w:id="4570" w:name="_Toc13487548"/>
            <w:bookmarkStart w:id="4571" w:name="_Toc13658919"/>
            <w:bookmarkStart w:id="4572" w:name="_Toc14258017"/>
            <w:bookmarkStart w:id="4573" w:name="_Toc14434735"/>
            <w:bookmarkStart w:id="4574" w:name="_Toc14435157"/>
            <w:bookmarkStart w:id="4575" w:name="_Toc14435581"/>
            <w:bookmarkStart w:id="4576" w:name="_Toc14436002"/>
            <w:bookmarkStart w:id="4577" w:name="_Toc14436280"/>
            <w:bookmarkStart w:id="4578" w:name="_Toc14686095"/>
            <w:bookmarkStart w:id="4579" w:name="_Toc14689937"/>
            <w:bookmarkStart w:id="4580" w:name="_Toc32556766"/>
            <w:bookmarkStart w:id="4581" w:name="_Toc35326586"/>
            <w:bookmarkStart w:id="4582" w:name="_Toc13464404"/>
            <w:bookmarkStart w:id="4583" w:name="_Toc13487549"/>
            <w:bookmarkStart w:id="4584" w:name="_Toc13658920"/>
            <w:bookmarkStart w:id="4585" w:name="_Toc14258018"/>
            <w:bookmarkStart w:id="4586" w:name="_Toc14434736"/>
            <w:bookmarkStart w:id="4587" w:name="_Toc14435158"/>
            <w:bookmarkStart w:id="4588" w:name="_Toc14435582"/>
            <w:bookmarkStart w:id="4589" w:name="_Toc14436003"/>
            <w:bookmarkStart w:id="4590" w:name="_Toc14436281"/>
            <w:bookmarkStart w:id="4591" w:name="_Toc14686096"/>
            <w:bookmarkStart w:id="4592" w:name="_Toc14689938"/>
            <w:bookmarkStart w:id="4593" w:name="_Toc32556767"/>
            <w:bookmarkStart w:id="4594" w:name="_Toc35326587"/>
            <w:bookmarkStart w:id="4595" w:name="_Toc13464405"/>
            <w:bookmarkStart w:id="4596" w:name="_Toc13487550"/>
            <w:bookmarkStart w:id="4597" w:name="_Toc13658921"/>
            <w:bookmarkStart w:id="4598" w:name="_Toc14258019"/>
            <w:bookmarkStart w:id="4599" w:name="_Toc14434737"/>
            <w:bookmarkStart w:id="4600" w:name="_Toc14435159"/>
            <w:bookmarkStart w:id="4601" w:name="_Toc14435583"/>
            <w:bookmarkStart w:id="4602" w:name="_Toc14436004"/>
            <w:bookmarkStart w:id="4603" w:name="_Toc14436282"/>
            <w:bookmarkStart w:id="4604" w:name="_Toc14686097"/>
            <w:bookmarkStart w:id="4605" w:name="_Toc14689939"/>
            <w:bookmarkStart w:id="4606" w:name="_Toc32556768"/>
            <w:bookmarkStart w:id="4607" w:name="_Toc35326588"/>
            <w:bookmarkStart w:id="4608" w:name="_Toc338402323"/>
            <w:bookmarkStart w:id="4609" w:name="_Toc332622213"/>
            <w:bookmarkStart w:id="4610" w:name="_Toc332622214"/>
            <w:bookmarkStart w:id="4611" w:name="_Toc332622216"/>
            <w:bookmarkStart w:id="4612" w:name="_Toc332622217"/>
            <w:bookmarkStart w:id="4613" w:name="_Toc334454691"/>
            <w:bookmarkStart w:id="4614" w:name="_Toc334454696"/>
            <w:bookmarkStart w:id="4615" w:name="_Toc334454697"/>
            <w:bookmarkStart w:id="4616" w:name="_Toc334454698"/>
            <w:bookmarkStart w:id="4617" w:name="_Toc13464406"/>
            <w:bookmarkStart w:id="4618" w:name="_Toc13487551"/>
            <w:bookmarkStart w:id="4619" w:name="_Toc13658922"/>
            <w:bookmarkStart w:id="4620" w:name="_Toc14258020"/>
            <w:bookmarkStart w:id="4621" w:name="_Toc14434738"/>
            <w:bookmarkStart w:id="4622" w:name="_Toc14435160"/>
            <w:bookmarkStart w:id="4623" w:name="_Toc14435584"/>
            <w:bookmarkStart w:id="4624" w:name="_Toc14436005"/>
            <w:bookmarkStart w:id="4625" w:name="_Toc14436283"/>
            <w:bookmarkStart w:id="4626" w:name="_Toc14686098"/>
            <w:bookmarkStart w:id="4627" w:name="_Toc14689940"/>
            <w:bookmarkStart w:id="4628" w:name="_Toc32556769"/>
            <w:bookmarkStart w:id="4629" w:name="_Toc35326589"/>
            <w:bookmarkStart w:id="4630" w:name="_Toc13464407"/>
            <w:bookmarkStart w:id="4631" w:name="_Toc13487552"/>
            <w:bookmarkStart w:id="4632" w:name="_Toc13658923"/>
            <w:bookmarkStart w:id="4633" w:name="_Toc14258021"/>
            <w:bookmarkStart w:id="4634" w:name="_Toc14434739"/>
            <w:bookmarkStart w:id="4635" w:name="_Toc14435161"/>
            <w:bookmarkStart w:id="4636" w:name="_Toc14435585"/>
            <w:bookmarkStart w:id="4637" w:name="_Toc14436006"/>
            <w:bookmarkStart w:id="4638" w:name="_Toc14436284"/>
            <w:bookmarkStart w:id="4639" w:name="_Toc14686099"/>
            <w:bookmarkStart w:id="4640" w:name="_Toc14689941"/>
            <w:bookmarkStart w:id="4641" w:name="_Toc32556770"/>
            <w:bookmarkStart w:id="4642" w:name="_Toc35326590"/>
            <w:bookmarkStart w:id="4643" w:name="_Toc13464408"/>
            <w:bookmarkStart w:id="4644" w:name="_Toc13487553"/>
            <w:bookmarkStart w:id="4645" w:name="_Toc13658924"/>
            <w:bookmarkStart w:id="4646" w:name="_Toc14258022"/>
            <w:bookmarkStart w:id="4647" w:name="_Toc14434740"/>
            <w:bookmarkStart w:id="4648" w:name="_Toc14435162"/>
            <w:bookmarkStart w:id="4649" w:name="_Toc14435586"/>
            <w:bookmarkStart w:id="4650" w:name="_Toc14436007"/>
            <w:bookmarkStart w:id="4651" w:name="_Toc14436285"/>
            <w:bookmarkStart w:id="4652" w:name="_Toc14686100"/>
            <w:bookmarkStart w:id="4653" w:name="_Toc14689942"/>
            <w:bookmarkStart w:id="4654" w:name="_Toc32556771"/>
            <w:bookmarkStart w:id="4655" w:name="_Toc35326591"/>
            <w:bookmarkStart w:id="4656" w:name="_Toc13464409"/>
            <w:bookmarkStart w:id="4657" w:name="_Toc13487554"/>
            <w:bookmarkStart w:id="4658" w:name="_Toc13658925"/>
            <w:bookmarkStart w:id="4659" w:name="_Toc14258023"/>
            <w:bookmarkStart w:id="4660" w:name="_Toc14434741"/>
            <w:bookmarkStart w:id="4661" w:name="_Toc14435163"/>
            <w:bookmarkStart w:id="4662" w:name="_Toc14435587"/>
            <w:bookmarkStart w:id="4663" w:name="_Toc14436008"/>
            <w:bookmarkStart w:id="4664" w:name="_Toc14436286"/>
            <w:bookmarkStart w:id="4665" w:name="_Toc14686101"/>
            <w:bookmarkStart w:id="4666" w:name="_Toc14689943"/>
            <w:bookmarkStart w:id="4667" w:name="_Toc32556772"/>
            <w:bookmarkStart w:id="4668" w:name="_Toc35326592"/>
            <w:bookmarkStart w:id="4669" w:name="_Toc13464410"/>
            <w:bookmarkStart w:id="4670" w:name="_Toc13487555"/>
            <w:bookmarkStart w:id="4671" w:name="_Toc13658926"/>
            <w:bookmarkStart w:id="4672" w:name="_Toc14258024"/>
            <w:bookmarkStart w:id="4673" w:name="_Toc14434742"/>
            <w:bookmarkStart w:id="4674" w:name="_Toc14435164"/>
            <w:bookmarkStart w:id="4675" w:name="_Toc14435588"/>
            <w:bookmarkStart w:id="4676" w:name="_Toc14436009"/>
            <w:bookmarkStart w:id="4677" w:name="_Toc14436287"/>
            <w:bookmarkStart w:id="4678" w:name="_Toc14686102"/>
            <w:bookmarkStart w:id="4679" w:name="_Toc14689944"/>
            <w:bookmarkStart w:id="4680" w:name="_Toc32556773"/>
            <w:bookmarkStart w:id="4681" w:name="_Toc35326593"/>
            <w:bookmarkStart w:id="4682" w:name="_Toc126167489"/>
            <w:bookmarkStart w:id="4683" w:name="_Toc126665196"/>
            <w:bookmarkStart w:id="4684" w:name="_Ref49956057"/>
            <w:bookmarkStart w:id="4685" w:name="_Ref49956098"/>
            <w:bookmarkStart w:id="4686" w:name="_Toc300913908"/>
            <w:bookmarkStart w:id="4687" w:name="_Ref307315060"/>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r>
              <w:t xml:space="preserve">Option:  </w:t>
            </w:r>
            <w:r w:rsidRPr="00F44344">
              <w:t>For inclusion where the modern slavery risk assessment for the procurement has determined there is a risk of modern slavery existing in the relevant supply chain.</w:t>
            </w:r>
          </w:p>
          <w:p w14:paraId="27DECB82" w14:textId="77777777" w:rsidR="002E60FF" w:rsidRPr="00F44344" w:rsidRDefault="002E60FF" w:rsidP="002E60FF">
            <w:pPr>
              <w:pStyle w:val="NoteToDrafters-ASDEFCON"/>
              <w:rPr>
                <w:color w:val="FFFFFF" w:themeColor="background1"/>
              </w:rPr>
            </w:pPr>
            <w:r w:rsidRPr="00F44344">
              <w:rPr>
                <w:color w:val="FFFFFF" w:themeColor="background1"/>
              </w:rPr>
              <w:t>Note to drafters:  The procurement should be assessed for the risk of modern slavery existing in the supply chain.  Guidance on performing this risk assessment, as well as other guidance on the Modern Slavery Act 2018 (Cth), can be found on the Australian Border Force’s (ABF) Modern Slavery Register site here:</w:t>
            </w:r>
          </w:p>
          <w:p w14:paraId="6EF93BC6" w14:textId="77777777" w:rsidR="00F45FEE" w:rsidRPr="00F44344" w:rsidRDefault="006C0EDA" w:rsidP="00F45FEE">
            <w:pPr>
              <w:pStyle w:val="NoteToDraftersBullets-ASDEFCON"/>
              <w:rPr>
                <w:color w:val="FFFFFF" w:themeColor="background1"/>
              </w:rPr>
            </w:pPr>
            <w:hyperlink r:id="rId36" w:history="1">
              <w:r w:rsidR="00F45FEE" w:rsidRPr="00F44344">
                <w:rPr>
                  <w:rStyle w:val="Hyperlink"/>
                </w:rPr>
                <w:t>https://modernslaveryregister.gov.au/resources/</w:t>
              </w:r>
            </w:hyperlink>
            <w:r w:rsidR="00F45FEE" w:rsidRPr="00F44344">
              <w:rPr>
                <w:color w:val="FFFFFF" w:themeColor="background1"/>
              </w:rPr>
              <w:t>.</w:t>
            </w:r>
          </w:p>
          <w:p w14:paraId="009A88F7" w14:textId="77777777" w:rsidR="002E60FF" w:rsidRPr="00F44344" w:rsidRDefault="002E60FF" w:rsidP="002E60FF">
            <w:pPr>
              <w:pStyle w:val="NoteToDrafters-ASDEFCON"/>
              <w:rPr>
                <w:color w:val="FFFFFF" w:themeColor="background1"/>
              </w:rPr>
            </w:pPr>
            <w:r w:rsidRPr="00F44344">
              <w:rPr>
                <w:color w:val="FFFFFF" w:themeColor="background1"/>
              </w:rPr>
              <w:t>If the modern slavery risk assessment determines that there is a risk of modern slavery existing in the supply chain, drafters must include the model clauses for Defence procurements subject to the requirements of the Modern Slavery Act 2018 (Cth).  These model clauses are based on the ABF’s model clauses and have been developed for use with ASDEFCON-based contracts.  They are contained in the ASDEFCON Clausebank which can be found here:</w:t>
            </w:r>
          </w:p>
          <w:p w14:paraId="7C01640C" w14:textId="77777777" w:rsidR="00F45FEE" w:rsidRPr="00F44344" w:rsidRDefault="006C0EDA" w:rsidP="00F45FEE">
            <w:pPr>
              <w:pStyle w:val="NoteToDraftersBullets-ASDEFCON"/>
              <w:rPr>
                <w:color w:val="FFFFFF" w:themeColor="background1"/>
              </w:rPr>
            </w:pPr>
            <w:hyperlink r:id="rId37" w:history="1">
              <w:r w:rsidR="00F45FEE" w:rsidRPr="008C1BBE">
                <w:rPr>
                  <w:rStyle w:val="Hyperlink"/>
                </w:rPr>
                <w:t>http://ibss/PublishedWebsite/LatestFinal/836F0CF2-84F0-43C2-8A34-6D34BD246B0D/Item/A300FED9-67ED-4F8C-9BD6-AEB7B1257A55</w:t>
              </w:r>
            </w:hyperlink>
            <w:r w:rsidR="00F45FEE" w:rsidRPr="00F44344">
              <w:rPr>
                <w:color w:val="FFFFFF" w:themeColor="background1"/>
              </w:rPr>
              <w:t>.</w:t>
            </w:r>
          </w:p>
          <w:p w14:paraId="5C6817A5" w14:textId="77777777" w:rsidR="00F45FEE" w:rsidRPr="00F44344" w:rsidRDefault="00F45FEE" w:rsidP="00F45FEE">
            <w:pPr>
              <w:pStyle w:val="NoteToDrafters-ASDEFCON"/>
              <w:rPr>
                <w:color w:val="FFFFFF" w:themeColor="background1"/>
              </w:rPr>
            </w:pPr>
            <w:r w:rsidRPr="00F44344">
              <w:rPr>
                <w:color w:val="FFFFFF" w:themeColor="background1"/>
              </w:rPr>
              <w:t>If you have any questions relating to the clauses please email:</w:t>
            </w:r>
          </w:p>
          <w:p w14:paraId="206000EA" w14:textId="77777777" w:rsidR="00F45FEE" w:rsidRPr="00385D66" w:rsidRDefault="006C0EDA" w:rsidP="00F45FEE">
            <w:pPr>
              <w:pStyle w:val="NoteToDraftersBullets-ASDEFCON"/>
              <w:rPr>
                <w:rStyle w:val="Hyperlink"/>
              </w:rPr>
            </w:pPr>
            <w:hyperlink r:id="rId38" w:history="1">
              <w:r w:rsidR="00F45FEE" w:rsidRPr="008F5D0C">
                <w:rPr>
                  <w:rStyle w:val="Hyperlink"/>
                </w:rPr>
                <w:t>procurement.asdefcon@defence.gov.au</w:t>
              </w:r>
            </w:hyperlink>
            <w:r w:rsidR="00F45FEE" w:rsidRPr="00385D66">
              <w:rPr>
                <w:rStyle w:val="Hyperlink"/>
              </w:rPr>
              <w:t>.</w:t>
            </w:r>
          </w:p>
          <w:p w14:paraId="1E0FE109" w14:textId="77777777" w:rsidR="00F45FEE" w:rsidRPr="00F44344" w:rsidRDefault="00F45FEE" w:rsidP="00F45FEE">
            <w:pPr>
              <w:pStyle w:val="NoteToDrafters-ASDEFCON"/>
              <w:rPr>
                <w:color w:val="FFFFFF" w:themeColor="background1"/>
              </w:rPr>
            </w:pPr>
            <w:r w:rsidRPr="00F44344">
              <w:rPr>
                <w:color w:val="FFFFFF" w:themeColor="background1"/>
              </w:rPr>
              <w:t>For further assistance and guidance in relation to the application of the Modern Slavery clauses please refer to the Modern Slavery Factsheet here:</w:t>
            </w:r>
          </w:p>
          <w:p w14:paraId="7E84494C" w14:textId="6238C972" w:rsidR="00261153" w:rsidRPr="00F72E8F" w:rsidRDefault="006C0EDA" w:rsidP="00F45FEE">
            <w:pPr>
              <w:pStyle w:val="NoteToDraftersBullets-ASDEFCON"/>
            </w:pPr>
            <w:hyperlink r:id="rId39" w:history="1">
              <w:r w:rsidR="00F45FEE" w:rsidRPr="008C1BBE">
                <w:rPr>
                  <w:rStyle w:val="Hyperlink"/>
                </w:rPr>
                <w:t>http://ibss/PublishedWebsite/LatestFinal/836F0CF2-84F0-43C2-8A34-6D34BD246B0D/Item/EBDAF9B0-2B07-45D4-BC51-67963BAA2394</w:t>
              </w:r>
            </w:hyperlink>
          </w:p>
        </w:tc>
      </w:tr>
    </w:tbl>
    <w:p w14:paraId="7981F9EB" w14:textId="77777777" w:rsidR="008D59C7" w:rsidRDefault="008D59C7" w:rsidP="008D59C7">
      <w:pPr>
        <w:pStyle w:val="ASDEFCONOptionSpace"/>
      </w:pPr>
    </w:p>
    <w:p w14:paraId="21B9E613" w14:textId="080A7E9B" w:rsidR="00E13636" w:rsidRPr="00E13636" w:rsidRDefault="00E13636" w:rsidP="00E13636">
      <w:pPr>
        <w:pStyle w:val="COTCOCLV2-ASDEFCON"/>
      </w:pPr>
      <w:bookmarkStart w:id="4688" w:name="_Toc226018944"/>
      <w:r w:rsidRPr="00E13636">
        <w:t>Indigenous Procurement (</w:t>
      </w:r>
      <w:r w:rsidR="00E9472A">
        <w:t>Optional</w:t>
      </w:r>
      <w:r w:rsidRPr="00E13636">
        <w:t>)</w:t>
      </w:r>
      <w:bookmarkEnd w:id="4682"/>
      <w:bookmarkEnd w:id="4683"/>
      <w:bookmarkEnd w:id="4688"/>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CDF" w14:paraId="3451BCA9" w14:textId="77777777" w:rsidTr="00A25CDF">
        <w:tc>
          <w:tcPr>
            <w:tcW w:w="9071" w:type="dxa"/>
            <w:shd w:val="clear" w:color="auto" w:fill="auto"/>
          </w:tcPr>
          <w:p w14:paraId="3A380907" w14:textId="77777777" w:rsidR="00A25CDF" w:rsidRDefault="00A25CDF" w:rsidP="00DF2A59">
            <w:pPr>
              <w:pStyle w:val="ASDEFCONOption"/>
            </w:pPr>
            <w:r>
              <w:t>Option:  For inclusion when the Indigenous Procurement Policy’s Mandatory Minimum Requirements apply to the procurement.</w:t>
            </w:r>
          </w:p>
          <w:p w14:paraId="12BF24A4" w14:textId="1E583B3C" w:rsidR="00A25CDF" w:rsidRDefault="00A25CDF" w:rsidP="00DF2A59">
            <w:pPr>
              <w:pStyle w:val="NoteToDrafters-ASDEFCON"/>
            </w:pPr>
            <w:r>
              <w:t xml:space="preserve">Note to drafters:  The </w:t>
            </w:r>
            <w:hyperlink r:id="rId40" w:history="1">
              <w:r w:rsidRPr="00D9777F">
                <w:rPr>
                  <w:rStyle w:val="Hyperlink"/>
                </w:rPr>
                <w:t>Indigenous Procurement Policy</w:t>
              </w:r>
            </w:hyperlink>
            <w:r>
              <w:t xml:space="preserve"> may apply to a procurement valued at or over $7.5 million (GST inclusive), depending on whether and how much of the resultant Contract’s value will be spent in certain industry sectors.  Drafters should refer to the </w:t>
            </w:r>
            <w:r w:rsidRPr="005C7104">
              <w:t>ASDEFCON Clausebank</w:t>
            </w:r>
            <w:r>
              <w:t xml:space="preserve"> for further information and appropriate clauses:</w:t>
            </w:r>
          </w:p>
          <w:p w14:paraId="49ED6BEA" w14:textId="148FEE10" w:rsidR="00A25CDF" w:rsidRDefault="006C0EDA" w:rsidP="00F45FEE">
            <w:pPr>
              <w:pStyle w:val="NoteToDraftersBullets-ASDEFCON"/>
            </w:pPr>
            <w:hyperlink r:id="rId41" w:history="1">
              <w:r w:rsidR="00F6103F">
                <w:rPr>
                  <w:rStyle w:val="Hyperlink"/>
                </w:rPr>
                <w:t>http://ibss/PublishedWebsite/LatestFinal/836F0CF2-84F0-43C2-8A34-6D34BD246B0D/Item/A300FED9-67ED-4F8C-9BD6-AEB7B1257A55</w:t>
              </w:r>
            </w:hyperlink>
            <w:r w:rsidR="00F6103F">
              <w:rPr>
                <w:rStyle w:val="Hyperlink"/>
              </w:rPr>
              <w:t>.</w:t>
            </w:r>
          </w:p>
        </w:tc>
      </w:tr>
    </w:tbl>
    <w:p w14:paraId="31796CC3" w14:textId="3AA29835" w:rsidR="00A25CDF" w:rsidRDefault="00A25CDF" w:rsidP="002C719F">
      <w:pPr>
        <w:pStyle w:val="ASDEFCONOptionSpace"/>
      </w:pPr>
      <w:bookmarkStart w:id="4689" w:name="_bookmark23"/>
      <w:bookmarkStart w:id="4690" w:name="_Toc387146202"/>
      <w:bookmarkStart w:id="4691" w:name="_Toc387396483"/>
      <w:bookmarkStart w:id="4692" w:name="_Toc388624527"/>
      <w:bookmarkEnd w:id="4689"/>
      <w:bookmarkEnd w:id="4690"/>
      <w:bookmarkEnd w:id="4691"/>
      <w:bookmarkEnd w:id="4692"/>
    </w:p>
    <w:p w14:paraId="75A0268D" w14:textId="750FECD2" w:rsidR="009A0E3D" w:rsidRDefault="009A0E3D" w:rsidP="009A0E3D">
      <w:pPr>
        <w:pStyle w:val="COTCOCLV2-ASDEFCON"/>
      </w:pPr>
      <w:bookmarkStart w:id="4693" w:name="_Ref172273615"/>
      <w:bookmarkStart w:id="4694" w:name="_Toc172275066"/>
      <w:bookmarkStart w:id="4695" w:name="_Toc226018945"/>
      <w:r>
        <w:lastRenderedPageBreak/>
        <w:t>Commonwealth Supplier Code of Conduct (Core)</w:t>
      </w:r>
      <w:bookmarkEnd w:id="4693"/>
      <w:bookmarkEnd w:id="4694"/>
      <w:bookmarkEnd w:id="4695"/>
    </w:p>
    <w:p w14:paraId="1BF3DCC5" w14:textId="77777777" w:rsidR="009A0E3D" w:rsidRPr="0023013A" w:rsidRDefault="009A0E3D" w:rsidP="009A0E3D">
      <w:pPr>
        <w:pStyle w:val="NoteToDrafters-ASDEFCON"/>
        <w:rPr>
          <w:color w:val="FFFFFF" w:themeColor="background1"/>
        </w:rPr>
      </w:pPr>
      <w:r w:rsidRPr="0023013A">
        <w:rPr>
          <w:color w:val="FFFFFF" w:themeColor="background1"/>
        </w:rPr>
        <w:t xml:space="preserve">Note to drafters: A procurement must incorporate the Commonwealth Supplier Code of Conduct in accordance with paragraph 6.11 of the CPRs. </w:t>
      </w:r>
    </w:p>
    <w:p w14:paraId="75693A9E" w14:textId="025BD319" w:rsidR="009A0E3D" w:rsidRPr="0023013A" w:rsidRDefault="009A0E3D" w:rsidP="009A0E3D">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Pr>
          <w:color w:val="FFFFFF" w:themeColor="background1"/>
        </w:rPr>
        <w:fldChar w:fldCharType="begin"/>
      </w:r>
      <w:r>
        <w:rPr>
          <w:color w:val="FFFFFF" w:themeColor="background1"/>
        </w:rPr>
        <w:instrText xml:space="preserve"> REF _Ref333701307 \r \h </w:instrText>
      </w:r>
      <w:r>
        <w:rPr>
          <w:color w:val="FFFFFF" w:themeColor="background1"/>
        </w:rPr>
      </w:r>
      <w:r>
        <w:rPr>
          <w:color w:val="FFFFFF" w:themeColor="background1"/>
        </w:rPr>
        <w:fldChar w:fldCharType="separate"/>
      </w:r>
      <w:r w:rsidR="00902F31">
        <w:rPr>
          <w:color w:val="FFFFFF" w:themeColor="background1"/>
        </w:rPr>
        <w:t>3.4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_Ref322699954 \r \h </w:instrText>
      </w:r>
      <w:r>
        <w:rPr>
          <w:color w:val="FFFFFF" w:themeColor="background1"/>
        </w:rPr>
      </w:r>
      <w:r>
        <w:rPr>
          <w:color w:val="FFFFFF" w:themeColor="background1"/>
        </w:rPr>
        <w:fldChar w:fldCharType="separate"/>
      </w:r>
      <w:r w:rsidR="00902F31">
        <w:rPr>
          <w:color w:val="FFFFFF" w:themeColor="background1"/>
        </w:rPr>
        <w:t>11.2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_Ref13228248 \r \h </w:instrText>
      </w:r>
      <w:r>
        <w:rPr>
          <w:color w:val="FFFFFF" w:themeColor="background1"/>
        </w:rPr>
      </w:r>
      <w:r>
        <w:rPr>
          <w:color w:val="FFFFFF" w:themeColor="background1"/>
        </w:rPr>
        <w:fldChar w:fldCharType="separate"/>
      </w:r>
      <w:r w:rsidR="00902F31">
        <w:rPr>
          <w:color w:val="FFFFFF" w:themeColor="background1"/>
        </w:rPr>
        <w:t>11.4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_Ref337212249 \r \h </w:instrText>
      </w:r>
      <w:r>
        <w:rPr>
          <w:color w:val="FFFFFF" w:themeColor="background1"/>
        </w:rPr>
      </w:r>
      <w:r>
        <w:rPr>
          <w:color w:val="FFFFFF" w:themeColor="background1"/>
        </w:rPr>
        <w:fldChar w:fldCharType="separate"/>
      </w:r>
      <w:r w:rsidR="00902F31">
        <w:rPr>
          <w:color w:val="FFFFFF" w:themeColor="background1"/>
        </w:rPr>
        <w:t>11.7</w:t>
      </w:r>
      <w:r>
        <w:rPr>
          <w:color w:val="FFFFFF" w:themeColor="background1"/>
        </w:rPr>
        <w:fldChar w:fldCharType="end"/>
      </w:r>
      <w:r w:rsidRPr="0023013A">
        <w:rPr>
          <w:color w:val="FFFFFF" w:themeColor="background1"/>
        </w:rPr>
        <w:t xml:space="preserve">, </w:t>
      </w:r>
      <w:r w:rsidR="00E71AB6">
        <w:rPr>
          <w:color w:val="FFFFFF" w:themeColor="background1"/>
        </w:rPr>
        <w:fldChar w:fldCharType="begin"/>
      </w:r>
      <w:r w:rsidR="00E71AB6">
        <w:rPr>
          <w:color w:val="FFFFFF" w:themeColor="background1"/>
        </w:rPr>
        <w:instrText xml:space="preserve"> REF _Ref174542759 \r \h </w:instrText>
      </w:r>
      <w:r w:rsidR="00E71AB6">
        <w:rPr>
          <w:color w:val="FFFFFF" w:themeColor="background1"/>
        </w:rPr>
      </w:r>
      <w:r w:rsidR="00E71AB6">
        <w:rPr>
          <w:color w:val="FFFFFF" w:themeColor="background1"/>
        </w:rPr>
        <w:fldChar w:fldCharType="separate"/>
      </w:r>
      <w:r w:rsidR="00902F31">
        <w:rPr>
          <w:color w:val="FFFFFF" w:themeColor="background1"/>
        </w:rPr>
        <w:t>12.2</w:t>
      </w:r>
      <w:r w:rsidR="00E71AB6">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_Ref335573610 \r \h </w:instrText>
      </w:r>
      <w:r>
        <w:rPr>
          <w:color w:val="FFFFFF" w:themeColor="background1"/>
        </w:rPr>
      </w:r>
      <w:r>
        <w:rPr>
          <w:color w:val="FFFFFF" w:themeColor="background1"/>
        </w:rPr>
        <w:fldChar w:fldCharType="separate"/>
      </w:r>
      <w:r w:rsidR="00902F31">
        <w:rPr>
          <w:color w:val="FFFFFF" w:themeColor="background1"/>
        </w:rPr>
        <w:t>12.3</w:t>
      </w:r>
      <w:r>
        <w:rPr>
          <w:color w:val="FFFFFF" w:themeColor="background1"/>
        </w:rPr>
        <w:fldChar w:fldCharType="end"/>
      </w:r>
      <w:r w:rsidRPr="0023013A">
        <w:rPr>
          <w:color w:val="FFFFFF" w:themeColor="background1"/>
        </w:rPr>
        <w:t xml:space="preserve">, </w:t>
      </w:r>
      <w:r w:rsidR="00E71AB6">
        <w:rPr>
          <w:color w:val="FFFFFF" w:themeColor="background1"/>
        </w:rPr>
        <w:fldChar w:fldCharType="begin"/>
      </w:r>
      <w:r w:rsidR="00E71AB6">
        <w:rPr>
          <w:color w:val="FFFFFF" w:themeColor="background1"/>
        </w:rPr>
        <w:instrText xml:space="preserve"> REF _Ref450824197 \r \h </w:instrText>
      </w:r>
      <w:r w:rsidR="00E71AB6">
        <w:rPr>
          <w:color w:val="FFFFFF" w:themeColor="background1"/>
        </w:rPr>
      </w:r>
      <w:r w:rsidR="00E71AB6">
        <w:rPr>
          <w:color w:val="FFFFFF" w:themeColor="background1"/>
        </w:rPr>
        <w:fldChar w:fldCharType="separate"/>
      </w:r>
      <w:r w:rsidR="00902F31">
        <w:rPr>
          <w:color w:val="FFFFFF" w:themeColor="background1"/>
        </w:rPr>
        <w:t>12.4</w:t>
      </w:r>
      <w:r w:rsidR="00E71AB6">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_Ref300581928 \r \h </w:instrText>
      </w:r>
      <w:r>
        <w:rPr>
          <w:color w:val="FFFFFF" w:themeColor="background1"/>
        </w:rPr>
      </w:r>
      <w:r>
        <w:rPr>
          <w:color w:val="FFFFFF" w:themeColor="background1"/>
        </w:rPr>
        <w:fldChar w:fldCharType="separate"/>
      </w:r>
      <w:r w:rsidR="00902F31">
        <w:rPr>
          <w:color w:val="FFFFFF" w:themeColor="background1"/>
        </w:rPr>
        <w:t>13.2</w:t>
      </w:r>
      <w:r>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60FAC36C" w14:textId="77777777" w:rsidR="009A0E3D" w:rsidRDefault="009A0E3D" w:rsidP="009A0E3D">
      <w:pPr>
        <w:pStyle w:val="COTCOCLV3-ASDEFCON"/>
        <w:numPr>
          <w:ilvl w:val="2"/>
          <w:numId w:val="41"/>
        </w:numPr>
      </w:pPr>
      <w:bookmarkStart w:id="4696"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4696"/>
      <w:r w:rsidRPr="008D3F77">
        <w:t xml:space="preserve"> </w:t>
      </w:r>
    </w:p>
    <w:p w14:paraId="0F27E22D" w14:textId="77777777" w:rsidR="009A0E3D" w:rsidRDefault="009A0E3D" w:rsidP="009A0E3D">
      <w:pPr>
        <w:pStyle w:val="COTCOCLV3-ASDEFCON"/>
        <w:numPr>
          <w:ilvl w:val="2"/>
          <w:numId w:val="41"/>
        </w:numPr>
      </w:pPr>
      <w:bookmarkStart w:id="4697"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4697"/>
      <w:r w:rsidRPr="008D3F77">
        <w:t xml:space="preserve"> </w:t>
      </w:r>
    </w:p>
    <w:p w14:paraId="081C86F5" w14:textId="77777777" w:rsidR="009A0E3D" w:rsidRPr="008D3F77" w:rsidRDefault="009A0E3D" w:rsidP="009A0E3D">
      <w:pPr>
        <w:pStyle w:val="COTCOCLV4-ASDEFCON"/>
      </w:pPr>
      <w:r w:rsidRPr="008D3F77">
        <w:t xml:space="preserve">a description of the non-compliance, </w:t>
      </w:r>
    </w:p>
    <w:p w14:paraId="497217BB" w14:textId="77777777" w:rsidR="009A0E3D" w:rsidRPr="007570CF" w:rsidRDefault="009A0E3D" w:rsidP="009A0E3D">
      <w:pPr>
        <w:pStyle w:val="COTCOCLV4-ASDEFCON"/>
      </w:pPr>
      <w:r w:rsidRPr="007570CF">
        <w:t>the date that the non-compliance occurred,</w:t>
      </w:r>
      <w:r>
        <w:t xml:space="preserve"> and</w:t>
      </w:r>
      <w:r w:rsidRPr="007570CF">
        <w:t xml:space="preserve"> </w:t>
      </w:r>
    </w:p>
    <w:p w14:paraId="390539A6" w14:textId="77777777" w:rsidR="009A0E3D" w:rsidRPr="008D3F77" w:rsidRDefault="009A0E3D" w:rsidP="009A0E3D">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1881718B" w14:textId="77777777" w:rsidR="009A0E3D" w:rsidRDefault="009A0E3D" w:rsidP="009A0E3D">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38EDABFA" w14:textId="64C1E1D8" w:rsidR="009A0E3D" w:rsidRDefault="009A0E3D" w:rsidP="009A0E3D">
      <w:pPr>
        <w:pStyle w:val="COTCOCLV4-ASDEFCON"/>
      </w:pPr>
      <w:bookmarkStart w:id="4698" w:name="_Ref172273600"/>
      <w:r>
        <w:t>provide a response to the Commonwealth Representative within 3 Working Days on whether a potential or actual non-compliance has occurred; and</w:t>
      </w:r>
      <w:bookmarkEnd w:id="4698"/>
      <w:r>
        <w:t xml:space="preserve"> </w:t>
      </w:r>
    </w:p>
    <w:p w14:paraId="10EB5E6E" w14:textId="7B478BC6" w:rsidR="009A0E3D" w:rsidRDefault="009A0E3D" w:rsidP="009A0E3D">
      <w:pPr>
        <w:pStyle w:val="COTCOCLV4-ASDEFCON"/>
      </w:pPr>
      <w:r>
        <w:t xml:space="preserve">comply with its obligations under clause </w:t>
      </w:r>
      <w:r>
        <w:fldChar w:fldCharType="begin"/>
      </w:r>
      <w:r>
        <w:instrText xml:space="preserve"> REF _Ref172273615 \r \h </w:instrText>
      </w:r>
      <w:r>
        <w:fldChar w:fldCharType="separate"/>
      </w:r>
      <w:r w:rsidR="00902F31">
        <w:t>12.10</w:t>
      </w:r>
      <w:r>
        <w:fldChar w:fldCharType="end"/>
      </w:r>
      <w:r>
        <w:t>.</w:t>
      </w:r>
    </w:p>
    <w:p w14:paraId="309255D0" w14:textId="77777777" w:rsidR="009A0E3D" w:rsidRDefault="009A0E3D" w:rsidP="009A0E3D">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78F2DAB6" w14:textId="77777777" w:rsidR="009A0E3D" w:rsidRDefault="009A0E3D" w:rsidP="009A0E3D">
      <w:pPr>
        <w:pStyle w:val="COTCOCLV4-ASDEFCON"/>
      </w:pPr>
      <w:r>
        <w:t xml:space="preserve">the policies, frameworks, or systems the Contractor has established to monitor and assess compliance with the Commonwealth Supplier Code of Conduct; </w:t>
      </w:r>
    </w:p>
    <w:p w14:paraId="17BD6344" w14:textId="77777777" w:rsidR="009A0E3D" w:rsidRDefault="009A0E3D" w:rsidP="009A0E3D">
      <w:pPr>
        <w:pStyle w:val="COTCOCLV4-ASDEFCON"/>
      </w:pPr>
      <w:r>
        <w:t>the Contractor’s compliance with the Commonwealth Supplier Code of Conduct; or</w:t>
      </w:r>
    </w:p>
    <w:p w14:paraId="5795F7F3" w14:textId="628683C0" w:rsidR="009A0E3D" w:rsidRDefault="009A0E3D" w:rsidP="009A0E3D">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rsidR="00902F31">
        <w:t>12.10.1</w:t>
      </w:r>
      <w:r>
        <w:fldChar w:fldCharType="end"/>
      </w:r>
      <w:r>
        <w:t xml:space="preserve"> or </w:t>
      </w:r>
      <w:r>
        <w:fldChar w:fldCharType="begin"/>
      </w:r>
      <w:r>
        <w:instrText xml:space="preserve"> REF _Ref172273600 \r \h </w:instrText>
      </w:r>
      <w:r>
        <w:fldChar w:fldCharType="separate"/>
      </w:r>
      <w:r w:rsidR="00902F31">
        <w:t>12.10.3a</w:t>
      </w:r>
      <w:r>
        <w:fldChar w:fldCharType="end"/>
      </w:r>
      <w:r>
        <w:t>.</w:t>
      </w:r>
    </w:p>
    <w:p w14:paraId="2F5613B9" w14:textId="77777777" w:rsidR="009A0E3D" w:rsidRDefault="009A0E3D" w:rsidP="009A0E3D">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143F7002" w14:textId="11942979" w:rsidR="009A0E3D" w:rsidRDefault="009A0E3D" w:rsidP="009A0E3D">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rsidR="00902F31">
        <w:t>12.10</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60B8C15C" w14:textId="77777777" w:rsidR="009A0E3D" w:rsidRDefault="009A0E3D" w:rsidP="009A0E3D">
      <w:pPr>
        <w:pStyle w:val="COTCOCLV3-ASDEFCON"/>
      </w:pPr>
      <w:r w:rsidRPr="008D3F77">
        <w:t xml:space="preserve">The </w:t>
      </w:r>
      <w:r>
        <w:t>Contractor’</w:t>
      </w:r>
      <w:r w:rsidRPr="008D3F77">
        <w:t xml:space="preserve">s performance of its obligations under this clause will be at no additional cost to the Commonwealth. </w:t>
      </w:r>
    </w:p>
    <w:p w14:paraId="26BB58D6" w14:textId="44F51049" w:rsidR="009A0E3D" w:rsidRDefault="009A0E3D" w:rsidP="00EB498C">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rsidR="00902F31">
        <w:t>12.10.1</w:t>
      </w:r>
      <w:r>
        <w:fldChar w:fldCharType="end"/>
      </w:r>
      <w:r w:rsidRPr="00B4355E">
        <w:t xml:space="preserve">, the Commonwealth may give the Contractor a notice of termination for default under clause </w:t>
      </w:r>
      <w:r>
        <w:fldChar w:fldCharType="begin"/>
      </w:r>
      <w:r>
        <w:instrText xml:space="preserve"> REF _Ref14876123 \r \h </w:instrText>
      </w:r>
      <w:r>
        <w:fldChar w:fldCharType="separate"/>
      </w:r>
      <w:r w:rsidR="00902F31">
        <w:t>13.2.1</w:t>
      </w:r>
      <w:r>
        <w:fldChar w:fldCharType="end"/>
      </w:r>
      <w:r>
        <w:t>.</w:t>
      </w:r>
    </w:p>
    <w:p w14:paraId="22042377" w14:textId="03BD64FF" w:rsidR="004369DC" w:rsidRDefault="004369DC" w:rsidP="004369DC">
      <w:pPr>
        <w:pStyle w:val="COTCOCLV2-ASDEFCON"/>
      </w:pPr>
      <w:bookmarkStart w:id="4699" w:name="_Toc164779696"/>
      <w:bookmarkStart w:id="4700" w:name="_Toc226018946"/>
      <w:r>
        <w:t>Environmentally Sustainable Procurement Policy (Optional)</w:t>
      </w:r>
      <w:bookmarkEnd w:id="4699"/>
      <w:bookmarkEnd w:id="4700"/>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4369DC" w14:paraId="7115A05C" w14:textId="77777777" w:rsidTr="004369DC">
        <w:tc>
          <w:tcPr>
            <w:tcW w:w="9070" w:type="dxa"/>
            <w:shd w:val="clear" w:color="auto" w:fill="auto"/>
          </w:tcPr>
          <w:p w14:paraId="13D159B6" w14:textId="77777777" w:rsidR="004369DC" w:rsidRPr="00927ACC" w:rsidRDefault="004369DC" w:rsidP="002C719F">
            <w:pPr>
              <w:pStyle w:val="NoteToDrafters-ASDEFCON"/>
              <w:keepNext w:val="0"/>
              <w:shd w:val="clear" w:color="auto" w:fill="auto"/>
              <w:spacing w:after="0"/>
              <w:rPr>
                <w:color w:val="auto"/>
              </w:rPr>
            </w:pPr>
            <w:r w:rsidRPr="00927ACC">
              <w:rPr>
                <w:color w:val="auto"/>
              </w:rPr>
              <w:t>Option:  For when a procurement is subject to the Environmentally Sustainable Procurement Policy.</w:t>
            </w:r>
          </w:p>
          <w:p w14:paraId="616B478C" w14:textId="16469F05" w:rsidR="004369DC" w:rsidRDefault="004369DC" w:rsidP="00EB498C">
            <w:pPr>
              <w:pStyle w:val="NoteToDrafters-ASDEFCON"/>
              <w:rPr>
                <w:color w:val="FFFFFF" w:themeColor="background1"/>
              </w:rPr>
            </w:pPr>
            <w:r w:rsidRPr="00030150">
              <w:rPr>
                <w:color w:val="FFFFFF" w:themeColor="background1"/>
              </w:rPr>
              <w:t xml:space="preserve">Note to drafters: </w:t>
            </w:r>
            <w:r>
              <w:rPr>
                <w:color w:val="FFFFFF" w:themeColor="background1"/>
              </w:rPr>
              <w:t xml:space="preserve">A procurement will be subject to the Environmental Sustainable Procurement Policy (ESPP) where the procurement includes </w:t>
            </w:r>
            <w:r w:rsidRPr="00C245BB">
              <w:rPr>
                <w:color w:val="FFFFFF" w:themeColor="background1"/>
              </w:rPr>
              <w:t>construction services</w:t>
            </w:r>
            <w:r>
              <w:rPr>
                <w:color w:val="FFFFFF" w:themeColor="background1"/>
              </w:rPr>
              <w:t xml:space="preserve"> (where the procurement value is over $7.5million AUD inc GST) or</w:t>
            </w:r>
            <w:r w:rsidRPr="00C245BB">
              <w:rPr>
                <w:color w:val="FFFFFF" w:themeColor="background1"/>
              </w:rPr>
              <w:t xml:space="preserve"> furniture, fittings and equipment,</w:t>
            </w:r>
            <w:r>
              <w:rPr>
                <w:color w:val="FFFFFF" w:themeColor="background1"/>
              </w:rPr>
              <w:t xml:space="preserve"> </w:t>
            </w:r>
            <w:r w:rsidRPr="00C245BB">
              <w:rPr>
                <w:color w:val="FFFFFF" w:themeColor="background1"/>
              </w:rPr>
              <w:t>ICT goods and textiles</w:t>
            </w:r>
            <w:r>
              <w:rPr>
                <w:color w:val="FFFFFF" w:themeColor="background1"/>
              </w:rPr>
              <w:t xml:space="preserve"> (where the procurement value is over $1 million AUD inc GST)</w:t>
            </w:r>
            <w:r w:rsidR="002C719F">
              <w:rPr>
                <w:color w:val="FFFFFF" w:themeColor="background1"/>
              </w:rPr>
              <w:t>.</w:t>
            </w:r>
          </w:p>
          <w:p w14:paraId="6BA4BB0B" w14:textId="77777777" w:rsidR="004369DC" w:rsidRPr="000D0479" w:rsidRDefault="004369DC" w:rsidP="00EB498C">
            <w:pPr>
              <w:pStyle w:val="NoteToDrafters-ASDEFCON"/>
              <w:rPr>
                <w:color w:val="FFFFFF" w:themeColor="background1"/>
              </w:rPr>
            </w:pPr>
            <w:r>
              <w:rPr>
                <w:color w:val="FFFFFF" w:themeColor="background1"/>
              </w:rPr>
              <w:t>If a</w:t>
            </w:r>
            <w:r w:rsidRPr="000D0479">
              <w:rPr>
                <w:color w:val="FFFFFF" w:themeColor="background1"/>
              </w:rPr>
              <w:t xml:space="preserve"> </w:t>
            </w:r>
            <w:r>
              <w:rPr>
                <w:color w:val="FFFFFF" w:themeColor="background1"/>
              </w:rPr>
              <w:t>procurement is subject to the ESPP</w:t>
            </w:r>
            <w:r w:rsidRPr="000D0479">
              <w:rPr>
                <w:color w:val="FFFFFF" w:themeColor="background1"/>
              </w:rPr>
              <w:t xml:space="preserve">, drafters must include the model clauses for Defence procurements subject to the requirements </w:t>
            </w:r>
            <w:r>
              <w:rPr>
                <w:color w:val="FFFFFF" w:themeColor="background1"/>
              </w:rPr>
              <w:t>ESPP</w:t>
            </w:r>
            <w:r w:rsidRPr="000D0479">
              <w:rPr>
                <w:color w:val="FFFFFF" w:themeColor="background1"/>
              </w:rPr>
              <w:t>. These model clauses are based on the Department of Climate Change, Energy, the Environment and Water (DCCEEW)</w:t>
            </w:r>
            <w:r>
              <w:rPr>
                <w:color w:val="FFFFFF" w:themeColor="background1"/>
              </w:rPr>
              <w:t>’s</w:t>
            </w:r>
            <w:r w:rsidRPr="000D0479">
              <w:rPr>
                <w:color w:val="FFFFFF" w:themeColor="background1"/>
              </w:rPr>
              <w:t xml:space="preserve"> model </w:t>
            </w:r>
            <w:r w:rsidRPr="000D0479">
              <w:rPr>
                <w:color w:val="FFFFFF" w:themeColor="background1"/>
              </w:rPr>
              <w:lastRenderedPageBreak/>
              <w:t>clauses and have been developed for use with ASDEFCON-based contracts. They are contained in the ASDEFCON Clausebank which can be found here:</w:t>
            </w:r>
          </w:p>
          <w:p w14:paraId="29A8987F" w14:textId="7EDB8C5D" w:rsidR="004369DC" w:rsidRPr="00F45FEE" w:rsidRDefault="004369DC" w:rsidP="00F45FEE">
            <w:pPr>
              <w:pStyle w:val="NoteToDraftersBullets-ASDEFCON"/>
              <w:rPr>
                <w:rStyle w:val="Hyperlink"/>
              </w:rPr>
            </w:pPr>
            <w:r w:rsidRPr="00F45FEE">
              <w:rPr>
                <w:rStyle w:val="Hyperlink"/>
              </w:rPr>
              <w:t xml:space="preserve"> </w:t>
            </w:r>
            <w:hyperlink r:id="rId42" w:history="1">
              <w:r w:rsidR="00F6103F">
                <w:rPr>
                  <w:rStyle w:val="Hyperlink"/>
                </w:rPr>
                <w:t>http://ibss/PublishedWebsite/LatestFinal/836F0CF2-84F0-43C2-8A34-6D34BD246B0D/Item/A300FED9-67ED-4F8C-9BD6-AEB7B1257A55</w:t>
              </w:r>
            </w:hyperlink>
            <w:r w:rsidRPr="00F45FEE">
              <w:rPr>
                <w:rStyle w:val="Hyperlink"/>
              </w:rPr>
              <w:t>.</w:t>
            </w:r>
          </w:p>
          <w:p w14:paraId="43EF1195" w14:textId="77777777" w:rsidR="004369DC" w:rsidRPr="000D0479" w:rsidRDefault="004369DC" w:rsidP="00EB498C">
            <w:pPr>
              <w:pStyle w:val="NoteToDrafters-ASDEFCON"/>
              <w:rPr>
                <w:color w:val="FFFFFF" w:themeColor="background1"/>
              </w:rPr>
            </w:pPr>
            <w:r w:rsidRPr="000D0479">
              <w:rPr>
                <w:color w:val="FFFFFF" w:themeColor="background1"/>
              </w:rPr>
              <w:t xml:space="preserve">If you have any questions relating to the clauses please email the ASDEFCON and Contracting Initiatives team at: </w:t>
            </w:r>
          </w:p>
          <w:p w14:paraId="45826BFA" w14:textId="7A50DFF9" w:rsidR="004369DC" w:rsidRDefault="006C0EDA" w:rsidP="00F45FEE">
            <w:pPr>
              <w:pStyle w:val="NoteToDraftersBullets-ASDEFCON"/>
              <w:rPr>
                <w:color w:val="FFFFFF" w:themeColor="background1"/>
              </w:rPr>
            </w:pPr>
            <w:hyperlink r:id="rId43" w:history="1">
              <w:r w:rsidR="004369DC" w:rsidRPr="007D6A0D">
                <w:rPr>
                  <w:rStyle w:val="Hyperlink"/>
                </w:rPr>
                <w:t>procurement.asdefcon@defence.gov.au</w:t>
              </w:r>
            </w:hyperlink>
            <w:r w:rsidR="004369DC" w:rsidRPr="00F45FEE">
              <w:rPr>
                <w:rStyle w:val="Hyperlink"/>
              </w:rPr>
              <w:t>.</w:t>
            </w:r>
          </w:p>
          <w:p w14:paraId="37753069" w14:textId="77777777" w:rsidR="004369DC" w:rsidRDefault="004369DC" w:rsidP="00EB498C">
            <w:pPr>
              <w:pStyle w:val="NoteToDrafters-ASDEFCON"/>
            </w:pPr>
            <w:r w:rsidRPr="00C2795C">
              <w:t>For information in relation to</w:t>
            </w:r>
            <w:r>
              <w:t xml:space="preserve"> ESPP</w:t>
            </w:r>
            <w:r w:rsidRPr="00C2795C">
              <w:t xml:space="preserve"> and policy related questions </w:t>
            </w:r>
            <w:r w:rsidRPr="000D0479">
              <w:t>please email</w:t>
            </w:r>
            <w:r>
              <w:t xml:space="preserve"> the Commercial Policy team at:  </w:t>
            </w:r>
          </w:p>
          <w:p w14:paraId="25CEF6C6" w14:textId="0BAD4713" w:rsidR="004369DC" w:rsidRPr="00F45FEE" w:rsidRDefault="006C0EDA" w:rsidP="00F45FEE">
            <w:pPr>
              <w:pStyle w:val="NoteToDraftersBullets-ASDEFCON"/>
              <w:rPr>
                <w:rStyle w:val="Hyperlink"/>
              </w:rPr>
            </w:pPr>
            <w:hyperlink r:id="rId44" w:history="1">
              <w:r w:rsidR="004369DC" w:rsidRPr="007D6A0D">
                <w:rPr>
                  <w:rStyle w:val="Hyperlink"/>
                </w:rPr>
                <w:t>procurement.policy@defence.gov.au</w:t>
              </w:r>
            </w:hyperlink>
            <w:r w:rsidR="004369DC" w:rsidRPr="00F45FEE">
              <w:rPr>
                <w:rStyle w:val="Hyperlink"/>
              </w:rPr>
              <w:t>.</w:t>
            </w:r>
          </w:p>
          <w:p w14:paraId="0FDDE07A" w14:textId="77777777" w:rsidR="004369DC" w:rsidRPr="00C2795C" w:rsidRDefault="004369DC" w:rsidP="00EB498C">
            <w:pPr>
              <w:pStyle w:val="NoteToDrafters-ASDEFCON"/>
            </w:pPr>
            <w:r>
              <w:t xml:space="preserve">Or </w:t>
            </w:r>
            <w:r w:rsidRPr="00935E35">
              <w:t>the Commonwealth Sustainable Procurem</w:t>
            </w:r>
            <w:r>
              <w:t>ent Advocacy and Resource Centre at</w:t>
            </w:r>
            <w:r w:rsidRPr="00C2795C">
              <w:t>:</w:t>
            </w:r>
          </w:p>
          <w:p w14:paraId="4DF953EE" w14:textId="118C61DF" w:rsidR="004369DC" w:rsidRDefault="006C0EDA" w:rsidP="00F45FEE">
            <w:pPr>
              <w:pStyle w:val="NoteToDraftersBullets-ASDEFCON"/>
            </w:pPr>
            <w:hyperlink r:id="rId45" w:history="1">
              <w:r w:rsidR="004369DC">
                <w:rPr>
                  <w:rStyle w:val="Hyperlink"/>
                </w:rPr>
                <w:t>sustainable.procurement@dcceew.gov.au</w:t>
              </w:r>
            </w:hyperlink>
            <w:r w:rsidR="004369DC" w:rsidRPr="00F45FEE">
              <w:rPr>
                <w:rStyle w:val="Hyperlink"/>
              </w:rPr>
              <w:t>.</w:t>
            </w:r>
          </w:p>
        </w:tc>
      </w:tr>
    </w:tbl>
    <w:p w14:paraId="3C292395" w14:textId="66B75E28" w:rsidR="004369DC" w:rsidRDefault="004369DC" w:rsidP="004369DC">
      <w:pPr>
        <w:pStyle w:val="COTCOCLV2-ASDEFCON"/>
      </w:pPr>
      <w:bookmarkStart w:id="4701" w:name="_Toc226018947"/>
      <w:r>
        <w:lastRenderedPageBreak/>
        <w:t>Australian Skills Guarantee (Optional)</w:t>
      </w:r>
      <w:bookmarkEnd w:id="4701"/>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4369DC" w:rsidRPr="007C77E4" w14:paraId="5C2AAE5B" w14:textId="77777777" w:rsidTr="00EB498C">
        <w:tc>
          <w:tcPr>
            <w:tcW w:w="9070" w:type="dxa"/>
            <w:shd w:val="clear" w:color="auto" w:fill="auto"/>
          </w:tcPr>
          <w:p w14:paraId="1146DC48" w14:textId="77777777" w:rsidR="004369DC" w:rsidRPr="007C77E4" w:rsidRDefault="004369DC" w:rsidP="00EB498C">
            <w:pPr>
              <w:pStyle w:val="ASDEFCONOption"/>
            </w:pPr>
            <w:r w:rsidRPr="007C77E4">
              <w:t xml:space="preserve">Option:  For inclusion </w:t>
            </w:r>
            <w:r w:rsidRPr="007C77E4">
              <w:rPr>
                <w:color w:val="auto"/>
                <w:szCs w:val="40"/>
              </w:rPr>
              <w:t>when a procurement is subject to the Australian Skills Guarantee Policy</w:t>
            </w:r>
            <w:r w:rsidRPr="007C77E4">
              <w:t>.</w:t>
            </w:r>
          </w:p>
          <w:p w14:paraId="667D5EC4" w14:textId="77777777" w:rsidR="004369DC" w:rsidRPr="007C77E4" w:rsidRDefault="004369DC" w:rsidP="00EB498C">
            <w:pPr>
              <w:pStyle w:val="NoteToDrafters-ASDEFCON"/>
              <w:rPr>
                <w:color w:val="FFFFFF" w:themeColor="background1"/>
              </w:rPr>
            </w:pPr>
            <w:r w:rsidRPr="007C77E4">
              <w:rPr>
                <w:color w:val="FFFFFF" w:themeColor="background1"/>
              </w:rPr>
              <w:t xml:space="preserve">Note to drafters:  A procurement will be subject to the Australian Skills Guarantee (ASG) Procurement Connected Policy (PCP) within ICT and Construction as follows: </w:t>
            </w:r>
          </w:p>
          <w:p w14:paraId="72A97046" w14:textId="27AEA1A1" w:rsidR="004369DC" w:rsidRPr="007C77E4" w:rsidRDefault="004369DC" w:rsidP="00F72E8F">
            <w:pPr>
              <w:pStyle w:val="NoteToDraftersBullets-ASDEFCON"/>
            </w:pPr>
            <w:r w:rsidRPr="007C77E4">
              <w:t>Major construction projects (projects with a total contract value of $10 million (GST     Inclusive) or more;</w:t>
            </w:r>
          </w:p>
          <w:p w14:paraId="69451CEC" w14:textId="717B6531" w:rsidR="004369DC" w:rsidRPr="007C77E4" w:rsidRDefault="004369DC" w:rsidP="00F72E8F">
            <w:pPr>
              <w:pStyle w:val="NoteToDraftersBullets-ASDEFCON"/>
            </w:pPr>
            <w:r w:rsidRPr="007C77E4">
              <w:t>Direct Commonwealth procurements in the ICT sector, with a total contract value of $10 million (GST Inclusive) or more; and</w:t>
            </w:r>
          </w:p>
          <w:p w14:paraId="1B736E5E" w14:textId="25E6027C" w:rsidR="004369DC" w:rsidRPr="007C77E4" w:rsidRDefault="004369DC" w:rsidP="00F72E8F">
            <w:pPr>
              <w:pStyle w:val="NoteToDraftersBullets-ASDEFCON"/>
            </w:pPr>
            <w:r w:rsidRPr="007C77E4">
              <w:t>Flagship construction projects (projects with a total contract value of $100 million or more in the construction sector).</w:t>
            </w:r>
          </w:p>
          <w:p w14:paraId="365DBD74" w14:textId="77777777" w:rsidR="004369DC" w:rsidRPr="007C77E4" w:rsidRDefault="004369DC" w:rsidP="00EB498C">
            <w:pPr>
              <w:pStyle w:val="NoteToDrafters-ASDEFCON"/>
              <w:rPr>
                <w:color w:val="FFFFFF" w:themeColor="background1"/>
              </w:rPr>
            </w:pPr>
            <w:r w:rsidRPr="007C77E4">
              <w:rPr>
                <w:color w:val="FFFFFF" w:themeColor="background1"/>
              </w:rPr>
              <w:t xml:space="preserve">Information relating to the ASG PCP can be found at the Department of Employment and Workplace Relations (DEWR) website here: </w:t>
            </w:r>
          </w:p>
          <w:p w14:paraId="7BDB03F3" w14:textId="77777777" w:rsidR="00F45FEE" w:rsidRPr="007C77E4" w:rsidRDefault="006C0EDA" w:rsidP="00F45FEE">
            <w:pPr>
              <w:pStyle w:val="NoteToDraftersBullets-ASDEFCON"/>
              <w:rPr>
                <w:color w:val="FFFFFF" w:themeColor="background1"/>
              </w:rPr>
            </w:pPr>
            <w:hyperlink r:id="rId46" w:history="1">
              <w:r w:rsidR="00F45FEE" w:rsidRPr="007C77E4">
                <w:rPr>
                  <w:rStyle w:val="Hyperlink"/>
                </w:rPr>
                <w:t>https://www.dewr.gov.au/australian-skills-guarantee</w:t>
              </w:r>
            </w:hyperlink>
            <w:r w:rsidR="00F45FEE">
              <w:rPr>
                <w:color w:val="FFFFFF" w:themeColor="background1"/>
              </w:rPr>
              <w:t>.</w:t>
            </w:r>
          </w:p>
          <w:p w14:paraId="564F22AB" w14:textId="77777777" w:rsidR="004369DC" w:rsidRPr="007C77E4" w:rsidRDefault="004369DC" w:rsidP="00EB498C">
            <w:pPr>
              <w:pStyle w:val="NoteToDrafters-ASDEFCON"/>
              <w:jc w:val="left"/>
              <w:rPr>
                <w:color w:val="FFFFFF" w:themeColor="background1"/>
              </w:rPr>
            </w:pPr>
            <w:r w:rsidRPr="007C77E4">
              <w:rPr>
                <w:color w:val="FFFFFF" w:themeColor="background1"/>
              </w:rPr>
              <w:t xml:space="preserve">If a procurement is subject to the ASG </w:t>
            </w:r>
            <w:r>
              <w:rPr>
                <w:color w:val="FFFFFF" w:themeColor="background1"/>
              </w:rPr>
              <w:t xml:space="preserve">PCP </w:t>
            </w:r>
            <w:r w:rsidRPr="007C77E4">
              <w:rPr>
                <w:color w:val="FFFFFF" w:themeColor="background1"/>
              </w:rPr>
              <w:t>drafters must include the model clauses for Defence procurements subject to the requirements of the ASG.  These model clauses are based on the DEWR model clauses and have been developed for use with ASDEFCON-based contracts. They are contained in the ASDEFCON Clausebank which can be found here:</w:t>
            </w:r>
          </w:p>
          <w:p w14:paraId="34F1E3D9" w14:textId="4FD14D58" w:rsidR="004369DC" w:rsidRPr="00F45FEE" w:rsidRDefault="006C0EDA" w:rsidP="00F45FEE">
            <w:pPr>
              <w:pStyle w:val="NoteToDraftersBullets-ASDEFCON"/>
              <w:rPr>
                <w:rStyle w:val="Hyperlink"/>
              </w:rPr>
            </w:pPr>
            <w:hyperlink r:id="rId47" w:history="1">
              <w:r w:rsidR="00F6103F">
                <w:rPr>
                  <w:rStyle w:val="Hyperlink"/>
                </w:rPr>
                <w:t>http://ibss/PublishedWebsite/LatestFinal/%7B836F0CF2-84F0-43C2-8A34-6D34BD246B0D%7D/Item/%7BA300FED9-67ED-4F8C-9BD6-AEB7B1257A55%7D</w:t>
              </w:r>
            </w:hyperlink>
            <w:r w:rsidR="004369DC" w:rsidRPr="00F45FEE">
              <w:rPr>
                <w:rStyle w:val="Hyperlink"/>
              </w:rPr>
              <w:t>.</w:t>
            </w:r>
          </w:p>
          <w:p w14:paraId="3EBEBA9F" w14:textId="77777777" w:rsidR="004369DC" w:rsidRPr="007C77E4" w:rsidRDefault="004369DC" w:rsidP="00EB498C">
            <w:pPr>
              <w:pStyle w:val="NoteToDrafters-ASDEFCON"/>
              <w:jc w:val="left"/>
              <w:rPr>
                <w:color w:val="FFFFFF" w:themeColor="background1"/>
              </w:rPr>
            </w:pPr>
            <w:r w:rsidRPr="007C77E4">
              <w:rPr>
                <w:color w:val="FFFFFF" w:themeColor="background1"/>
              </w:rPr>
              <w:t xml:space="preserve">If you have any questions relating to the clauses please email the ASDEFCON and Contracting Initiatives team at: </w:t>
            </w:r>
          </w:p>
          <w:p w14:paraId="360A47D8" w14:textId="30DD94E2" w:rsidR="004369DC" w:rsidRPr="00F45FEE" w:rsidRDefault="006C0EDA" w:rsidP="00F45FEE">
            <w:pPr>
              <w:pStyle w:val="NoteToDraftersBullets-ASDEFCON"/>
              <w:rPr>
                <w:rStyle w:val="Hyperlink"/>
              </w:rPr>
            </w:pPr>
            <w:hyperlink r:id="rId48" w:history="1">
              <w:r w:rsidR="004369DC" w:rsidRPr="007C77E4">
                <w:rPr>
                  <w:rStyle w:val="Hyperlink"/>
                </w:rPr>
                <w:t>procurement.asdefcon@defence.gov.au</w:t>
              </w:r>
            </w:hyperlink>
            <w:r w:rsidR="004369DC" w:rsidRPr="00F45FEE">
              <w:rPr>
                <w:rStyle w:val="Hyperlink"/>
              </w:rPr>
              <w:t>.</w:t>
            </w:r>
          </w:p>
          <w:p w14:paraId="4372FA64" w14:textId="77777777" w:rsidR="004369DC" w:rsidRDefault="004369DC" w:rsidP="00EB498C">
            <w:pPr>
              <w:pStyle w:val="NoteToDrafters-ASDEFCON"/>
              <w:rPr>
                <w:color w:val="FFFFFF" w:themeColor="background1"/>
              </w:rPr>
            </w:pPr>
            <w:r w:rsidRPr="007C77E4">
              <w:rPr>
                <w:color w:val="FFFFFF" w:themeColor="background1"/>
              </w:rPr>
              <w:t>If you have any questions relating to the ASG PCP or policy related questions, please email the Commercial Policy team at</w:t>
            </w:r>
            <w:r>
              <w:rPr>
                <w:color w:val="FFFFFF" w:themeColor="background1"/>
              </w:rPr>
              <w:t>:</w:t>
            </w:r>
          </w:p>
          <w:p w14:paraId="2CFCAEC3" w14:textId="3FA5738D" w:rsidR="004369DC" w:rsidRPr="00F45FEE" w:rsidRDefault="006C0EDA" w:rsidP="00F45FEE">
            <w:pPr>
              <w:pStyle w:val="NoteToDraftersBullets-ASDEFCON"/>
              <w:rPr>
                <w:rStyle w:val="Hyperlink"/>
              </w:rPr>
            </w:pPr>
            <w:hyperlink r:id="rId49" w:history="1">
              <w:r w:rsidR="004369DC" w:rsidRPr="00F45FEE">
                <w:rPr>
                  <w:rStyle w:val="Hyperlink"/>
                </w:rPr>
                <w:t>procurement.policy@defence.gov.au</w:t>
              </w:r>
            </w:hyperlink>
            <w:r w:rsidR="004369DC" w:rsidRPr="00F45FEE">
              <w:rPr>
                <w:rStyle w:val="Hyperlink"/>
              </w:rPr>
              <w:t>.</w:t>
            </w:r>
          </w:p>
          <w:p w14:paraId="74C93FE9" w14:textId="77777777" w:rsidR="004369DC" w:rsidRDefault="004369DC" w:rsidP="00EB498C">
            <w:pPr>
              <w:pStyle w:val="NoteToDrafters-ASDEFCON"/>
              <w:rPr>
                <w:color w:val="FFFFFF" w:themeColor="background1"/>
              </w:rPr>
            </w:pPr>
            <w:r>
              <w:rPr>
                <w:color w:val="FFFFFF" w:themeColor="background1"/>
              </w:rPr>
              <w:t>O</w:t>
            </w:r>
            <w:r w:rsidRPr="007C77E4">
              <w:rPr>
                <w:color w:val="FFFFFF" w:themeColor="background1"/>
              </w:rPr>
              <w:t>r DEWR at</w:t>
            </w:r>
            <w:r>
              <w:rPr>
                <w:color w:val="FFFFFF" w:themeColor="background1"/>
              </w:rPr>
              <w:t>:</w:t>
            </w:r>
            <w:r w:rsidRPr="007C77E4">
              <w:rPr>
                <w:color w:val="FFFFFF" w:themeColor="background1"/>
              </w:rPr>
              <w:t xml:space="preserve"> </w:t>
            </w:r>
          </w:p>
          <w:p w14:paraId="67A5BC03" w14:textId="494EACB5" w:rsidR="004369DC" w:rsidRPr="007C77E4" w:rsidRDefault="006C0EDA" w:rsidP="00F45FEE">
            <w:pPr>
              <w:pStyle w:val="NoteToDraftersBullets-ASDEFCON"/>
              <w:rPr>
                <w:color w:val="FFFFFF" w:themeColor="background1"/>
              </w:rPr>
            </w:pPr>
            <w:hyperlink r:id="rId50" w:history="1">
              <w:r w:rsidR="004369DC" w:rsidRPr="007C77E4">
                <w:rPr>
                  <w:rStyle w:val="Hyperlink"/>
                </w:rPr>
                <w:t>ASG@dewr.gov.au</w:t>
              </w:r>
            </w:hyperlink>
            <w:r w:rsidR="004369DC" w:rsidRPr="00F45FEE">
              <w:rPr>
                <w:rStyle w:val="Hyperlink"/>
              </w:rPr>
              <w:t>.</w:t>
            </w:r>
          </w:p>
        </w:tc>
      </w:tr>
    </w:tbl>
    <w:p w14:paraId="4067345F" w14:textId="010DB8E0" w:rsidR="004369DC" w:rsidRPr="00C77B37" w:rsidRDefault="004369DC" w:rsidP="00F72E8F">
      <w:pPr>
        <w:pStyle w:val="ASDEFCONOptionSpace"/>
      </w:pPr>
    </w:p>
    <w:p w14:paraId="2FF888C3" w14:textId="55396771" w:rsidR="00C554BF" w:rsidRPr="00A3113C" w:rsidRDefault="00C554BF">
      <w:pPr>
        <w:pStyle w:val="COTCOCLV1-ASDEFCON"/>
      </w:pPr>
      <w:bookmarkStart w:id="4702" w:name="_Toc131155190"/>
      <w:bookmarkStart w:id="4703" w:name="_Toc137638081"/>
      <w:bookmarkStart w:id="4704" w:name="_Toc226018948"/>
      <w:bookmarkEnd w:id="4702"/>
      <w:bookmarkEnd w:id="4703"/>
      <w:r>
        <w:rPr>
          <w:lang w:eastAsia="zh-CN"/>
        </w:rPr>
        <w:t>DISPUTES AND TERMINATION</w:t>
      </w:r>
      <w:bookmarkEnd w:id="4684"/>
      <w:bookmarkEnd w:id="4685"/>
      <w:r w:rsidR="00DD239A">
        <w:t xml:space="preserve"> (CORE)</w:t>
      </w:r>
      <w:bookmarkEnd w:id="4704"/>
    </w:p>
    <w:p w14:paraId="6CA379ED" w14:textId="77777777" w:rsidR="00C554BF" w:rsidRPr="00A3113C" w:rsidRDefault="00C554BF">
      <w:pPr>
        <w:pStyle w:val="COTCOCLV2-ASDEFCON"/>
      </w:pPr>
      <w:bookmarkStart w:id="4705" w:name="_Ref454967593"/>
      <w:bookmarkStart w:id="4706" w:name="_Toc226018949"/>
      <w:bookmarkStart w:id="4707" w:name="_Ref335594381"/>
      <w:r w:rsidRPr="00A3113C">
        <w:t>Resolution of Disputes (Core)</w:t>
      </w:r>
      <w:bookmarkEnd w:id="4705"/>
      <w:bookmarkEnd w:id="4706"/>
    </w:p>
    <w:p w14:paraId="5689782D" w14:textId="5F7CD899" w:rsidR="00C554BF" w:rsidRPr="00A3113C" w:rsidRDefault="00C554BF" w:rsidP="00C554BF">
      <w:pPr>
        <w:pStyle w:val="COTCOCLV3-ASDEFCON"/>
      </w:pPr>
      <w:r w:rsidRPr="00A3113C">
        <w:t xml:space="preserve">A party shall not commence court proceedings relating to any Dispute except as permitted under this </w:t>
      </w:r>
      <w:r w:rsidRPr="00AD4DCA">
        <w:t xml:space="preserve">clause </w:t>
      </w:r>
      <w:r w:rsidRPr="00AD4DCA">
        <w:fldChar w:fldCharType="begin"/>
      </w:r>
      <w:r w:rsidRPr="00AD4DCA">
        <w:instrText xml:space="preserve"> REF _Ref454967593 \r \h  \* MERGEFORMAT </w:instrText>
      </w:r>
      <w:r w:rsidRPr="00AD4DCA">
        <w:fldChar w:fldCharType="separate"/>
      </w:r>
      <w:r w:rsidR="00902F31">
        <w:t>13.1</w:t>
      </w:r>
      <w:r w:rsidRPr="00AD4DCA">
        <w:fldChar w:fldCharType="end"/>
      </w:r>
      <w:r w:rsidRPr="00A3113C">
        <w:t>.</w:t>
      </w:r>
    </w:p>
    <w:p w14:paraId="72D43295" w14:textId="77777777" w:rsidR="00C554BF" w:rsidRPr="00A3113C" w:rsidRDefault="00C554BF" w:rsidP="00C554BF">
      <w:pPr>
        <w:pStyle w:val="COTCOCLV3-ASDEFCON"/>
      </w:pPr>
      <w:r w:rsidRPr="00A3113C">
        <w:t>The parties shall negotiate in good faith and use all reasonable efforts to resolve Disputes as quickly as practicable.</w:t>
      </w:r>
    </w:p>
    <w:p w14:paraId="51A56EF8" w14:textId="77777777" w:rsidR="00C554BF" w:rsidRPr="00A3113C" w:rsidRDefault="00C554BF" w:rsidP="00C554BF">
      <w:pPr>
        <w:pStyle w:val="COTCOCLV3-ASDEFCON"/>
      </w:pPr>
      <w:r w:rsidRPr="00A3113C">
        <w:lastRenderedPageBreak/>
        <w:t>If the parties are unable to resolve a Dispute, either party may give a notice (</w:t>
      </w:r>
      <w:r w:rsidRPr="00A562CD">
        <w:rPr>
          <w:b/>
        </w:rPr>
        <w:t>‘</w:t>
      </w:r>
      <w:r w:rsidRPr="00A3113C">
        <w:rPr>
          <w:b/>
        </w:rPr>
        <w:t>Dispute Notice’</w:t>
      </w:r>
      <w:r w:rsidRPr="00A3113C">
        <w:t xml:space="preserve">) to the other party setting out the nature of the Dispute and the Dispute shall then be </w:t>
      </w:r>
      <w:bookmarkStart w:id="4708" w:name="_Ref303600067"/>
      <w:r w:rsidRPr="00A3113C">
        <w:t>referred to the Management Representatives specified in the Details Schedule.</w:t>
      </w:r>
    </w:p>
    <w:p w14:paraId="529F0F36" w14:textId="77777777" w:rsidR="00C554BF" w:rsidRPr="00A3113C" w:rsidRDefault="00C554BF" w:rsidP="00C554BF">
      <w:pPr>
        <w:pStyle w:val="COTCOCLV3-ASDEFCON"/>
      </w:pPr>
      <w:bookmarkStart w:id="4709" w:name="_Ref303600192"/>
      <w:bookmarkEnd w:id="4708"/>
      <w:r w:rsidRPr="00A3113C">
        <w:t xml:space="preserve">If the Dispute is not resolved by the Management Representatives within </w:t>
      </w:r>
      <w:r>
        <w:t>30 days</w:t>
      </w:r>
      <w:r w:rsidRPr="00A3113C">
        <w:t xml:space="preserve"> of the Dispute Notice being issued, the Dispute shall be referred to the Senior Representatives specified in the Details Schedule.</w:t>
      </w:r>
      <w:bookmarkEnd w:id="4709"/>
      <w:r w:rsidRPr="00A3113C">
        <w:t xml:space="preserve"> </w:t>
      </w:r>
    </w:p>
    <w:p w14:paraId="3B1772C5" w14:textId="77777777" w:rsidR="00C554BF" w:rsidRPr="00A3113C" w:rsidRDefault="00C554BF" w:rsidP="00C554BF">
      <w:pPr>
        <w:pStyle w:val="COTCOCLV3-ASDEFCON"/>
        <w:rPr>
          <w:rFonts w:cs="Arial"/>
          <w:iCs/>
        </w:rPr>
      </w:pPr>
      <w:r w:rsidRPr="00A3113C">
        <w:t xml:space="preserve">If the Dispute is not resolved within </w:t>
      </w:r>
      <w:r>
        <w:t>30 days</w:t>
      </w:r>
      <w:r w:rsidRPr="00A3113C">
        <w:t xml:space="preserve"> of the Dispute being referred to the Senior Representatives </w:t>
      </w:r>
      <w:r w:rsidRPr="00A3113C">
        <w:rPr>
          <w:rFonts w:cs="Arial"/>
        </w:rPr>
        <w:t xml:space="preserve">and the parties have not been able to </w:t>
      </w:r>
      <w:r w:rsidRPr="00A3113C">
        <w:t>agree on an alternative dispute resolution process (including mediation, arbitration or expert determination) for resolving the Dispute, either party may commence legal proceedings in respect of the Dispute.</w:t>
      </w:r>
    </w:p>
    <w:p w14:paraId="0D9AB57A" w14:textId="77777777" w:rsidR="00C554BF" w:rsidRPr="00A3113C" w:rsidRDefault="00C554BF" w:rsidP="00C554BF">
      <w:pPr>
        <w:pStyle w:val="COTCOCLV3-ASDEFCON"/>
      </w:pPr>
      <w:r w:rsidRPr="00A3113C">
        <w:t>The parties shall</w:t>
      </w:r>
      <w:r>
        <w:t>,</w:t>
      </w:r>
      <w:r w:rsidRPr="00A3113C">
        <w:t xml:space="preserve"> </w:t>
      </w:r>
      <w:r>
        <w:t xml:space="preserve">despite any Dispute occurring, </w:t>
      </w:r>
      <w:r w:rsidRPr="00A3113C">
        <w:t xml:space="preserve">continue to perform </w:t>
      </w:r>
      <w:r>
        <w:t xml:space="preserve">their respective obligations </w:t>
      </w:r>
      <w:r w:rsidRPr="00A3113C">
        <w:t>under the Contract.</w:t>
      </w:r>
    </w:p>
    <w:p w14:paraId="0330CEDC" w14:textId="12A5699A" w:rsidR="00C554BF" w:rsidRDefault="00C554BF" w:rsidP="00C554BF">
      <w:pPr>
        <w:pStyle w:val="COTCOCLV3-ASDEFCON"/>
      </w:pPr>
      <w:r w:rsidRPr="00A3113C">
        <w:t>Nothing in this clause</w:t>
      </w:r>
      <w:r>
        <w:t xml:space="preserve"> </w:t>
      </w:r>
      <w:r w:rsidRPr="00AD4DCA">
        <w:fldChar w:fldCharType="begin"/>
      </w:r>
      <w:r w:rsidRPr="00AD4DCA">
        <w:instrText xml:space="preserve"> REF _Ref454967593 \r \h  \* MERGEFORMAT </w:instrText>
      </w:r>
      <w:r w:rsidRPr="00AD4DCA">
        <w:fldChar w:fldCharType="separate"/>
      </w:r>
      <w:r w:rsidR="00902F31">
        <w:t>13.1</w:t>
      </w:r>
      <w:r w:rsidRPr="00AD4DCA">
        <w:fldChar w:fldCharType="end"/>
      </w:r>
      <w:r w:rsidRPr="00AB2F15">
        <w:t xml:space="preserve"> </w:t>
      </w:r>
      <w:r w:rsidRPr="00A3113C">
        <w:t>prevents any party from seeking urgent interlocutory relief in relation to a Dispute.</w:t>
      </w:r>
    </w:p>
    <w:p w14:paraId="027C709E" w14:textId="77777777" w:rsidR="00C554BF" w:rsidRPr="00A3113C" w:rsidRDefault="00C554BF">
      <w:pPr>
        <w:pStyle w:val="COTCOCLV2-ASDEFCON"/>
      </w:pPr>
      <w:bookmarkStart w:id="4710" w:name="_Ref300064017"/>
      <w:bookmarkStart w:id="4711" w:name="_Ref300581928"/>
      <w:bookmarkStart w:id="4712" w:name="_Toc300913909"/>
      <w:bookmarkStart w:id="4713" w:name="_Ref335594063"/>
      <w:bookmarkStart w:id="4714" w:name="_Toc226018950"/>
      <w:r w:rsidRPr="00A3113C">
        <w:t xml:space="preserve">Termination for </w:t>
      </w:r>
      <w:r>
        <w:t xml:space="preserve">Contractor </w:t>
      </w:r>
      <w:r w:rsidRPr="00A3113C">
        <w:t>Default</w:t>
      </w:r>
      <w:bookmarkEnd w:id="4710"/>
      <w:r w:rsidRPr="00A3113C">
        <w:t xml:space="preserve"> (Core)</w:t>
      </w:r>
      <w:bookmarkEnd w:id="4711"/>
      <w:bookmarkEnd w:id="4712"/>
      <w:bookmarkEnd w:id="4713"/>
      <w:bookmarkEnd w:id="4714"/>
    </w:p>
    <w:p w14:paraId="7AF914B2" w14:textId="77777777" w:rsidR="00C554BF" w:rsidRPr="00A3113C" w:rsidRDefault="00C554BF" w:rsidP="00C554BF">
      <w:pPr>
        <w:pStyle w:val="COTCOCLV3-ASDEFCON"/>
      </w:pPr>
      <w:bookmarkStart w:id="4715" w:name="_Ref14876123"/>
      <w:r w:rsidRPr="00A3113C">
        <w:t>The Commonwealth may</w:t>
      </w:r>
      <w:r>
        <w:t xml:space="preserve"> </w:t>
      </w:r>
      <w:r w:rsidRPr="00A3113C">
        <w:t>terminate the Contract</w:t>
      </w:r>
      <w:r>
        <w:t xml:space="preserve"> by notice to the Contractor</w:t>
      </w:r>
      <w:r w:rsidRPr="00A3113C">
        <w:t xml:space="preserve"> if</w:t>
      </w:r>
      <w:r>
        <w:t xml:space="preserve"> any of the following occurs</w:t>
      </w:r>
      <w:r w:rsidRPr="00A3113C">
        <w:t>:</w:t>
      </w:r>
      <w:bookmarkEnd w:id="4715"/>
    </w:p>
    <w:p w14:paraId="409BE373" w14:textId="5E670FC9" w:rsidR="00C554BF" w:rsidRDefault="00C554BF" w:rsidP="00C554BF">
      <w:pPr>
        <w:pStyle w:val="COTCOCLV4-ASDEFCON"/>
      </w:pPr>
      <w:bookmarkStart w:id="4716" w:name="_Ref517695802"/>
      <w:r w:rsidRPr="00A3113C">
        <w:t xml:space="preserve">an Insolvency Event occurs in relation to </w:t>
      </w:r>
      <w:r w:rsidRPr="00A3113C">
        <w:rPr>
          <w:szCs w:val="20"/>
        </w:rPr>
        <w:t>the Contractor</w:t>
      </w:r>
      <w:r>
        <w:rPr>
          <w:szCs w:val="20"/>
        </w:rPr>
        <w:t xml:space="preserve">, except to the extent the exercise of a right under this clause </w:t>
      </w:r>
      <w:r w:rsidRPr="00F53091">
        <w:rPr>
          <w:szCs w:val="20"/>
        </w:rPr>
        <w:fldChar w:fldCharType="begin"/>
      </w:r>
      <w:r w:rsidRPr="00F53091">
        <w:rPr>
          <w:szCs w:val="20"/>
        </w:rPr>
        <w:instrText xml:space="preserve"> REF _Ref517695802 \w \h  \* MERGEFORMAT </w:instrText>
      </w:r>
      <w:r w:rsidRPr="00F53091">
        <w:rPr>
          <w:szCs w:val="20"/>
        </w:rPr>
      </w:r>
      <w:r w:rsidRPr="00F53091">
        <w:rPr>
          <w:szCs w:val="20"/>
        </w:rPr>
        <w:fldChar w:fldCharType="separate"/>
      </w:r>
      <w:r w:rsidR="00902F31">
        <w:rPr>
          <w:szCs w:val="20"/>
        </w:rPr>
        <w:t>13.2.1a</w:t>
      </w:r>
      <w:r w:rsidRPr="00F53091">
        <w:rPr>
          <w:szCs w:val="20"/>
        </w:rPr>
        <w:fldChar w:fldCharType="end"/>
      </w:r>
      <w:r>
        <w:rPr>
          <w:szCs w:val="20"/>
        </w:rPr>
        <w:t xml:space="preserve"> is prevented by law</w:t>
      </w:r>
      <w:r w:rsidRPr="00A3113C">
        <w:t>;</w:t>
      </w:r>
      <w:bookmarkEnd w:id="4716"/>
    </w:p>
    <w:p w14:paraId="37718F9D" w14:textId="44747C1B" w:rsidR="00C554BF" w:rsidRPr="00A3113C" w:rsidRDefault="00C554BF" w:rsidP="00C554BF">
      <w:pPr>
        <w:pStyle w:val="COTCOCLV4-ASDEFCON"/>
      </w:pPr>
      <w:bookmarkStart w:id="4717" w:name="_Ref522090056"/>
      <w:r w:rsidRPr="00076BE6">
        <w:t xml:space="preserve">an Insolvency Event occurs in relation to the Guarantor and the Commonwealth does not receive a replacement Deed of Guarantee and </w:t>
      </w:r>
      <w:r>
        <w:t>I</w:t>
      </w:r>
      <w:r w:rsidRPr="00076BE6">
        <w:t>ndemnity from another guarantor acceptable to the Commonwealth within 10 Working Days (or another period agreed in writing by the Commonwealth)</w:t>
      </w:r>
      <w:r>
        <w:t>,</w:t>
      </w:r>
      <w:r w:rsidRPr="00700AC2">
        <w:t xml:space="preserve"> </w:t>
      </w:r>
      <w:r w:rsidRPr="000D6BC0">
        <w:t>except to the extent the exercise of a right under this clause</w:t>
      </w:r>
      <w:r>
        <w:t xml:space="preserve"> </w:t>
      </w:r>
      <w:r>
        <w:fldChar w:fldCharType="begin"/>
      </w:r>
      <w:r>
        <w:instrText xml:space="preserve"> REF _Ref14876123 \r \h </w:instrText>
      </w:r>
      <w:r>
        <w:fldChar w:fldCharType="separate"/>
      </w:r>
      <w:r w:rsidR="00902F31">
        <w:t>13.2.1</w:t>
      </w:r>
      <w:r>
        <w:fldChar w:fldCharType="end"/>
      </w:r>
      <w:r>
        <w:t xml:space="preserve"> </w:t>
      </w:r>
      <w:r w:rsidRPr="000D6BC0">
        <w:t>is prevented by law</w:t>
      </w:r>
      <w:r w:rsidRPr="00076BE6">
        <w:t>;</w:t>
      </w:r>
      <w:bookmarkEnd w:id="4717"/>
      <w:r w:rsidRPr="00076BE6">
        <w:t xml:space="preserve"> </w:t>
      </w:r>
    </w:p>
    <w:p w14:paraId="1A9F55E6" w14:textId="77777777" w:rsidR="00C554BF" w:rsidRPr="00A3113C" w:rsidRDefault="00C554BF" w:rsidP="00C554BF">
      <w:pPr>
        <w:pStyle w:val="COTCOCLV4-ASDEFCON"/>
      </w:pPr>
      <w:r w:rsidRPr="00A3113C">
        <w:t xml:space="preserve">the Contractor </w:t>
      </w:r>
      <w:r>
        <w:t xml:space="preserve">has </w:t>
      </w:r>
      <w:r w:rsidRPr="00A3113C">
        <w:t>fail</w:t>
      </w:r>
      <w:r>
        <w:t>ed</w:t>
      </w:r>
      <w:r w:rsidRPr="00A3113C">
        <w:t xml:space="preserve"> to remedy a Default specified in a Default Notice </w:t>
      </w:r>
      <w:r>
        <w:t>within the period specified in the Default Notice or otherwise in accordance with an Approved Remediation Plan</w:t>
      </w:r>
      <w:r w:rsidRPr="00A3113C">
        <w:t>;</w:t>
      </w:r>
    </w:p>
    <w:p w14:paraId="6DAF268D" w14:textId="48319345" w:rsidR="00C554BF" w:rsidRPr="00A3113C" w:rsidRDefault="00C554BF" w:rsidP="00C554BF">
      <w:pPr>
        <w:pStyle w:val="COTCOCLV4-ASDEFCON"/>
      </w:pPr>
      <w:r w:rsidRPr="00A3113C">
        <w:t xml:space="preserve">the Contractor commits a </w:t>
      </w:r>
      <w:r>
        <w:t>Default</w:t>
      </w:r>
      <w:r w:rsidRPr="00A3113C">
        <w:t xml:space="preserve"> that, in the </w:t>
      </w:r>
      <w:r>
        <w:t xml:space="preserve">Commonwealth’s </w:t>
      </w:r>
      <w:r w:rsidRPr="00A3113C">
        <w:t>opinion</w:t>
      </w:r>
      <w:r>
        <w:t>,</w:t>
      </w:r>
      <w:r w:rsidRPr="00A3113C">
        <w:t xml:space="preserve"> </w:t>
      </w:r>
      <w:r>
        <w:t xml:space="preserve">is not </w:t>
      </w:r>
      <w:r w:rsidRPr="00A3113C">
        <w:t>capable of being remedied;</w:t>
      </w:r>
    </w:p>
    <w:p w14:paraId="7366F2CB" w14:textId="77777777" w:rsidR="00C554BF" w:rsidRPr="00A3113C" w:rsidRDefault="00C554BF" w:rsidP="00C554BF">
      <w:pPr>
        <w:pStyle w:val="COTCOCLV4-ASDEFCON"/>
      </w:pPr>
      <w:bookmarkStart w:id="4718" w:name="_Ref96068509"/>
      <w:r w:rsidRPr="00A3113C">
        <w:t>the Contractor commits a Default, or series of Defaults which, in the opinion of the Commonwealth has or will have a material adverse effect on the provision of the Services;</w:t>
      </w:r>
      <w:bookmarkEnd w:id="4718"/>
      <w:r w:rsidRPr="00A3113C">
        <w:t xml:space="preserve"> </w:t>
      </w:r>
    </w:p>
    <w:p w14:paraId="4F7D5473" w14:textId="357BFCA6" w:rsidR="00C554BF" w:rsidRPr="00A3113C" w:rsidRDefault="00C554BF" w:rsidP="00C554BF">
      <w:pPr>
        <w:pStyle w:val="COTCOCLV4-ASDEFCON"/>
      </w:pPr>
      <w:r w:rsidRPr="00A3113C">
        <w:t>the Contractor would have, except for the operation of any</w:t>
      </w:r>
      <w:r w:rsidRPr="00A3113C">
        <w:rPr>
          <w:lang w:eastAsia="zh-CN"/>
        </w:rPr>
        <w:t xml:space="preserve"> limitation of liability under clause </w:t>
      </w:r>
      <w:r w:rsidRPr="00F53091">
        <w:rPr>
          <w:lang w:eastAsia="zh-CN"/>
        </w:rPr>
        <w:fldChar w:fldCharType="begin"/>
      </w:r>
      <w:r w:rsidRPr="00F53091">
        <w:rPr>
          <w:lang w:eastAsia="zh-CN"/>
        </w:rPr>
        <w:instrText xml:space="preserve"> REF _Ref323029615 \r \h  \* MERGEFORMAT </w:instrText>
      </w:r>
      <w:r w:rsidRPr="00F53091">
        <w:rPr>
          <w:lang w:eastAsia="zh-CN"/>
        </w:rPr>
      </w:r>
      <w:r w:rsidRPr="00F53091">
        <w:rPr>
          <w:lang w:eastAsia="zh-CN"/>
        </w:rPr>
        <w:fldChar w:fldCharType="separate"/>
      </w:r>
      <w:r w:rsidR="00902F31">
        <w:rPr>
          <w:lang w:eastAsia="zh-CN"/>
        </w:rPr>
        <w:t>10.6.1</w:t>
      </w:r>
      <w:r w:rsidRPr="00F53091">
        <w:rPr>
          <w:lang w:eastAsia="zh-CN"/>
        </w:rPr>
        <w:fldChar w:fldCharType="end"/>
      </w:r>
      <w:r w:rsidRPr="00A3113C">
        <w:rPr>
          <w:lang w:eastAsia="zh-CN"/>
        </w:rPr>
        <w:t xml:space="preserve">, been liable to the Commonwealth for Loss in aggregate for an amount greater than the Limitation Amount; </w:t>
      </w:r>
    </w:p>
    <w:p w14:paraId="098109BA" w14:textId="68D107BD" w:rsidR="00C554BF" w:rsidRPr="00A3113C" w:rsidRDefault="00C554BF" w:rsidP="00C554BF">
      <w:pPr>
        <w:pStyle w:val="COTCOCLV4-ASDEFCON"/>
        <w:rPr>
          <w:lang w:eastAsia="zh-CN"/>
        </w:rPr>
      </w:pPr>
      <w:r w:rsidRPr="00A3113C">
        <w:t xml:space="preserve">the Contractor fails to provide or maintain a financial security or deed in accordance with </w:t>
      </w:r>
      <w:r w:rsidRPr="00F53091">
        <w:t>clause</w:t>
      </w:r>
      <w:r w:rsidR="00E42851">
        <w:t>s</w:t>
      </w:r>
      <w:r w:rsidRPr="00F53091">
        <w:t xml:space="preserve"> </w:t>
      </w:r>
      <w:r w:rsidRPr="00F53091">
        <w:fldChar w:fldCharType="begin"/>
      </w:r>
      <w:r w:rsidRPr="00F53091">
        <w:instrText xml:space="preserve"> REF _Ref325721462 \w \h  \* MERGEFORMAT </w:instrText>
      </w:r>
      <w:r w:rsidRPr="00F53091">
        <w:fldChar w:fldCharType="separate"/>
      </w:r>
      <w:r w:rsidR="00902F31">
        <w:t>7.5</w:t>
      </w:r>
      <w:r w:rsidRPr="00F53091">
        <w:fldChar w:fldCharType="end"/>
      </w:r>
      <w:r w:rsidRPr="00F53091">
        <w:t xml:space="preserve"> to </w:t>
      </w:r>
      <w:r w:rsidRPr="00F53091">
        <w:fldChar w:fldCharType="begin"/>
      </w:r>
      <w:r w:rsidRPr="00F53091">
        <w:instrText xml:space="preserve"> REF _Ref13233294 \w \h  \* MERGEFORMAT </w:instrText>
      </w:r>
      <w:r w:rsidRPr="00F53091">
        <w:fldChar w:fldCharType="separate"/>
      </w:r>
      <w:r w:rsidR="00902F31">
        <w:t>7.8</w:t>
      </w:r>
      <w:r w:rsidRPr="00F53091">
        <w:fldChar w:fldCharType="end"/>
      </w:r>
      <w:r w:rsidRPr="00A3113C">
        <w:t>;</w:t>
      </w:r>
    </w:p>
    <w:p w14:paraId="365EE72F" w14:textId="71C6030B" w:rsidR="00C554BF" w:rsidRPr="00A3113C" w:rsidRDefault="00C554BF" w:rsidP="00C554BF">
      <w:pPr>
        <w:pStyle w:val="COTCOCLV4-ASDEFCON"/>
        <w:rPr>
          <w:lang w:eastAsia="zh-CN"/>
        </w:rPr>
      </w:pPr>
      <w:r w:rsidRPr="00A3113C">
        <w:rPr>
          <w:lang w:eastAsia="zh-CN"/>
        </w:rPr>
        <w:t xml:space="preserve">the Contractor fails to grant, or ensure the grant of, any licence required under clause </w:t>
      </w:r>
      <w:r w:rsidRPr="00F53091">
        <w:rPr>
          <w:lang w:eastAsia="zh-CN"/>
        </w:rPr>
        <w:fldChar w:fldCharType="begin"/>
      </w:r>
      <w:r w:rsidRPr="00F53091">
        <w:rPr>
          <w:lang w:eastAsia="zh-CN"/>
        </w:rPr>
        <w:instrText xml:space="preserve"> REF _Ref1049074 \w \h  \* MERGEFORMAT </w:instrText>
      </w:r>
      <w:r w:rsidRPr="00F53091">
        <w:rPr>
          <w:lang w:eastAsia="zh-CN"/>
        </w:rPr>
      </w:r>
      <w:r w:rsidRPr="00F53091">
        <w:rPr>
          <w:lang w:eastAsia="zh-CN"/>
        </w:rPr>
        <w:fldChar w:fldCharType="separate"/>
      </w:r>
      <w:r w:rsidR="00902F31">
        <w:rPr>
          <w:lang w:eastAsia="zh-CN"/>
        </w:rPr>
        <w:t>5.2</w:t>
      </w:r>
      <w:r w:rsidRPr="00F53091">
        <w:rPr>
          <w:lang w:eastAsia="zh-CN"/>
        </w:rPr>
        <w:fldChar w:fldCharType="end"/>
      </w:r>
      <w:r w:rsidRPr="00A3113C">
        <w:rPr>
          <w:lang w:eastAsia="zh-CN"/>
        </w:rPr>
        <w:t xml:space="preserve">; </w:t>
      </w:r>
    </w:p>
    <w:p w14:paraId="71D7BBE8" w14:textId="5A16C92D" w:rsidR="00C554BF" w:rsidRPr="00A3113C" w:rsidRDefault="00C554BF" w:rsidP="00C554BF">
      <w:pPr>
        <w:pStyle w:val="COTCOCLV4-ASDEFCON"/>
      </w:pPr>
      <w:r w:rsidRPr="00A3113C">
        <w:t xml:space="preserve">the Contractor </w:t>
      </w:r>
      <w:r w:rsidRPr="00A3113C">
        <w:rPr>
          <w:lang w:eastAsia="zh-CN"/>
        </w:rPr>
        <w:t xml:space="preserve">breaches any of its obligations under clause </w:t>
      </w:r>
      <w:r w:rsidRPr="005E57CC">
        <w:rPr>
          <w:lang w:eastAsia="zh-CN"/>
        </w:rPr>
        <w:fldChar w:fldCharType="begin"/>
      </w:r>
      <w:r w:rsidRPr="005E57CC">
        <w:rPr>
          <w:lang w:eastAsia="zh-CN"/>
        </w:rPr>
        <w:instrText xml:space="preserve"> REF _Ref450824197 \r \h  \* MERGEFORMAT </w:instrText>
      </w:r>
      <w:r w:rsidRPr="005E57CC">
        <w:rPr>
          <w:lang w:eastAsia="zh-CN"/>
        </w:rPr>
      </w:r>
      <w:r w:rsidRPr="005E57CC">
        <w:rPr>
          <w:lang w:eastAsia="zh-CN"/>
        </w:rPr>
        <w:fldChar w:fldCharType="separate"/>
      </w:r>
      <w:r w:rsidR="00902F31">
        <w:rPr>
          <w:lang w:eastAsia="zh-CN"/>
        </w:rPr>
        <w:t>12.4</w:t>
      </w:r>
      <w:r w:rsidRPr="005E57CC">
        <w:rPr>
          <w:lang w:eastAsia="zh-CN"/>
        </w:rPr>
        <w:fldChar w:fldCharType="end"/>
      </w:r>
      <w:r w:rsidRPr="00A3113C">
        <w:t xml:space="preserve">; </w:t>
      </w:r>
    </w:p>
    <w:p w14:paraId="7C509835" w14:textId="77777777" w:rsidR="00C554BF" w:rsidRPr="00A3113C" w:rsidRDefault="00C554BF" w:rsidP="00C554BF">
      <w:pPr>
        <w:pStyle w:val="COTCOCLV4-ASDEFCON"/>
      </w:pPr>
      <w:r w:rsidRPr="00A3113C">
        <w:t>a Change of Control occurs in relation to the Contractor without the prior written consent of the Commonwealth Representative; or</w:t>
      </w:r>
    </w:p>
    <w:p w14:paraId="3AEC1CDE" w14:textId="77777777" w:rsidR="00C554BF" w:rsidRPr="00A3113C" w:rsidRDefault="00C554BF" w:rsidP="00C554BF">
      <w:pPr>
        <w:pStyle w:val="COTCOCLV4-ASDEFCON"/>
      </w:pPr>
      <w:bookmarkStart w:id="4719" w:name="_Ref140482543"/>
      <w:bookmarkStart w:id="4720" w:name="_Ref322624034"/>
      <w:r w:rsidRPr="00A3113C">
        <w:t>another clause of the Contract provides that the Commonwealth may terminate the Contract under this clause.</w:t>
      </w:r>
      <w:bookmarkEnd w:id="4719"/>
    </w:p>
    <w:p w14:paraId="0F1C54FB" w14:textId="5EE5ADCA" w:rsidR="00C554BF" w:rsidRDefault="00C554BF" w:rsidP="00C554BF">
      <w:pPr>
        <w:pStyle w:val="COTCOCLV3-ASDEFCON"/>
      </w:pPr>
      <w:bookmarkStart w:id="4721" w:name="_Ref14875893"/>
      <w:bookmarkStart w:id="4722" w:name="_Ref300068625"/>
      <w:bookmarkEnd w:id="4720"/>
      <w:r w:rsidRPr="004A5CE7">
        <w:t>To avoid doubt, the Commonwealth is not required to provide prior notice of an exercise o</w:t>
      </w:r>
      <w:r>
        <w:t xml:space="preserve">f its rights under clause </w:t>
      </w:r>
      <w:r>
        <w:fldChar w:fldCharType="begin"/>
      </w:r>
      <w:r>
        <w:instrText xml:space="preserve"> REF _Ref14875893 \r \h </w:instrText>
      </w:r>
      <w:r>
        <w:fldChar w:fldCharType="separate"/>
      </w:r>
      <w:r w:rsidR="00902F31">
        <w:t>13.2.2</w:t>
      </w:r>
      <w:r>
        <w:fldChar w:fldCharType="end"/>
      </w:r>
      <w:r w:rsidRPr="004A5CE7">
        <w:t>.</w:t>
      </w:r>
      <w:bookmarkStart w:id="4723" w:name="_Toc2236573"/>
      <w:bookmarkStart w:id="4724" w:name="_Toc435444395"/>
      <w:bookmarkStart w:id="4725" w:name="_Toc435539231"/>
      <w:bookmarkStart w:id="4726" w:name="_Toc526331579"/>
      <w:bookmarkStart w:id="4727" w:name="_Toc527985596"/>
      <w:bookmarkEnd w:id="4721"/>
      <w:bookmarkEnd w:id="4723"/>
      <w:bookmarkEnd w:id="4724"/>
      <w:bookmarkEnd w:id="4725"/>
      <w:bookmarkEnd w:id="4726"/>
      <w:bookmarkEnd w:id="4727"/>
    </w:p>
    <w:p w14:paraId="4CF4DCFA" w14:textId="77777777" w:rsidR="00C554BF" w:rsidRPr="00A3113C" w:rsidRDefault="00C554BF">
      <w:pPr>
        <w:pStyle w:val="COTCOCLV2-ASDEFCON"/>
      </w:pPr>
      <w:bookmarkStart w:id="4728" w:name="_Toc32556777"/>
      <w:bookmarkStart w:id="4729" w:name="_Toc35326597"/>
      <w:bookmarkStart w:id="4730" w:name="_Ref49956604"/>
      <w:bookmarkStart w:id="4731" w:name="_Toc226018951"/>
      <w:bookmarkEnd w:id="4722"/>
      <w:bookmarkEnd w:id="4728"/>
      <w:bookmarkEnd w:id="4729"/>
      <w:r w:rsidRPr="00A3113C">
        <w:t>Default Notices (Core)</w:t>
      </w:r>
      <w:bookmarkEnd w:id="4707"/>
      <w:bookmarkEnd w:id="4730"/>
      <w:bookmarkEnd w:id="4731"/>
    </w:p>
    <w:p w14:paraId="68CE3AB6" w14:textId="77777777" w:rsidR="00C554BF" w:rsidRPr="00DF2906" w:rsidRDefault="00C554BF" w:rsidP="00C554BF">
      <w:pPr>
        <w:pStyle w:val="COTCOCLV3-ASDEFCON"/>
        <w:rPr>
          <w:rFonts w:cs="Arial"/>
        </w:rPr>
      </w:pPr>
      <w:bookmarkStart w:id="4732" w:name="_Ref246064184"/>
      <w:r w:rsidRPr="00DF2906">
        <w:rPr>
          <w:rFonts w:cs="Arial"/>
        </w:rPr>
        <w:t xml:space="preserve">If the Commonwealth considers that </w:t>
      </w:r>
      <w:bookmarkEnd w:id="4732"/>
      <w:r w:rsidRPr="00DF2906">
        <w:rPr>
          <w:rFonts w:cs="Arial"/>
        </w:rPr>
        <w:t>a Contractor Default has been committed, the Commonwealth may give the Contractor a notice (‘</w:t>
      </w:r>
      <w:r w:rsidRPr="00DF2906">
        <w:rPr>
          <w:rFonts w:cs="Arial"/>
          <w:b/>
        </w:rPr>
        <w:t>Default Notice</w:t>
      </w:r>
      <w:r w:rsidRPr="00DF2906">
        <w:rPr>
          <w:rFonts w:cs="Arial"/>
        </w:rPr>
        <w:t xml:space="preserve">’) specifying the Default and requiring the Contractor to remedy the Default within a reasonable period, if the Default is capable of being remedied. </w:t>
      </w:r>
    </w:p>
    <w:p w14:paraId="4AAF346E" w14:textId="77777777" w:rsidR="00C554BF" w:rsidRPr="00DF2906" w:rsidRDefault="00C554BF" w:rsidP="00C554BF">
      <w:pPr>
        <w:pStyle w:val="COTCOCLV3-ASDEFCON"/>
        <w:rPr>
          <w:rFonts w:cs="Arial"/>
        </w:rPr>
      </w:pPr>
      <w:r w:rsidRPr="00DF2906">
        <w:rPr>
          <w:rFonts w:cs="Arial"/>
        </w:rPr>
        <w:t xml:space="preserve">If the Commonwealth gives the Contractor a Default Notice, the Contractor shall: </w:t>
      </w:r>
    </w:p>
    <w:p w14:paraId="3E7B3169" w14:textId="77777777" w:rsidR="00C554BF" w:rsidRPr="00DF2906" w:rsidRDefault="00C554BF" w:rsidP="00C554BF">
      <w:pPr>
        <w:pStyle w:val="COTCOCLV4-ASDEFCON"/>
        <w:rPr>
          <w:rFonts w:cs="Arial"/>
        </w:rPr>
      </w:pPr>
      <w:r w:rsidRPr="00DF2906">
        <w:rPr>
          <w:rFonts w:cs="Arial"/>
        </w:rPr>
        <w:lastRenderedPageBreak/>
        <w:t xml:space="preserve">remedy the Default within the period specified in the Default Notice; </w:t>
      </w:r>
    </w:p>
    <w:p w14:paraId="17234DA2" w14:textId="77777777" w:rsidR="00C554BF" w:rsidRPr="00141251" w:rsidRDefault="00C554BF" w:rsidP="00C554BF">
      <w:pPr>
        <w:pStyle w:val="COTCOCLV4-ASDEFCON"/>
      </w:pPr>
      <w:bookmarkStart w:id="4733" w:name="_Ref397353387"/>
      <w:r w:rsidRPr="00211BA1">
        <w:rPr>
          <w:rFonts w:cs="Arial"/>
        </w:rPr>
        <w:t>comply with any directions given to the Contractor by the Commonwealth in relation to the Default; and</w:t>
      </w:r>
    </w:p>
    <w:p w14:paraId="4065F414" w14:textId="77777777" w:rsidR="00C554BF" w:rsidRPr="00141251" w:rsidRDefault="00C554BF" w:rsidP="00C554BF">
      <w:pPr>
        <w:pStyle w:val="COTCOCLV4-ASDEFCON"/>
      </w:pPr>
      <w:r w:rsidRPr="00211BA1">
        <w:rPr>
          <w:rFonts w:cs="Arial"/>
        </w:rPr>
        <w:t>mitigate all loss, costs (including the costs of its compliance with any directions) and expenses in connection with the Default, including those arising from affected Subcontracts.</w:t>
      </w:r>
      <w:bookmarkEnd w:id="4733"/>
    </w:p>
    <w:p w14:paraId="22516DE5" w14:textId="77777777" w:rsidR="00C554BF" w:rsidRPr="00A3113C" w:rsidRDefault="00C554BF">
      <w:pPr>
        <w:pStyle w:val="COTCOCLV2-ASDEFCON"/>
      </w:pPr>
      <w:bookmarkStart w:id="4734" w:name="_Toc14686107"/>
      <w:bookmarkStart w:id="4735" w:name="_Toc14689949"/>
      <w:bookmarkStart w:id="4736" w:name="_Toc32556779"/>
      <w:bookmarkStart w:id="4737" w:name="_Toc35326599"/>
      <w:bookmarkStart w:id="4738" w:name="_Toc14686108"/>
      <w:bookmarkStart w:id="4739" w:name="_Toc14689950"/>
      <w:bookmarkStart w:id="4740" w:name="_Toc32556780"/>
      <w:bookmarkStart w:id="4741" w:name="_Toc35326600"/>
      <w:bookmarkStart w:id="4742" w:name="_Toc14686109"/>
      <w:bookmarkStart w:id="4743" w:name="_Toc14689951"/>
      <w:bookmarkStart w:id="4744" w:name="_Toc32556781"/>
      <w:bookmarkStart w:id="4745" w:name="_Toc35326601"/>
      <w:bookmarkStart w:id="4746" w:name="_Toc14686110"/>
      <w:bookmarkStart w:id="4747" w:name="_Toc14689952"/>
      <w:bookmarkStart w:id="4748" w:name="_Toc32556782"/>
      <w:bookmarkStart w:id="4749" w:name="_Toc35326602"/>
      <w:bookmarkStart w:id="4750" w:name="_Toc14686111"/>
      <w:bookmarkStart w:id="4751" w:name="_Toc14689953"/>
      <w:bookmarkStart w:id="4752" w:name="_Toc32556783"/>
      <w:bookmarkStart w:id="4753" w:name="_Toc35326603"/>
      <w:bookmarkStart w:id="4754" w:name="_Toc14686112"/>
      <w:bookmarkStart w:id="4755" w:name="_Toc14689954"/>
      <w:bookmarkStart w:id="4756" w:name="_Toc32556784"/>
      <w:bookmarkStart w:id="4757" w:name="_Toc35326604"/>
      <w:bookmarkStart w:id="4758" w:name="_Toc14686113"/>
      <w:bookmarkStart w:id="4759" w:name="_Toc14689955"/>
      <w:bookmarkStart w:id="4760" w:name="_Toc32556785"/>
      <w:bookmarkStart w:id="4761" w:name="_Toc35326605"/>
      <w:bookmarkStart w:id="4762" w:name="_Toc14686114"/>
      <w:bookmarkStart w:id="4763" w:name="_Toc14689956"/>
      <w:bookmarkStart w:id="4764" w:name="_Toc32556786"/>
      <w:bookmarkStart w:id="4765" w:name="_Toc35326606"/>
      <w:bookmarkStart w:id="4766" w:name="_Toc14686115"/>
      <w:bookmarkStart w:id="4767" w:name="_Toc14689957"/>
      <w:bookmarkStart w:id="4768" w:name="_Toc32556787"/>
      <w:bookmarkStart w:id="4769" w:name="_Toc35326607"/>
      <w:bookmarkStart w:id="4770" w:name="_Toc14686116"/>
      <w:bookmarkStart w:id="4771" w:name="_Toc14689958"/>
      <w:bookmarkStart w:id="4772" w:name="_Toc32556788"/>
      <w:bookmarkStart w:id="4773" w:name="_Toc35326608"/>
      <w:bookmarkStart w:id="4774" w:name="_Toc14686117"/>
      <w:bookmarkStart w:id="4775" w:name="_Toc14689959"/>
      <w:bookmarkStart w:id="4776" w:name="_Toc32556789"/>
      <w:bookmarkStart w:id="4777" w:name="_Toc35326609"/>
      <w:bookmarkStart w:id="4778" w:name="_Toc14686118"/>
      <w:bookmarkStart w:id="4779" w:name="_Toc14689960"/>
      <w:bookmarkStart w:id="4780" w:name="_Toc32556790"/>
      <w:bookmarkStart w:id="4781" w:name="_Toc35326610"/>
      <w:bookmarkStart w:id="4782" w:name="_Toc14686119"/>
      <w:bookmarkStart w:id="4783" w:name="_Toc14689961"/>
      <w:bookmarkStart w:id="4784" w:name="_Toc32556791"/>
      <w:bookmarkStart w:id="4785" w:name="_Toc35326611"/>
      <w:bookmarkStart w:id="4786" w:name="_Toc14686120"/>
      <w:bookmarkStart w:id="4787" w:name="_Toc14689962"/>
      <w:bookmarkStart w:id="4788" w:name="_Toc32556792"/>
      <w:bookmarkStart w:id="4789" w:name="_Toc35326612"/>
      <w:bookmarkStart w:id="4790" w:name="_Toc14686121"/>
      <w:bookmarkStart w:id="4791" w:name="_Toc14689963"/>
      <w:bookmarkStart w:id="4792" w:name="_Toc32556793"/>
      <w:bookmarkStart w:id="4793" w:name="_Toc35326613"/>
      <w:bookmarkStart w:id="4794" w:name="_Toc336606524"/>
      <w:bookmarkStart w:id="4795" w:name="_Toc338402328"/>
      <w:bookmarkStart w:id="4796" w:name="_Toc334454705"/>
      <w:bookmarkStart w:id="4797" w:name="_Ref300070189"/>
      <w:bookmarkStart w:id="4798" w:name="_Toc300913910"/>
      <w:bookmarkStart w:id="4799" w:name="_Ref307570255"/>
      <w:bookmarkStart w:id="4800" w:name="_Ref322702502"/>
      <w:bookmarkStart w:id="4801" w:name="_Ref333587126"/>
      <w:bookmarkStart w:id="4802" w:name="_Ref335573712"/>
      <w:bookmarkStart w:id="4803" w:name="_Ref335600744"/>
      <w:bookmarkStart w:id="4804" w:name="_Ref337215752"/>
      <w:bookmarkStart w:id="4805" w:name="_Ref337645757"/>
      <w:bookmarkStart w:id="4806" w:name="_Ref338856552"/>
      <w:bookmarkStart w:id="4807" w:name="_Ref340498900"/>
      <w:bookmarkStart w:id="4808" w:name="_Ref342913689"/>
      <w:bookmarkStart w:id="4809" w:name="_Ref5974465"/>
      <w:bookmarkStart w:id="4810" w:name="_Ref13229346"/>
      <w:bookmarkStart w:id="4811" w:name="_Ref14877424"/>
      <w:bookmarkStart w:id="4812" w:name="_Ref14963048"/>
      <w:bookmarkStart w:id="4813" w:name="_Ref14963817"/>
      <w:bookmarkStart w:id="4814" w:name="_Ref20313111"/>
      <w:bookmarkStart w:id="4815" w:name="_Ref20377984"/>
      <w:bookmarkStart w:id="4816" w:name="_Ref32572293"/>
      <w:bookmarkStart w:id="4817" w:name="_Ref35324873"/>
      <w:bookmarkStart w:id="4818" w:name="_Toc226018952"/>
      <w:bookmarkEnd w:id="4686"/>
      <w:bookmarkEnd w:id="4687"/>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r w:rsidRPr="00A3113C">
        <w:t>Termination or Reduction for Convenience</w:t>
      </w:r>
      <w:bookmarkEnd w:id="4797"/>
      <w:r w:rsidRPr="00A3113C">
        <w:t xml:space="preserve"> (Core)</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28F1C0BC" w14:textId="77777777" w:rsidR="00C554BF" w:rsidRPr="00A3113C" w:rsidRDefault="00C554BF" w:rsidP="00C554BF">
      <w:pPr>
        <w:pStyle w:val="COTCOCLV3-ASDEFCON"/>
      </w:pPr>
      <w:bookmarkStart w:id="4819" w:name="_Ref300069989"/>
      <w:r>
        <w:t>In addition to any rights it has in relation to the Contract, t</w:t>
      </w:r>
      <w:r w:rsidRPr="00A3113C">
        <w:t xml:space="preserve">he Commonwealth </w:t>
      </w:r>
      <w:r>
        <w:t xml:space="preserve">has the right to exercise its discretion at any time to </w:t>
      </w:r>
      <w:r w:rsidRPr="00A3113C">
        <w:t xml:space="preserve">terminate </w:t>
      </w:r>
      <w:r>
        <w:t xml:space="preserve">the Contract </w:t>
      </w:r>
      <w:r w:rsidRPr="00A3113C">
        <w:t>or reduce the scope of the Contract for convenience</w:t>
      </w:r>
      <w:r>
        <w:t xml:space="preserve"> by notifying the Contractor</w:t>
      </w:r>
      <w:r w:rsidRPr="00A3113C">
        <w:t>.</w:t>
      </w:r>
      <w:bookmarkEnd w:id="4819"/>
    </w:p>
    <w:p w14:paraId="5D7BBE44" w14:textId="089DBAE8" w:rsidR="00C554BF" w:rsidRDefault="00C554BF" w:rsidP="00C554BF">
      <w:pPr>
        <w:pStyle w:val="COTCOCLV3-ASDEFCON"/>
      </w:pPr>
      <w:r>
        <w:t xml:space="preserve">None of the other provisions of the Contract limit the Commonwealth's ability to terminate or reduce the scope of the Contract under this clause </w:t>
      </w:r>
      <w:r>
        <w:fldChar w:fldCharType="begin"/>
      </w:r>
      <w:r>
        <w:instrText xml:space="preserve"> REF _Ref14877424 \r \h </w:instrText>
      </w:r>
      <w:r>
        <w:fldChar w:fldCharType="separate"/>
      </w:r>
      <w:r w:rsidR="00902F31">
        <w:t>13.4</w:t>
      </w:r>
      <w:r>
        <w:fldChar w:fldCharType="end"/>
      </w:r>
      <w:r>
        <w:t>.</w:t>
      </w:r>
    </w:p>
    <w:p w14:paraId="6F3F2BF7" w14:textId="023B54AA" w:rsidR="00C554BF" w:rsidRPr="00A3113C" w:rsidRDefault="00C554BF" w:rsidP="00C554BF">
      <w:pPr>
        <w:pStyle w:val="COTCOCLV3-ASDEFCON"/>
      </w:pPr>
      <w:r w:rsidRPr="00A3113C">
        <w:t xml:space="preserve">If the </w:t>
      </w:r>
      <w:r>
        <w:t>Contract is</w:t>
      </w:r>
      <w:r w:rsidRPr="00A3113C">
        <w:t xml:space="preserve"> terminate</w:t>
      </w:r>
      <w:r>
        <w:t>d</w:t>
      </w:r>
      <w:r w:rsidRPr="00A3113C">
        <w:t xml:space="preserve"> or reduce</w:t>
      </w:r>
      <w:r>
        <w:t>d</w:t>
      </w:r>
      <w:r w:rsidRPr="00A3113C">
        <w:t xml:space="preserve"> under </w:t>
      </w:r>
      <w:r>
        <w:t xml:space="preserve">this </w:t>
      </w:r>
      <w:r w:rsidRPr="00A3113C">
        <w:t xml:space="preserve">clause </w:t>
      </w:r>
      <w:r>
        <w:rPr>
          <w:highlight w:val="green"/>
        </w:rPr>
        <w:fldChar w:fldCharType="begin"/>
      </w:r>
      <w:r>
        <w:instrText xml:space="preserve"> REF _Ref20377984 \r \h </w:instrText>
      </w:r>
      <w:r>
        <w:rPr>
          <w:highlight w:val="green"/>
        </w:rPr>
      </w:r>
      <w:r>
        <w:rPr>
          <w:highlight w:val="green"/>
        </w:rPr>
        <w:fldChar w:fldCharType="separate"/>
      </w:r>
      <w:r w:rsidR="00902F31">
        <w:t>13.4</w:t>
      </w:r>
      <w:r>
        <w:rPr>
          <w:highlight w:val="green"/>
        </w:rPr>
        <w:fldChar w:fldCharType="end"/>
      </w:r>
      <w:r w:rsidRPr="00A3113C">
        <w:t>, the Commonwealth</w:t>
      </w:r>
      <w:r>
        <w:t>’s liability in respect of the termination or reduction is limited to:</w:t>
      </w:r>
      <w:r w:rsidRPr="00A3113C">
        <w:t xml:space="preserve"> </w:t>
      </w:r>
    </w:p>
    <w:p w14:paraId="658686D5" w14:textId="77777777" w:rsidR="00C554BF" w:rsidRPr="00A3113C" w:rsidRDefault="00C554BF" w:rsidP="00C554BF">
      <w:pPr>
        <w:pStyle w:val="COTCOCLV4-ASDEFCON"/>
      </w:pPr>
      <w:r w:rsidRPr="00A3113C">
        <w:t xml:space="preserve">payments under the payment terms of the Contract for work </w:t>
      </w:r>
      <w:r>
        <w:t>performed</w:t>
      </w:r>
      <w:r w:rsidRPr="00A3113C">
        <w:t xml:space="preserve"> before the date the termination or reduction</w:t>
      </w:r>
      <w:r>
        <w:t xml:space="preserve"> takes effect</w:t>
      </w:r>
      <w:r w:rsidRPr="00A3113C">
        <w:t>; and</w:t>
      </w:r>
    </w:p>
    <w:p w14:paraId="74EF8CFE" w14:textId="77777777" w:rsidR="00C554BF" w:rsidRPr="00A3113C" w:rsidRDefault="00C554BF" w:rsidP="00C554BF">
      <w:pPr>
        <w:pStyle w:val="COTCOCLV4-ASDEFCON"/>
      </w:pPr>
      <w:r w:rsidRPr="00A3113C">
        <w:t xml:space="preserve">any reasonable costs incurred by the Contractor that are directly attributable to the termination or reduction, </w:t>
      </w:r>
    </w:p>
    <w:p w14:paraId="2500D088" w14:textId="75D8F1C2" w:rsidR="00C554BF" w:rsidRPr="00A3113C" w:rsidRDefault="00C554BF" w:rsidP="00C554BF">
      <w:pPr>
        <w:pStyle w:val="COTCOCLV3NONUM-ASDEFCON"/>
      </w:pPr>
      <w:r>
        <w:t xml:space="preserve">and then only </w:t>
      </w:r>
      <w:r w:rsidRPr="00A3113C">
        <w:t xml:space="preserve">when the Contractor substantiates these amounts to the satisfaction of the Commonwealth Representative. </w:t>
      </w:r>
      <w:r>
        <w:t>In particular, t</w:t>
      </w:r>
      <w:r w:rsidRPr="00A3113C">
        <w:t xml:space="preserve">he Contractor </w:t>
      </w:r>
      <w:r>
        <w:t xml:space="preserve">shall </w:t>
      </w:r>
      <w:r w:rsidRPr="00A3113C">
        <w:t xml:space="preserve">not </w:t>
      </w:r>
      <w:r>
        <w:t xml:space="preserve">be </w:t>
      </w:r>
      <w:r w:rsidRPr="00A3113C">
        <w:t xml:space="preserve">entitled to profit </w:t>
      </w:r>
      <w:r>
        <w:t>calculated by reference to any period after the date the termination or reduction takes effect</w:t>
      </w:r>
      <w:r w:rsidRPr="00A3113C">
        <w:t>.</w:t>
      </w:r>
    </w:p>
    <w:p w14:paraId="2B4CA662" w14:textId="77777777" w:rsidR="00C554BF" w:rsidRPr="00A3113C" w:rsidRDefault="00C554BF">
      <w:pPr>
        <w:pStyle w:val="COTCOCLV2-ASDEFCON"/>
      </w:pPr>
      <w:bookmarkStart w:id="4820" w:name="_Toc336606527"/>
      <w:bookmarkStart w:id="4821" w:name="_Toc338402331"/>
      <w:bookmarkStart w:id="4822" w:name="_Ref325745429"/>
      <w:bookmarkStart w:id="4823" w:name="_Toc226018953"/>
      <w:bookmarkEnd w:id="4820"/>
      <w:bookmarkEnd w:id="4821"/>
      <w:r>
        <w:t>General Termination Provisions</w:t>
      </w:r>
      <w:r w:rsidRPr="00A3113C">
        <w:t xml:space="preserve"> (Core)</w:t>
      </w:r>
      <w:bookmarkEnd w:id="4822"/>
      <w:bookmarkEnd w:id="4823"/>
    </w:p>
    <w:p w14:paraId="3697C130" w14:textId="0488AB3C" w:rsidR="00C554BF" w:rsidRPr="00A3113C" w:rsidRDefault="00C554BF" w:rsidP="00C554BF">
      <w:pPr>
        <w:pStyle w:val="COTCOCLV3-ASDEFCON"/>
      </w:pPr>
      <w:r w:rsidRPr="00A3113C">
        <w:t xml:space="preserve">If the Contract is terminated under this clause </w:t>
      </w:r>
      <w:r>
        <w:fldChar w:fldCharType="begin"/>
      </w:r>
      <w:r>
        <w:instrText xml:space="preserve"> REF _Ref325745429 \r \h </w:instrText>
      </w:r>
      <w:r>
        <w:fldChar w:fldCharType="separate"/>
      </w:r>
      <w:r w:rsidR="00902F31">
        <w:t>13.5</w:t>
      </w:r>
      <w:r>
        <w:fldChar w:fldCharType="end"/>
      </w:r>
      <w:r>
        <w:t xml:space="preserve"> </w:t>
      </w:r>
      <w:r w:rsidRPr="00A3113C">
        <w:t xml:space="preserve">or otherwise, </w:t>
      </w:r>
      <w:bookmarkStart w:id="4824" w:name="_Hlk50129861"/>
      <w:r w:rsidRPr="00A3113C">
        <w:t>or the scope of the Contract is reduced under clause</w:t>
      </w:r>
      <w:r>
        <w:t xml:space="preserve">  </w:t>
      </w:r>
      <w:r>
        <w:fldChar w:fldCharType="begin"/>
      </w:r>
      <w:r>
        <w:instrText xml:space="preserve"> REF _Ref35324873 \r \h </w:instrText>
      </w:r>
      <w:r>
        <w:fldChar w:fldCharType="separate"/>
      </w:r>
      <w:r w:rsidR="00902F31">
        <w:t>13.4</w:t>
      </w:r>
      <w:r>
        <w:fldChar w:fldCharType="end"/>
      </w:r>
      <w:r>
        <w:t xml:space="preserve"> or otherwise</w:t>
      </w:r>
      <w:r w:rsidRPr="00A3113C">
        <w:t>:</w:t>
      </w:r>
      <w:bookmarkEnd w:id="4824"/>
    </w:p>
    <w:p w14:paraId="76DB2221" w14:textId="77777777" w:rsidR="00C554BF" w:rsidRDefault="00C554BF" w:rsidP="00C554BF">
      <w:pPr>
        <w:pStyle w:val="COTCOCLV4-ASDEFCON"/>
      </w:pPr>
      <w:r>
        <w:t>the termination or reduction takes effect on the date of the notice of termination or reduction, or if the notice specifies a later date, the later date;</w:t>
      </w:r>
    </w:p>
    <w:p w14:paraId="4FB94812" w14:textId="77777777" w:rsidR="00C554BF" w:rsidRDefault="00C554BF" w:rsidP="00C554BF">
      <w:pPr>
        <w:pStyle w:val="COTCOCLV4-ASDEFCON"/>
      </w:pPr>
      <w:r>
        <w:t>the Contractor shall;</w:t>
      </w:r>
    </w:p>
    <w:p w14:paraId="120EAC97" w14:textId="77777777" w:rsidR="00C554BF" w:rsidRPr="00A3113C" w:rsidRDefault="00C554BF" w:rsidP="00C554BF">
      <w:pPr>
        <w:pStyle w:val="COTCOCLV5-ASDEFCON"/>
      </w:pPr>
      <w:r w:rsidRPr="00A3113C">
        <w:t>stop or reduce work in accordance with the notice;</w:t>
      </w:r>
    </w:p>
    <w:p w14:paraId="57FFCC5C" w14:textId="77777777" w:rsidR="00C554BF" w:rsidRPr="00A3113C" w:rsidRDefault="00C554BF" w:rsidP="00C554BF">
      <w:pPr>
        <w:pStyle w:val="COTCOCLV5-ASDEFCON"/>
      </w:pPr>
      <w:r w:rsidRPr="00A3113C">
        <w:t>comply with any directions given to the Contractor by the Commonwealth; and</w:t>
      </w:r>
    </w:p>
    <w:p w14:paraId="0B4FC569" w14:textId="77777777" w:rsidR="00C554BF" w:rsidRPr="00A3113C" w:rsidRDefault="00C554BF" w:rsidP="00C554BF">
      <w:pPr>
        <w:pStyle w:val="COTCOCLV5-ASDEFCON"/>
      </w:pPr>
      <w:r w:rsidRPr="00A3113C">
        <w:t xml:space="preserve">mitigate all </w:t>
      </w:r>
      <w:r>
        <w:t>l</w:t>
      </w:r>
      <w:r w:rsidRPr="00A3113C">
        <w:t>oss</w:t>
      </w:r>
      <w:r>
        <w:t>, costs</w:t>
      </w:r>
      <w:r w:rsidRPr="00A3113C">
        <w:t xml:space="preserve"> (including the costs of its compliance with any directions) </w:t>
      </w:r>
      <w:r>
        <w:t xml:space="preserve">and expenses </w:t>
      </w:r>
      <w:r w:rsidRPr="00A3113C">
        <w:t>in connection with a termination or reduction, including those arising from affected Subcontracts.</w:t>
      </w:r>
    </w:p>
    <w:p w14:paraId="0E54F469" w14:textId="77777777" w:rsidR="00C554BF" w:rsidRDefault="00C554BF" w:rsidP="00C554BF">
      <w:pPr>
        <w:pStyle w:val="COTCOCLV4-ASDEFCON"/>
      </w:pPr>
      <w:r>
        <w:t xml:space="preserve">the Contractor shall </w:t>
      </w:r>
      <w:r w:rsidRPr="00D85F83">
        <w:t xml:space="preserve">provide to the Commonwealth, as required by the Commonwealth, all documents in its possession, power or control or in the possession, power or control of Contractor Personnel that contain or relate to any </w:t>
      </w:r>
      <w:r>
        <w:t xml:space="preserve">Commonwealth or third party </w:t>
      </w:r>
      <w:r w:rsidRPr="00D85F83">
        <w:t>Confidential Information or which are security classified;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5543E" w14:paraId="63C865CD" w14:textId="77777777" w:rsidTr="00C554BF">
        <w:tc>
          <w:tcPr>
            <w:tcW w:w="9287" w:type="dxa"/>
            <w:shd w:val="clear" w:color="auto" w:fill="auto"/>
          </w:tcPr>
          <w:p w14:paraId="6C311A83" w14:textId="33FCE86A" w:rsidR="00C554BF" w:rsidRPr="00A3113C" w:rsidRDefault="00C554BF">
            <w:pPr>
              <w:pStyle w:val="ASDEFCONOption"/>
            </w:pPr>
            <w:r w:rsidRPr="00A3113C">
              <w:t xml:space="preserve">Option:  For when </w:t>
            </w:r>
            <w:r>
              <w:t xml:space="preserve">clause </w:t>
            </w:r>
            <w:r w:rsidRPr="005E57CC">
              <w:rPr>
                <w:color w:val="000000" w:themeColor="text1"/>
              </w:rPr>
              <w:fldChar w:fldCharType="begin"/>
            </w:r>
            <w:r w:rsidRPr="005E57CC">
              <w:rPr>
                <w:color w:val="000000" w:themeColor="text1"/>
              </w:rPr>
              <w:instrText xml:space="preserve"> REF _Ref325721462 \r \h  \* MERGEFORMAT </w:instrText>
            </w:r>
            <w:r w:rsidRPr="005E57CC">
              <w:rPr>
                <w:color w:val="000000" w:themeColor="text1"/>
              </w:rPr>
            </w:r>
            <w:r w:rsidRPr="005E57CC">
              <w:rPr>
                <w:color w:val="000000" w:themeColor="text1"/>
              </w:rPr>
              <w:fldChar w:fldCharType="separate"/>
            </w:r>
            <w:r w:rsidR="00902F31">
              <w:rPr>
                <w:color w:val="000000" w:themeColor="text1"/>
              </w:rPr>
              <w:t>7.5</w:t>
            </w:r>
            <w:r w:rsidRPr="005E57CC">
              <w:rPr>
                <w:color w:val="000000" w:themeColor="text1"/>
              </w:rPr>
              <w:fldChar w:fldCharType="end"/>
            </w:r>
            <w:r w:rsidRPr="00A3113C">
              <w:t xml:space="preserve"> (</w:t>
            </w:r>
            <w:r>
              <w:t xml:space="preserve">Bank Guarantee for </w:t>
            </w:r>
            <w:r w:rsidRPr="00A3113C">
              <w:t xml:space="preserve">Mobilisation </w:t>
            </w:r>
            <w:r>
              <w:t>Payment</w:t>
            </w:r>
            <w:r w:rsidRPr="00A3113C">
              <w:t>) is included</w:t>
            </w:r>
            <w:r>
              <w:t xml:space="preserve"> in the Contract.</w:t>
            </w:r>
          </w:p>
          <w:p w14:paraId="32D30089" w14:textId="57B46E5E" w:rsidR="00C554BF" w:rsidRPr="00A3113C" w:rsidRDefault="00C554BF" w:rsidP="00C554BF">
            <w:pPr>
              <w:pStyle w:val="COTCOCLV4-ASDEFCON"/>
            </w:pPr>
            <w:r w:rsidRPr="0016547E">
              <w:t>the Contractor shall repay the Mobilisation Payment or any portion of the Mobilisation Payment that has not been offset in accordance with clause</w:t>
            </w:r>
            <w:r>
              <w:t xml:space="preserve"> </w:t>
            </w:r>
            <w:r>
              <w:fldChar w:fldCharType="begin"/>
            </w:r>
            <w:r>
              <w:instrText xml:space="preserve"> REF _Ref325721462 \r \h </w:instrText>
            </w:r>
            <w:r>
              <w:fldChar w:fldCharType="separate"/>
            </w:r>
            <w:r w:rsidR="00902F31">
              <w:t>7.5</w:t>
            </w:r>
            <w:r>
              <w:fldChar w:fldCharType="end"/>
            </w:r>
            <w:r w:rsidRPr="0016547E">
              <w:t>;</w:t>
            </w:r>
          </w:p>
        </w:tc>
      </w:tr>
    </w:tbl>
    <w:p w14:paraId="19F6681B" w14:textId="1CCDE63F" w:rsidR="00C554BF" w:rsidRPr="0016547E" w:rsidRDefault="00C554BF" w:rsidP="00640A1D">
      <w:pPr>
        <w:pStyle w:val="ASDEFCONOptionSpace"/>
      </w:pPr>
    </w:p>
    <w:p w14:paraId="1D04863D" w14:textId="18BA5C8C" w:rsidR="00C554BF" w:rsidRDefault="00C554BF" w:rsidP="00C554BF">
      <w:pPr>
        <w:pStyle w:val="COTCOCLV4-ASDEFCON"/>
      </w:pPr>
      <w:r>
        <w:t xml:space="preserve">subject to clause </w:t>
      </w:r>
      <w:r>
        <w:rPr>
          <w:highlight w:val="red"/>
        </w:rPr>
        <w:fldChar w:fldCharType="begin"/>
      </w:r>
      <w:r>
        <w:instrText xml:space="preserve"> REF _Ref14962951 \r \h </w:instrText>
      </w:r>
      <w:r>
        <w:rPr>
          <w:highlight w:val="red"/>
        </w:rPr>
      </w:r>
      <w:r>
        <w:rPr>
          <w:highlight w:val="red"/>
        </w:rPr>
        <w:fldChar w:fldCharType="separate"/>
      </w:r>
      <w:r w:rsidR="00902F31">
        <w:t>13.7</w:t>
      </w:r>
      <w:r>
        <w:rPr>
          <w:highlight w:val="red"/>
        </w:rPr>
        <w:fldChar w:fldCharType="end"/>
      </w:r>
      <w:r>
        <w:t xml:space="preserve"> the parties shall be relieved from future performance, without prejudice to: </w:t>
      </w:r>
    </w:p>
    <w:p w14:paraId="519E8F00" w14:textId="77777777" w:rsidR="00C554BF" w:rsidRDefault="00C554BF" w:rsidP="00C554BF">
      <w:pPr>
        <w:pStyle w:val="COTCOCLV5-ASDEFCON"/>
      </w:pPr>
      <w:r>
        <w:t>any right, or cause of action that has accrued at the date of termination; or</w:t>
      </w:r>
    </w:p>
    <w:p w14:paraId="4AE0DFB8" w14:textId="77777777" w:rsidR="00C554BF" w:rsidRDefault="00C554BF" w:rsidP="00C554BF">
      <w:pPr>
        <w:pStyle w:val="COTCOCLV5-ASDEFCON"/>
      </w:pPr>
      <w:r>
        <w:t>any amount owing under or in connection with the Contract as at the date of termination;</w:t>
      </w:r>
    </w:p>
    <w:p w14:paraId="2FF38530" w14:textId="659BA070" w:rsidR="00C554BF" w:rsidRDefault="00C554BF" w:rsidP="00C554BF">
      <w:pPr>
        <w:pStyle w:val="COTCOCLV4-ASDEFCON"/>
      </w:pPr>
      <w:r>
        <w:t xml:space="preserve">subject to clauses </w:t>
      </w:r>
      <w:r w:rsidRPr="00045F14">
        <w:fldChar w:fldCharType="begin"/>
      </w:r>
      <w:r w:rsidRPr="00045F14">
        <w:instrText xml:space="preserve"> REF _Ref530123709 \w \h  \* MERGEFORMAT </w:instrText>
      </w:r>
      <w:r w:rsidRPr="00045F14">
        <w:fldChar w:fldCharType="separate"/>
      </w:r>
      <w:r w:rsidR="00902F31">
        <w:t>10.5</w:t>
      </w:r>
      <w:r w:rsidRPr="00045F14">
        <w:fldChar w:fldCharType="end"/>
      </w:r>
      <w:r w:rsidRPr="005E57CC">
        <w:t xml:space="preserve">, </w:t>
      </w:r>
      <w:r w:rsidRPr="00045F14">
        <w:fldChar w:fldCharType="begin"/>
      </w:r>
      <w:r w:rsidRPr="005E57CC">
        <w:instrText xml:space="preserve"> REF _Ref13666734 \r \h </w:instrText>
      </w:r>
      <w:r>
        <w:instrText xml:space="preserve"> \* MERGEFORMAT </w:instrText>
      </w:r>
      <w:r w:rsidRPr="00045F14">
        <w:fldChar w:fldCharType="separate"/>
      </w:r>
      <w:r w:rsidR="00902F31">
        <w:t>10.6</w:t>
      </w:r>
      <w:r w:rsidRPr="00045F14">
        <w:fldChar w:fldCharType="end"/>
      </w:r>
      <w:r w:rsidRPr="005E57CC">
        <w:t xml:space="preserve"> </w:t>
      </w:r>
      <w:r w:rsidRPr="00B4721E">
        <w:t xml:space="preserve">and </w:t>
      </w:r>
      <w:r w:rsidRPr="00AB2F15">
        <w:fldChar w:fldCharType="begin"/>
      </w:r>
      <w:r w:rsidRPr="005E57CC">
        <w:instrText xml:space="preserve"> REF _Ref14963048 \r \h </w:instrText>
      </w:r>
      <w:r>
        <w:instrText xml:space="preserve"> \* MERGEFORMAT </w:instrText>
      </w:r>
      <w:r w:rsidRPr="00AB2F15">
        <w:fldChar w:fldCharType="separate"/>
      </w:r>
      <w:r w:rsidR="00902F31">
        <w:t>13.4</w:t>
      </w:r>
      <w:r w:rsidRPr="00AB2F15">
        <w:fldChar w:fldCharType="end"/>
      </w:r>
      <w:r w:rsidRPr="00B4721E">
        <w:t>,</w:t>
      </w:r>
      <w:r>
        <w:t xml:space="preserve"> the right to recover damages, including full contractual damages, shall not be affected; </w:t>
      </w:r>
    </w:p>
    <w:p w14:paraId="2C495922" w14:textId="77777777" w:rsidR="00C554BF" w:rsidRDefault="00C554BF" w:rsidP="00C554BF">
      <w:pPr>
        <w:pStyle w:val="COTCOCLV4-ASDEFCON"/>
      </w:pPr>
      <w:r>
        <w:t>the Contractor shall, within 30 days after receipt of the notice of termination</w:t>
      </w:r>
      <w:r w:rsidRPr="00045F14">
        <w:t xml:space="preserve"> </w:t>
      </w:r>
      <w:r>
        <w:t xml:space="preserve">or reduction (as applicable), or other period agreed in writing by the parties, deliver the Technical </w:t>
      </w:r>
      <w:r>
        <w:lastRenderedPageBreak/>
        <w:t>Data (in its then current state of development) for Services produced prior to the date of termination</w:t>
      </w:r>
      <w:r w:rsidRPr="00045F14">
        <w:t xml:space="preserve"> </w:t>
      </w:r>
      <w:r>
        <w:t>or reduction; and</w:t>
      </w:r>
    </w:p>
    <w:p w14:paraId="14ED26E6" w14:textId="77777777" w:rsidR="00C554BF" w:rsidRDefault="00C554BF" w:rsidP="00C554BF">
      <w:pPr>
        <w:pStyle w:val="COTCOCLV4-ASDEFCON"/>
      </w:pPr>
      <w:r>
        <w:t>the Contractor shall deliver to the Commonwealth all Commonwealth Property that the Contractor or Contractor Personnel have in their possession in connection with the Contract.</w:t>
      </w:r>
    </w:p>
    <w:p w14:paraId="68FA0C36" w14:textId="6C26CE54" w:rsidR="00C554BF" w:rsidRPr="00A3113C" w:rsidRDefault="00C554BF" w:rsidP="00C554BF">
      <w:pPr>
        <w:pStyle w:val="COTCOCLV3-ASDEFCON"/>
      </w:pPr>
      <w:r w:rsidRPr="00A3113C">
        <w:t xml:space="preserve">If the Commonwealth reduces the scope of the Contract under </w:t>
      </w:r>
      <w:r w:rsidRPr="00E326DD">
        <w:t xml:space="preserve">clause </w:t>
      </w:r>
      <w:r w:rsidRPr="00E326DD">
        <w:fldChar w:fldCharType="begin"/>
      </w:r>
      <w:r w:rsidRPr="00E67A75">
        <w:instrText xml:space="preserve"> REF _Ref342913689 \r \h  \* MERGEFORMAT </w:instrText>
      </w:r>
      <w:r w:rsidRPr="00E326DD">
        <w:fldChar w:fldCharType="separate"/>
      </w:r>
      <w:r w:rsidR="00902F31">
        <w:t>13.4</w:t>
      </w:r>
      <w:r w:rsidRPr="00E326DD">
        <w:fldChar w:fldCharType="end"/>
      </w:r>
      <w:r w:rsidRPr="00E326DD">
        <w:t>, the</w:t>
      </w:r>
      <w:r w:rsidRPr="00A3113C">
        <w:t xml:space="preserve"> Contractor shall, within </w:t>
      </w:r>
      <w:r>
        <w:t>30 days</w:t>
      </w:r>
      <w:r w:rsidRPr="00A3113C">
        <w:t xml:space="preserve"> after receipt of the notice, prepare and submit a CCP to give effect to the notice, including to:</w:t>
      </w:r>
    </w:p>
    <w:p w14:paraId="5BB35878" w14:textId="77777777" w:rsidR="00C554BF" w:rsidRPr="00A3113C" w:rsidRDefault="00C554BF" w:rsidP="00C554BF">
      <w:pPr>
        <w:pStyle w:val="COTCOCLV4-ASDEFCON"/>
      </w:pPr>
      <w:r w:rsidRPr="00A3113C">
        <w:t>remove Services from the SOW and other parts of the Contract;</w:t>
      </w:r>
    </w:p>
    <w:p w14:paraId="0A55E02B" w14:textId="77777777" w:rsidR="00C554BF" w:rsidRPr="00A3113C" w:rsidRDefault="00C554BF" w:rsidP="00C554BF">
      <w:pPr>
        <w:pStyle w:val="COTCOCLV4-ASDEFCON"/>
      </w:pPr>
      <w:r w:rsidRPr="00A3113C">
        <w:t>reduce the amounts payable to the Contractor under the Contract to reflect the removal of Services; and</w:t>
      </w:r>
    </w:p>
    <w:p w14:paraId="1B858CAB" w14:textId="77777777" w:rsidR="00C554BF" w:rsidRPr="00A3113C" w:rsidRDefault="00C554BF" w:rsidP="00C554BF">
      <w:pPr>
        <w:pStyle w:val="COTCOCLV4-ASDEFCON"/>
      </w:pPr>
      <w:r w:rsidRPr="00A3113C">
        <w:t>make such other amendments as necessary or convenient to be made to give effect to the notice.</w:t>
      </w:r>
    </w:p>
    <w:p w14:paraId="6D7234B1" w14:textId="077CB29D" w:rsidR="00C554BF" w:rsidRPr="00A3113C" w:rsidRDefault="00C554BF" w:rsidP="00C554BF">
      <w:pPr>
        <w:pStyle w:val="COTCOCLV3-ASDEFCON"/>
      </w:pPr>
      <w:bookmarkStart w:id="4825" w:name="_Ref289288954"/>
      <w:r w:rsidRPr="00A3113C">
        <w:t>The Contractor shall</w:t>
      </w:r>
      <w:bookmarkStart w:id="4826" w:name="_Ref289288966"/>
      <w:bookmarkEnd w:id="4825"/>
      <w:r w:rsidRPr="00A3113C">
        <w:t xml:space="preserve"> </w:t>
      </w:r>
      <w:bookmarkStart w:id="4827" w:name="_Ref322675524"/>
      <w:r w:rsidRPr="00A3113C">
        <w:t xml:space="preserve">provide to the Commonwealth, within </w:t>
      </w:r>
      <w:r>
        <w:t>30 days</w:t>
      </w:r>
      <w:r w:rsidRPr="00A3113C">
        <w:t xml:space="preserve"> of receipt of request by the Commonwealth, information and documents relating to the Contractor's provision of the Services.</w:t>
      </w:r>
      <w:r w:rsidR="003246BE">
        <w:t xml:space="preserve"> </w:t>
      </w:r>
      <w:r w:rsidRPr="00A3113C">
        <w:t xml:space="preserve"> The information which may be required includes:</w:t>
      </w:r>
      <w:bookmarkEnd w:id="4826"/>
      <w:bookmarkEnd w:id="4827"/>
    </w:p>
    <w:p w14:paraId="515C4976" w14:textId="7D6618B7" w:rsidR="00C554BF" w:rsidRPr="00A3113C" w:rsidRDefault="00C554BF" w:rsidP="00C554BF">
      <w:pPr>
        <w:pStyle w:val="COTCOCLV4-ASDEFCON"/>
      </w:pPr>
      <w:r w:rsidRPr="00A3113C">
        <w:t xml:space="preserve">except where the Contract is terminated or reduced in scope under clause </w:t>
      </w:r>
      <w:r w:rsidRPr="005E57CC">
        <w:fldChar w:fldCharType="begin"/>
      </w:r>
      <w:r w:rsidRPr="005E57CC">
        <w:instrText xml:space="preserve"> REF _Ref340498900 \r \h  \* MERGEFORMAT </w:instrText>
      </w:r>
      <w:r w:rsidRPr="005E57CC">
        <w:fldChar w:fldCharType="separate"/>
      </w:r>
      <w:r w:rsidR="00902F31">
        <w:t>13.4</w:t>
      </w:r>
      <w:r w:rsidRPr="005E57CC">
        <w:fldChar w:fldCharType="end"/>
      </w:r>
      <w:r w:rsidRPr="00A3113C">
        <w:t>, answers to questions in relation to the methods and processes used for provision of the Services;</w:t>
      </w:r>
    </w:p>
    <w:p w14:paraId="5C7B01B7" w14:textId="77777777" w:rsidR="00C554BF" w:rsidRPr="00A3113C" w:rsidRDefault="00C554BF" w:rsidP="00C554BF">
      <w:pPr>
        <w:pStyle w:val="COTCOCLV4-ASDEFCON"/>
      </w:pPr>
      <w:r w:rsidRPr="00A3113C">
        <w:t>a full set of standard operating procedures in relation to the operation and Maintenance of the Products being supported that are able to be accessed and used by the Commonwealth or its nominee; and</w:t>
      </w:r>
    </w:p>
    <w:p w14:paraId="75FDBF1D" w14:textId="77777777" w:rsidR="00C554BF" w:rsidRPr="00A3113C" w:rsidRDefault="00C554BF" w:rsidP="00C554BF">
      <w:pPr>
        <w:pStyle w:val="COTCOCLV4-ASDEFCON"/>
      </w:pPr>
      <w:r w:rsidRPr="00A3113C">
        <w:t>Maintenance records or logs, any relevant asset details (including condition reports and expected life spans), arising rates and consumable usage rates, Maintenance efforts for Corrective Maintenance and Preventive Maintenance and similar information for the period requested by the Commonwealth.</w:t>
      </w:r>
    </w:p>
    <w:p w14:paraId="2299C27C" w14:textId="348B8D16" w:rsidR="00C554BF" w:rsidRPr="00A3113C" w:rsidRDefault="00C554BF" w:rsidP="00C554BF">
      <w:pPr>
        <w:pStyle w:val="COTCOCLV3-ASDEFCON"/>
      </w:pPr>
      <w:bookmarkStart w:id="4828" w:name="_Ref289288996"/>
      <w:bookmarkStart w:id="4829" w:name="_Ref249185899"/>
      <w:r w:rsidRPr="00A3113C">
        <w:t xml:space="preserve">The Commonwealth may use the information referred to in clause </w:t>
      </w:r>
      <w:r w:rsidRPr="00E67A75">
        <w:fldChar w:fldCharType="begin"/>
      </w:r>
      <w:r w:rsidRPr="00E67A75">
        <w:instrText xml:space="preserve"> REF _Ref322675524 \r \h  \* MERGEFORMAT </w:instrText>
      </w:r>
      <w:r w:rsidRPr="00E67A75">
        <w:fldChar w:fldCharType="separate"/>
      </w:r>
      <w:r w:rsidR="00902F31">
        <w:t>13.5.3</w:t>
      </w:r>
      <w:r w:rsidRPr="00E67A75">
        <w:fldChar w:fldCharType="end"/>
      </w:r>
      <w:r w:rsidRPr="00A3113C">
        <w:t xml:space="preserve"> to prepare procurement documents associated with the Capability or the subject matter of the Services, and recipients of the documents may use the information to undertake due diligence activities and prepare quotations.</w:t>
      </w:r>
      <w:bookmarkEnd w:id="4828"/>
      <w:bookmarkEnd w:id="4829"/>
      <w:r w:rsidRPr="00A3113C">
        <w:t xml:space="preserve"> </w:t>
      </w:r>
    </w:p>
    <w:p w14:paraId="7FC6C7C4" w14:textId="77777777" w:rsidR="00C554BF" w:rsidRPr="00A3113C" w:rsidRDefault="00C554BF" w:rsidP="00C554BF">
      <w:pPr>
        <w:pStyle w:val="COTCOCLV3-ASDEFCON"/>
      </w:pPr>
      <w:r w:rsidRPr="00A3113C">
        <w:t>The Contractor shall fully co-operate with the Commonwealth and any incoming contractor and do all tasks and things as may be reasonably necessary to ensure the smooth transition of the provision of the Services from the Contractor to the incoming contractor or to the Commonwealth (as the case may be) in a manner which ensures no interruption of the Services.</w:t>
      </w:r>
    </w:p>
    <w:p w14:paraId="07EA974D" w14:textId="77777777" w:rsidR="00C554BF" w:rsidRDefault="00C554BF" w:rsidP="00C554BF">
      <w:pPr>
        <w:pStyle w:val="COTCOCLV3-ASDEFCON"/>
      </w:pPr>
      <w:r w:rsidRPr="00A3113C">
        <w:t>The Contractor shall comply with all reasonable directions from the Commonwealth Representative, having regard to the requirements of the Commonwealth for any incoming contractor.</w:t>
      </w:r>
    </w:p>
    <w:p w14:paraId="4DBB2A6E" w14:textId="67457806" w:rsidR="00C554BF" w:rsidRDefault="00C554BF" w:rsidP="00C554BF">
      <w:pPr>
        <w:pStyle w:val="COTCOCLV3-ASDEFCON"/>
      </w:pPr>
      <w:r w:rsidRPr="001B18A1">
        <w:t xml:space="preserve">The rights of the Commonwealth to terminate or reduce the scope of the Contract under </w:t>
      </w:r>
      <w:r w:rsidRPr="008B2DD9">
        <w:t xml:space="preserve">clauses </w:t>
      </w:r>
      <w:r w:rsidRPr="00505646">
        <w:fldChar w:fldCharType="begin"/>
      </w:r>
      <w:r w:rsidRPr="008B2DD9">
        <w:instrText xml:space="preserve"> REF _Ref300581928 \r \h </w:instrText>
      </w:r>
      <w:r>
        <w:instrText xml:space="preserve"> \* MERGEFORMAT </w:instrText>
      </w:r>
      <w:r w:rsidRPr="00505646">
        <w:fldChar w:fldCharType="separate"/>
      </w:r>
      <w:r w:rsidR="00902F31">
        <w:t>13.2</w:t>
      </w:r>
      <w:r w:rsidRPr="00505646">
        <w:fldChar w:fldCharType="end"/>
      </w:r>
      <w:r w:rsidRPr="008B2DD9">
        <w:t xml:space="preserve"> and </w:t>
      </w:r>
      <w:r w:rsidRPr="00505646">
        <w:fldChar w:fldCharType="begin"/>
      </w:r>
      <w:r w:rsidRPr="005E57CC">
        <w:instrText xml:space="preserve"> REF _Ref14963817 \r \h </w:instrText>
      </w:r>
      <w:r>
        <w:instrText xml:space="preserve"> \* MERGEFORMAT </w:instrText>
      </w:r>
      <w:r w:rsidRPr="00505646">
        <w:fldChar w:fldCharType="separate"/>
      </w:r>
      <w:r w:rsidR="00902F31">
        <w:t>13.4</w:t>
      </w:r>
      <w:r w:rsidRPr="00505646">
        <w:fldChar w:fldCharType="end"/>
      </w:r>
      <w:r w:rsidRPr="008B2DD9">
        <w:t xml:space="preserve"> are in addition</w:t>
      </w:r>
      <w:r w:rsidRPr="001B18A1">
        <w:t xml:space="preserve"> to any other right or remedy the Commonwealth may have in relation to the Contr</w:t>
      </w:r>
      <w:r>
        <w:t>act.</w:t>
      </w:r>
    </w:p>
    <w:p w14:paraId="2057A66A" w14:textId="77777777" w:rsidR="00C554BF" w:rsidRPr="00A3113C" w:rsidRDefault="00C554BF">
      <w:pPr>
        <w:pStyle w:val="COTCOCLV2-ASDEFCON"/>
      </w:pPr>
      <w:bookmarkStart w:id="4830" w:name="_Ref300817982"/>
      <w:bookmarkStart w:id="4831" w:name="_Ref300822442"/>
      <w:bookmarkStart w:id="4832" w:name="_Toc300913925"/>
      <w:bookmarkStart w:id="4833" w:name="_Toc226018954"/>
      <w:r>
        <w:t xml:space="preserve">Right of the Commonwealth to </w:t>
      </w:r>
      <w:r w:rsidRPr="00A3113C">
        <w:t xml:space="preserve">Recover </w:t>
      </w:r>
      <w:r>
        <w:t>Money</w:t>
      </w:r>
      <w:r w:rsidRPr="00A3113C">
        <w:t xml:space="preserve"> (Core)</w:t>
      </w:r>
      <w:bookmarkEnd w:id="4830"/>
      <w:bookmarkEnd w:id="4831"/>
      <w:bookmarkEnd w:id="4832"/>
      <w:bookmarkEnd w:id="4833"/>
    </w:p>
    <w:p w14:paraId="5D97EBED" w14:textId="0480372A" w:rsidR="00C554BF" w:rsidRPr="00A3113C" w:rsidRDefault="00C554BF" w:rsidP="00C554BF">
      <w:pPr>
        <w:pStyle w:val="COTCOCLV3-ASDEFCON"/>
        <w:rPr>
          <w:lang w:eastAsia="zh-CN"/>
        </w:rPr>
      </w:pPr>
      <w:bookmarkStart w:id="4834" w:name="_Ref300817882"/>
      <w:r w:rsidRPr="00CC6A6C">
        <w:rPr>
          <w:lang w:eastAsia="zh-CN"/>
        </w:rPr>
        <w:t xml:space="preserve">Without limiting the Commonwealth’s </w:t>
      </w:r>
      <w:r>
        <w:rPr>
          <w:lang w:eastAsia="zh-CN"/>
        </w:rPr>
        <w:t xml:space="preserve">other </w:t>
      </w:r>
      <w:r w:rsidRPr="00CC6A6C">
        <w:rPr>
          <w:lang w:eastAsia="zh-CN"/>
        </w:rPr>
        <w:t xml:space="preserve">rights or remedies under the Contract, if the </w:t>
      </w:r>
      <w:r w:rsidRPr="00662094">
        <w:rPr>
          <w:lang w:eastAsia="zh-CN"/>
        </w:rPr>
        <w:t xml:space="preserve">Commonwealth elects, in accordance with the Contract, to recover an amount from the Contractor or the </w:t>
      </w:r>
      <w:r w:rsidRPr="00CC6A6C">
        <w:rPr>
          <w:lang w:eastAsia="zh-CN"/>
        </w:rPr>
        <w:t xml:space="preserve">Contractor </w:t>
      </w:r>
      <w:r>
        <w:rPr>
          <w:lang w:eastAsia="zh-CN"/>
        </w:rPr>
        <w:t xml:space="preserve">otherwise </w:t>
      </w:r>
      <w:r w:rsidRPr="00CC6A6C">
        <w:rPr>
          <w:lang w:eastAsia="zh-CN"/>
        </w:rPr>
        <w:t>owes any debt to the Commonwealth in relation to the Contract, the Commonwealth</w:t>
      </w:r>
      <w:r w:rsidRPr="00A3113C">
        <w:rPr>
          <w:lang w:eastAsia="zh-CN"/>
        </w:rPr>
        <w:t xml:space="preserve"> may:</w:t>
      </w:r>
      <w:bookmarkEnd w:id="4834"/>
    </w:p>
    <w:p w14:paraId="2842BE83" w14:textId="77777777" w:rsidR="00C554BF" w:rsidRPr="00A3113C" w:rsidRDefault="00C554BF" w:rsidP="00C554BF">
      <w:pPr>
        <w:pStyle w:val="COTCOCLV4-ASDEFCON"/>
        <w:rPr>
          <w:lang w:eastAsia="zh-CN"/>
        </w:rPr>
      </w:pPr>
      <w:r w:rsidRPr="00A3113C">
        <w:rPr>
          <w:lang w:eastAsia="zh-CN"/>
        </w:rPr>
        <w:t>deduct the amount from payment of any claim; or</w:t>
      </w:r>
    </w:p>
    <w:p w14:paraId="23937225" w14:textId="77777777" w:rsidR="00C554BF" w:rsidRPr="00A3113C" w:rsidRDefault="00C554BF" w:rsidP="00C554BF">
      <w:pPr>
        <w:pStyle w:val="COTCOCLV4-ASDEFCON"/>
        <w:rPr>
          <w:lang w:eastAsia="zh-CN"/>
        </w:rPr>
      </w:pPr>
      <w:r w:rsidRPr="00A3113C">
        <w:rPr>
          <w:lang w:eastAsia="zh-CN"/>
        </w:rPr>
        <w:t xml:space="preserve">give the Contractor </w:t>
      </w:r>
      <w:r>
        <w:rPr>
          <w:lang w:eastAsia="zh-CN"/>
        </w:rPr>
        <w:t xml:space="preserve">a </w:t>
      </w:r>
      <w:r w:rsidRPr="00A3113C">
        <w:rPr>
          <w:lang w:eastAsia="zh-CN"/>
        </w:rPr>
        <w:t xml:space="preserve">notice of the existence of a debt recoverable which shall be paid by the Contractor within 30 days </w:t>
      </w:r>
      <w:r>
        <w:rPr>
          <w:lang w:eastAsia="zh-CN"/>
        </w:rPr>
        <w:t>after</w:t>
      </w:r>
      <w:r w:rsidRPr="00A3113C">
        <w:rPr>
          <w:lang w:eastAsia="zh-CN"/>
        </w:rPr>
        <w:t xml:space="preserve"> receipt of notice.</w:t>
      </w:r>
    </w:p>
    <w:p w14:paraId="6A8EC503" w14:textId="02A4C890" w:rsidR="00C554BF" w:rsidRPr="006231D8" w:rsidRDefault="00C554BF" w:rsidP="00C554BF">
      <w:pPr>
        <w:pStyle w:val="COTCOCLV3-ASDEFCON"/>
      </w:pPr>
      <w:r w:rsidRPr="00076BE6">
        <w:t xml:space="preserve">The Commonwealth may exercise any or all of its rights in respect of any security provided in accordance with </w:t>
      </w:r>
      <w:r w:rsidRPr="00CB3827">
        <w:t xml:space="preserve">clauses </w:t>
      </w:r>
      <w:r w:rsidRPr="009D7E13">
        <w:fldChar w:fldCharType="begin"/>
      </w:r>
      <w:r w:rsidRPr="009D7E13">
        <w:instrText xml:space="preserve"> REF _Ref325721462 \r \h  \* MERGEFORMAT </w:instrText>
      </w:r>
      <w:r w:rsidRPr="009D7E13">
        <w:fldChar w:fldCharType="separate"/>
      </w:r>
      <w:r w:rsidR="00902F31">
        <w:t>7.5</w:t>
      </w:r>
      <w:r w:rsidRPr="009D7E13">
        <w:fldChar w:fldCharType="end"/>
      </w:r>
      <w:r w:rsidRPr="009D7E13">
        <w:t xml:space="preserve"> or </w:t>
      </w:r>
      <w:r w:rsidRPr="009D7E13">
        <w:fldChar w:fldCharType="begin"/>
      </w:r>
      <w:r w:rsidRPr="009D7E13">
        <w:instrText xml:space="preserve"> REF _Ref20313582 \r \h </w:instrText>
      </w:r>
      <w:r>
        <w:instrText xml:space="preserve"> \* MERGEFORMAT </w:instrText>
      </w:r>
      <w:r w:rsidRPr="009D7E13">
        <w:fldChar w:fldCharType="separate"/>
      </w:r>
      <w:r w:rsidR="00902F31">
        <w:t>7.6</w:t>
      </w:r>
      <w:r w:rsidRPr="009D7E13">
        <w:fldChar w:fldCharType="end"/>
      </w:r>
      <w:r w:rsidRPr="00CB3827">
        <w:t xml:space="preserve"> to recover any debt owing by the Contractor, except to the extent otherwise recovered by the Commonwealth</w:t>
      </w:r>
      <w:r w:rsidRPr="00076BE6">
        <w:t xml:space="preserve"> under clause </w:t>
      </w:r>
      <w:r w:rsidRPr="00505646">
        <w:fldChar w:fldCharType="begin"/>
      </w:r>
      <w:r w:rsidRPr="006231D8">
        <w:instrText xml:space="preserve"> REF _Ref300817882 \r \h </w:instrText>
      </w:r>
      <w:r>
        <w:instrText xml:space="preserve"> \* MERGEFORMAT </w:instrText>
      </w:r>
      <w:r w:rsidRPr="00505646">
        <w:fldChar w:fldCharType="separate"/>
      </w:r>
      <w:r w:rsidR="00902F31">
        <w:t>13.6.1</w:t>
      </w:r>
      <w:r w:rsidRPr="00505646">
        <w:fldChar w:fldCharType="end"/>
      </w:r>
      <w:r w:rsidRPr="006231D8">
        <w:t>.</w:t>
      </w:r>
    </w:p>
    <w:p w14:paraId="0229008D" w14:textId="77777777" w:rsidR="00C554BF" w:rsidRDefault="00C554BF" w:rsidP="00C554BF">
      <w:pPr>
        <w:pStyle w:val="COTCOCLV3-ASDEFCON"/>
      </w:pPr>
      <w:r w:rsidRPr="00076BE6">
        <w:lastRenderedPageBreak/>
        <w:t>If the Commonwealth deducts the amount of a debt from any payment or security, it shall notify the Contractor that it has done so.</w:t>
      </w:r>
    </w:p>
    <w:p w14:paraId="7A06C962" w14:textId="221CA8B8" w:rsidR="00C554BF" w:rsidRPr="00A3113C" w:rsidRDefault="00182E12" w:rsidP="00C554BF">
      <w:pPr>
        <w:pStyle w:val="COTCOCLV3-ASDEFCON"/>
        <w:rPr>
          <w:lang w:eastAsia="zh-CN"/>
        </w:rPr>
      </w:pPr>
      <w:r>
        <w:t xml:space="preserve">Unless otherwise advised by the Commonwealth Representative, </w:t>
      </w:r>
      <w:r>
        <w:rPr>
          <w:lang w:eastAsia="zh-CN"/>
        </w:rPr>
        <w:t>i</w:t>
      </w:r>
      <w:r w:rsidR="00C554BF" w:rsidRPr="00A3113C">
        <w:rPr>
          <w:lang w:eastAsia="zh-CN"/>
        </w:rPr>
        <w:t xml:space="preserve">f any sum of money owed to the Commonwealth is not received by its due date for payment, the Contractor shall pay to the Commonwealth interest at the </w:t>
      </w:r>
      <w:r>
        <w:t xml:space="preserve">90 day bank-accepted bill rate (available from the Reserve Bank of Australia) </w:t>
      </w:r>
      <w:r w:rsidR="00C554BF" w:rsidRPr="00A3113C">
        <w:rPr>
          <w:lang w:eastAsia="zh-CN"/>
        </w:rPr>
        <w:t>current at the date the payment was due for each day the payment is late.</w:t>
      </w:r>
    </w:p>
    <w:p w14:paraId="71689C3A" w14:textId="77777777" w:rsidR="00C554BF" w:rsidRPr="00A3113C" w:rsidRDefault="00C554BF">
      <w:pPr>
        <w:pStyle w:val="COTCOCLV2-ASDEFCON"/>
        <w:rPr>
          <w:lang w:eastAsia="zh-CN"/>
        </w:rPr>
      </w:pPr>
      <w:bookmarkStart w:id="4835" w:name="_Ref14962951"/>
      <w:bookmarkStart w:id="4836" w:name="_Toc226018955"/>
      <w:r w:rsidRPr="00A3113C">
        <w:rPr>
          <w:lang w:eastAsia="zh-CN"/>
        </w:rPr>
        <w:t>Survivorship (Core)</w:t>
      </w:r>
      <w:bookmarkEnd w:id="4835"/>
      <w:bookmarkEnd w:id="4836"/>
    </w:p>
    <w:p w14:paraId="553E55EE" w14:textId="77777777" w:rsidR="00C554BF" w:rsidRDefault="00C554BF" w:rsidP="00C554BF">
      <w:pPr>
        <w:pStyle w:val="COTCOCLV3-ASDEFCON"/>
      </w:pPr>
      <w:bookmarkStart w:id="4837" w:name="_Ref13233964"/>
      <w:r w:rsidRPr="00A3113C">
        <w:t>Any provision of the Contract which expressly or by implication from its nature is intended to survive the termination or expiration of the Contract and any rights arising on termination or expiration shall survive</w:t>
      </w:r>
      <w:r>
        <w:t xml:space="preserve"> </w:t>
      </w:r>
      <w:r w:rsidRPr="00662094">
        <w:t>the termination or expiration of the Contract on its terms</w:t>
      </w:r>
      <w:r>
        <w:t>.</w:t>
      </w:r>
      <w:bookmarkEnd w:id="4837"/>
    </w:p>
    <w:p w14:paraId="537364D9" w14:textId="70386AE4" w:rsidR="00C554BF" w:rsidRPr="00A3113C" w:rsidRDefault="00C554BF" w:rsidP="00C554BF">
      <w:pPr>
        <w:pStyle w:val="COTCOCLV3-ASDEFCON"/>
      </w:pPr>
      <w:r w:rsidRPr="00662094">
        <w:t xml:space="preserve">Without limiting clause </w:t>
      </w:r>
      <w:r w:rsidRPr="00E67A75">
        <w:fldChar w:fldCharType="begin"/>
      </w:r>
      <w:r w:rsidRPr="00E67A75">
        <w:instrText xml:space="preserve"> REF _Ref13233964 \w \h  \* MERGEFORMAT </w:instrText>
      </w:r>
      <w:r w:rsidRPr="00E67A75">
        <w:fldChar w:fldCharType="separate"/>
      </w:r>
      <w:r w:rsidR="00902F31">
        <w:t>13.7.1</w:t>
      </w:r>
      <w:r w:rsidRPr="00E67A75">
        <w:fldChar w:fldCharType="end"/>
      </w:r>
      <w:r w:rsidRPr="00662094">
        <w:t xml:space="preserve">, any provision dealing with </w:t>
      </w:r>
      <w:r w:rsidRPr="00A3113C">
        <w:t xml:space="preserve">Confidential Information, </w:t>
      </w:r>
      <w:r>
        <w:t>IP</w:t>
      </w:r>
      <w:r w:rsidRPr="00A3113C">
        <w:t>, Defence Security, Privacy</w:t>
      </w:r>
      <w:r>
        <w:t xml:space="preserve"> </w:t>
      </w:r>
      <w:r w:rsidRPr="00A3113C">
        <w:t>and any warranties, guarantees, licences, performance of the Contractor’s obligations under clause </w:t>
      </w:r>
      <w:r w:rsidRPr="00E67A75">
        <w:fldChar w:fldCharType="begin"/>
      </w:r>
      <w:r w:rsidRPr="00E67A75">
        <w:instrText xml:space="preserve"> REF _Ref325745429 \r \h  \* MERGEFORMAT </w:instrText>
      </w:r>
      <w:r w:rsidRPr="00E67A75">
        <w:fldChar w:fldCharType="separate"/>
      </w:r>
      <w:r w:rsidR="00902F31">
        <w:t>13.5</w:t>
      </w:r>
      <w:r w:rsidRPr="00E67A75">
        <w:fldChar w:fldCharType="end"/>
      </w:r>
      <w:r w:rsidRPr="00A3113C">
        <w:t xml:space="preserve">, indemnities, </w:t>
      </w:r>
      <w:r w:rsidRPr="00662094">
        <w:t xml:space="preserve">liability caps, rights to recover money or </w:t>
      </w:r>
      <w:r w:rsidRPr="00A3113C">
        <w:t>financial and performance securities given under the Contract</w:t>
      </w:r>
      <w:r>
        <w:t xml:space="preserve"> </w:t>
      </w:r>
      <w:r w:rsidRPr="00662094">
        <w:t>shall survive the termination or expiration of the Contract on its terms</w:t>
      </w:r>
      <w:r w:rsidRPr="00A3113C">
        <w:t>.</w:t>
      </w:r>
    </w:p>
    <w:p w14:paraId="0D0573FE" w14:textId="77777777" w:rsidR="00C554BF" w:rsidRPr="00763923" w:rsidRDefault="00C554BF" w:rsidP="00C554BF">
      <w:pPr>
        <w:pStyle w:val="ASDEFCONNormal"/>
      </w:pPr>
      <w:bookmarkStart w:id="4838" w:name="_Toc332622250"/>
      <w:bookmarkStart w:id="4839" w:name="_Toc332622251"/>
      <w:bookmarkEnd w:id="4838"/>
      <w:bookmarkEnd w:id="4839"/>
      <w:r>
        <w:br w:type="page"/>
      </w:r>
      <w:r w:rsidRPr="000C482A">
        <w:lastRenderedPageBreak/>
        <w:t>SIGNED AS AN AGREEMENT</w:t>
      </w:r>
    </w:p>
    <w:p w14:paraId="253F7CE4" w14:textId="77777777" w:rsidR="00C554BF" w:rsidRPr="00763923" w:rsidRDefault="00C554BF" w:rsidP="00C554BF">
      <w:pPr>
        <w:pStyle w:val="ASDEFCONNormal"/>
      </w:pPr>
    </w:p>
    <w:p w14:paraId="0FA6F15A" w14:textId="77777777" w:rsidR="00C554BF" w:rsidRDefault="00C554BF" w:rsidP="00C554BF">
      <w:pPr>
        <w:pStyle w:val="ASDEFCONNormal"/>
      </w:pPr>
    </w:p>
    <w:p w14:paraId="1285B7DB" w14:textId="77777777" w:rsidR="00C554BF" w:rsidRPr="00763923" w:rsidRDefault="00C554BF" w:rsidP="00C554BF">
      <w:pPr>
        <w:pStyle w:val="ASDEFCONNormal"/>
      </w:pPr>
      <w:r w:rsidRPr="000C482A">
        <w:t>SIGNED for and on behalf of</w:t>
      </w:r>
    </w:p>
    <w:p w14:paraId="2EEAFBD7" w14:textId="77777777" w:rsidR="00C554BF" w:rsidRPr="00763923" w:rsidRDefault="00C554BF" w:rsidP="00C554BF">
      <w:pPr>
        <w:pStyle w:val="ASDEFCONNormal"/>
      </w:pPr>
    </w:p>
    <w:p w14:paraId="07CC3230" w14:textId="77777777" w:rsidR="00C554BF" w:rsidRPr="00763923" w:rsidRDefault="00C554BF" w:rsidP="00C554BF">
      <w:pPr>
        <w:pStyle w:val="ASDEFCONNormal"/>
      </w:pPr>
      <w:r w:rsidRPr="00B32861">
        <w:rPr>
          <w:b/>
        </w:rPr>
        <w:t>THE COMMONWEALTH OF AUSTRALIA</w:t>
      </w:r>
      <w:r w:rsidRPr="00763923">
        <w:t>:</w:t>
      </w:r>
    </w:p>
    <w:p w14:paraId="3FAE0F10" w14:textId="77777777" w:rsidR="00C554BF" w:rsidRDefault="00C554BF" w:rsidP="00C554BF">
      <w:pPr>
        <w:pStyle w:val="ASDEFCONNormal"/>
      </w:pPr>
    </w:p>
    <w:p w14:paraId="1384B86D" w14:textId="77777777" w:rsidR="00C554BF" w:rsidRDefault="00C554BF" w:rsidP="00C554BF">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D5543E" w14:paraId="4EF0F672" w14:textId="77777777" w:rsidTr="00C554BF">
        <w:tc>
          <w:tcPr>
            <w:tcW w:w="2718" w:type="dxa"/>
            <w:tcBorders>
              <w:bottom w:val="dashed" w:sz="4" w:space="0" w:color="auto"/>
            </w:tcBorders>
          </w:tcPr>
          <w:p w14:paraId="65A3D861" w14:textId="77777777" w:rsidR="00C554BF" w:rsidRPr="00C62E66" w:rsidRDefault="00C554BF" w:rsidP="00C554BF">
            <w:pPr>
              <w:pStyle w:val="ASDEFCONNormal"/>
            </w:pPr>
          </w:p>
        </w:tc>
        <w:tc>
          <w:tcPr>
            <w:tcW w:w="360" w:type="dxa"/>
          </w:tcPr>
          <w:p w14:paraId="59B0F693" w14:textId="77777777" w:rsidR="00C554BF" w:rsidRPr="00C62E66" w:rsidRDefault="00C554BF" w:rsidP="00C554BF">
            <w:pPr>
              <w:pStyle w:val="ASDEFCONNormal"/>
            </w:pPr>
          </w:p>
        </w:tc>
        <w:tc>
          <w:tcPr>
            <w:tcW w:w="2880" w:type="dxa"/>
            <w:tcBorders>
              <w:bottom w:val="dashed" w:sz="4" w:space="0" w:color="auto"/>
            </w:tcBorders>
          </w:tcPr>
          <w:p w14:paraId="74F05079" w14:textId="77777777" w:rsidR="00C554BF" w:rsidRPr="00C62E66" w:rsidRDefault="00C554BF" w:rsidP="00C554BF">
            <w:pPr>
              <w:pStyle w:val="ASDEFCONNormal"/>
            </w:pPr>
          </w:p>
        </w:tc>
        <w:tc>
          <w:tcPr>
            <w:tcW w:w="270" w:type="dxa"/>
          </w:tcPr>
          <w:p w14:paraId="424C2173" w14:textId="77777777" w:rsidR="00C554BF" w:rsidRPr="00C62E66" w:rsidRDefault="00C554BF" w:rsidP="00C554BF">
            <w:pPr>
              <w:pStyle w:val="ASDEFCONNormal"/>
            </w:pPr>
          </w:p>
        </w:tc>
        <w:tc>
          <w:tcPr>
            <w:tcW w:w="1620" w:type="dxa"/>
            <w:tcBorders>
              <w:bottom w:val="dashed" w:sz="4" w:space="0" w:color="auto"/>
            </w:tcBorders>
          </w:tcPr>
          <w:p w14:paraId="7DAC1D67" w14:textId="77777777" w:rsidR="00C554BF" w:rsidRPr="00C62E66" w:rsidRDefault="00C554BF" w:rsidP="00C554BF">
            <w:pPr>
              <w:pStyle w:val="ASDEFCONNormal"/>
            </w:pPr>
          </w:p>
        </w:tc>
      </w:tr>
      <w:tr w:rsidR="00D5543E" w14:paraId="296A411C" w14:textId="77777777" w:rsidTr="00C554BF">
        <w:tc>
          <w:tcPr>
            <w:tcW w:w="2718" w:type="dxa"/>
            <w:tcBorders>
              <w:top w:val="dashed" w:sz="4" w:space="0" w:color="auto"/>
            </w:tcBorders>
          </w:tcPr>
          <w:p w14:paraId="0D2B6156" w14:textId="77777777" w:rsidR="00C554BF" w:rsidRPr="00C62E66" w:rsidRDefault="00C554BF" w:rsidP="00C554BF">
            <w:pPr>
              <w:pStyle w:val="ASDEFCONNormal"/>
              <w:jc w:val="center"/>
            </w:pPr>
            <w:r w:rsidRPr="00C62E66">
              <w:t>(signature)</w:t>
            </w:r>
          </w:p>
        </w:tc>
        <w:tc>
          <w:tcPr>
            <w:tcW w:w="360" w:type="dxa"/>
          </w:tcPr>
          <w:p w14:paraId="5441E5A0" w14:textId="77777777" w:rsidR="00C554BF" w:rsidRPr="00C62E66" w:rsidRDefault="00C554BF" w:rsidP="00C554BF">
            <w:pPr>
              <w:pStyle w:val="ASDEFCONNormal"/>
              <w:jc w:val="center"/>
            </w:pPr>
          </w:p>
        </w:tc>
        <w:tc>
          <w:tcPr>
            <w:tcW w:w="2880" w:type="dxa"/>
            <w:tcBorders>
              <w:top w:val="dashed" w:sz="4" w:space="0" w:color="auto"/>
            </w:tcBorders>
          </w:tcPr>
          <w:p w14:paraId="7F130C9A" w14:textId="77777777" w:rsidR="00C554BF" w:rsidRPr="00C62E66" w:rsidRDefault="00C554BF" w:rsidP="00C554BF">
            <w:pPr>
              <w:pStyle w:val="ASDEFCONNormal"/>
              <w:jc w:val="center"/>
            </w:pPr>
            <w:r w:rsidRPr="00C62E66">
              <w:t>(print name and position)</w:t>
            </w:r>
          </w:p>
        </w:tc>
        <w:tc>
          <w:tcPr>
            <w:tcW w:w="270" w:type="dxa"/>
          </w:tcPr>
          <w:p w14:paraId="18D77C37" w14:textId="77777777" w:rsidR="00C554BF" w:rsidRPr="00C62E66" w:rsidRDefault="00C554BF" w:rsidP="00C554BF">
            <w:pPr>
              <w:pStyle w:val="ASDEFCONNormal"/>
              <w:jc w:val="center"/>
            </w:pPr>
          </w:p>
        </w:tc>
        <w:tc>
          <w:tcPr>
            <w:tcW w:w="1620" w:type="dxa"/>
            <w:tcBorders>
              <w:top w:val="dashed" w:sz="4" w:space="0" w:color="auto"/>
            </w:tcBorders>
          </w:tcPr>
          <w:p w14:paraId="1DC4FEA8" w14:textId="77777777" w:rsidR="00C554BF" w:rsidRPr="00C62E66" w:rsidRDefault="00C554BF" w:rsidP="00C554BF">
            <w:pPr>
              <w:pStyle w:val="ASDEFCONNormal"/>
              <w:jc w:val="center"/>
            </w:pPr>
            <w:r w:rsidRPr="00C62E66">
              <w:t>(date)</w:t>
            </w:r>
          </w:p>
        </w:tc>
      </w:tr>
    </w:tbl>
    <w:p w14:paraId="6C508CFC" w14:textId="77777777" w:rsidR="00C554BF" w:rsidRPr="00763923" w:rsidRDefault="00C554BF" w:rsidP="00C554BF">
      <w:pPr>
        <w:pStyle w:val="ASDEFCONNormal"/>
      </w:pPr>
    </w:p>
    <w:p w14:paraId="693D9A21" w14:textId="77777777" w:rsidR="00C554BF" w:rsidRPr="00763923" w:rsidRDefault="00C554BF" w:rsidP="00C554BF">
      <w:pPr>
        <w:pStyle w:val="ASDEFCONNormal"/>
      </w:pPr>
      <w:r w:rsidRPr="00763923">
        <w:t>In the presence of:</w:t>
      </w:r>
    </w:p>
    <w:p w14:paraId="7B4EC41E" w14:textId="77777777" w:rsidR="00C554BF" w:rsidRPr="00763923" w:rsidRDefault="00C554BF" w:rsidP="00C554BF">
      <w:pPr>
        <w:pStyle w:val="ASDEFCONNormal"/>
      </w:pPr>
    </w:p>
    <w:p w14:paraId="17C6B4D4" w14:textId="77777777" w:rsidR="00C554BF" w:rsidRDefault="00C554BF" w:rsidP="00C554BF">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D5543E" w14:paraId="53EB6F39" w14:textId="77777777" w:rsidTr="00C554BF">
        <w:tc>
          <w:tcPr>
            <w:tcW w:w="2718" w:type="dxa"/>
            <w:tcBorders>
              <w:bottom w:val="dashed" w:sz="4" w:space="0" w:color="auto"/>
            </w:tcBorders>
          </w:tcPr>
          <w:p w14:paraId="3D13DB4B" w14:textId="77777777" w:rsidR="00C554BF" w:rsidRPr="00C62E66" w:rsidRDefault="00C554BF" w:rsidP="00C554BF">
            <w:pPr>
              <w:pStyle w:val="ASDEFCONNormal"/>
            </w:pPr>
          </w:p>
        </w:tc>
        <w:tc>
          <w:tcPr>
            <w:tcW w:w="360" w:type="dxa"/>
          </w:tcPr>
          <w:p w14:paraId="3DD0A184" w14:textId="77777777" w:rsidR="00C554BF" w:rsidRPr="00C62E66" w:rsidRDefault="00C554BF" w:rsidP="00C554BF">
            <w:pPr>
              <w:pStyle w:val="ASDEFCONNormal"/>
            </w:pPr>
          </w:p>
        </w:tc>
        <w:tc>
          <w:tcPr>
            <w:tcW w:w="2880" w:type="dxa"/>
            <w:tcBorders>
              <w:bottom w:val="dashed" w:sz="4" w:space="0" w:color="auto"/>
            </w:tcBorders>
          </w:tcPr>
          <w:p w14:paraId="07D1138F" w14:textId="77777777" w:rsidR="00C554BF" w:rsidRPr="00C62E66" w:rsidRDefault="00C554BF" w:rsidP="00C554BF">
            <w:pPr>
              <w:pStyle w:val="ASDEFCONNormal"/>
            </w:pPr>
          </w:p>
        </w:tc>
        <w:tc>
          <w:tcPr>
            <w:tcW w:w="270" w:type="dxa"/>
          </w:tcPr>
          <w:p w14:paraId="7AE7F6D0" w14:textId="77777777" w:rsidR="00C554BF" w:rsidRPr="00C62E66" w:rsidRDefault="00C554BF" w:rsidP="00C554BF">
            <w:pPr>
              <w:pStyle w:val="ASDEFCONNormal"/>
            </w:pPr>
          </w:p>
        </w:tc>
        <w:tc>
          <w:tcPr>
            <w:tcW w:w="1620" w:type="dxa"/>
            <w:tcBorders>
              <w:bottom w:val="dashed" w:sz="4" w:space="0" w:color="auto"/>
            </w:tcBorders>
          </w:tcPr>
          <w:p w14:paraId="2FF48DAA" w14:textId="77777777" w:rsidR="00C554BF" w:rsidRPr="00C62E66" w:rsidRDefault="00C554BF" w:rsidP="00C554BF">
            <w:pPr>
              <w:pStyle w:val="ASDEFCONNormal"/>
            </w:pPr>
          </w:p>
        </w:tc>
      </w:tr>
      <w:tr w:rsidR="00D5543E" w14:paraId="3FC6E22E" w14:textId="77777777" w:rsidTr="00C554BF">
        <w:tc>
          <w:tcPr>
            <w:tcW w:w="2718" w:type="dxa"/>
            <w:tcBorders>
              <w:top w:val="dashed" w:sz="4" w:space="0" w:color="auto"/>
            </w:tcBorders>
          </w:tcPr>
          <w:p w14:paraId="0A16CDF4" w14:textId="77777777" w:rsidR="00C554BF" w:rsidRPr="00C62E66" w:rsidRDefault="00C554BF" w:rsidP="00C554BF">
            <w:pPr>
              <w:pStyle w:val="ASDEFCONNormal"/>
              <w:jc w:val="center"/>
            </w:pPr>
            <w:r w:rsidRPr="00C62E66">
              <w:t>(signature of witness)</w:t>
            </w:r>
          </w:p>
        </w:tc>
        <w:tc>
          <w:tcPr>
            <w:tcW w:w="360" w:type="dxa"/>
          </w:tcPr>
          <w:p w14:paraId="27E7C0DD" w14:textId="77777777" w:rsidR="00C554BF" w:rsidRPr="00C62E66" w:rsidRDefault="00C554BF" w:rsidP="00C554BF">
            <w:pPr>
              <w:pStyle w:val="ASDEFCONNormal"/>
              <w:jc w:val="center"/>
            </w:pPr>
          </w:p>
        </w:tc>
        <w:tc>
          <w:tcPr>
            <w:tcW w:w="2880" w:type="dxa"/>
            <w:tcBorders>
              <w:top w:val="dashed" w:sz="4" w:space="0" w:color="auto"/>
            </w:tcBorders>
          </w:tcPr>
          <w:p w14:paraId="00DEB31C" w14:textId="77777777" w:rsidR="00C554BF" w:rsidRPr="00C62E66" w:rsidRDefault="00C554BF" w:rsidP="00C554BF">
            <w:pPr>
              <w:pStyle w:val="ASDEFCONNormal"/>
              <w:jc w:val="center"/>
            </w:pPr>
            <w:r w:rsidRPr="00C62E66">
              <w:t>(print name of witness)</w:t>
            </w:r>
          </w:p>
        </w:tc>
        <w:tc>
          <w:tcPr>
            <w:tcW w:w="270" w:type="dxa"/>
          </w:tcPr>
          <w:p w14:paraId="7A89DDF5" w14:textId="77777777" w:rsidR="00C554BF" w:rsidRPr="00C62E66" w:rsidRDefault="00C554BF" w:rsidP="00C554BF">
            <w:pPr>
              <w:pStyle w:val="ASDEFCONNormal"/>
              <w:jc w:val="center"/>
            </w:pPr>
          </w:p>
        </w:tc>
        <w:tc>
          <w:tcPr>
            <w:tcW w:w="1620" w:type="dxa"/>
            <w:tcBorders>
              <w:top w:val="dashed" w:sz="4" w:space="0" w:color="auto"/>
            </w:tcBorders>
          </w:tcPr>
          <w:p w14:paraId="16150754" w14:textId="77777777" w:rsidR="00C554BF" w:rsidRPr="00C62E66" w:rsidRDefault="00C554BF" w:rsidP="00C554BF">
            <w:pPr>
              <w:pStyle w:val="ASDEFCONNormal"/>
              <w:jc w:val="center"/>
            </w:pPr>
            <w:r w:rsidRPr="00C62E66">
              <w:t>(date)</w:t>
            </w:r>
          </w:p>
        </w:tc>
      </w:tr>
    </w:tbl>
    <w:p w14:paraId="4BDFCF2F" w14:textId="77777777" w:rsidR="00C554BF" w:rsidRPr="00763923" w:rsidRDefault="00C554BF" w:rsidP="00C554BF">
      <w:pPr>
        <w:pStyle w:val="ASDEFCONNormal"/>
      </w:pPr>
    </w:p>
    <w:p w14:paraId="641C1B0F" w14:textId="77777777" w:rsidR="00C554BF" w:rsidRPr="00763923" w:rsidRDefault="00C554BF" w:rsidP="00C554BF">
      <w:pPr>
        <w:pStyle w:val="ASDEFCONNormal"/>
      </w:pPr>
    </w:p>
    <w:p w14:paraId="2546F840" w14:textId="77777777" w:rsidR="00C554BF" w:rsidRPr="00763923" w:rsidRDefault="00C554BF" w:rsidP="00C554BF">
      <w:pPr>
        <w:pStyle w:val="ASDEFCONNormal"/>
      </w:pPr>
      <w:r w:rsidRPr="000C482A">
        <w:t>SIGNED for and on behalf of</w:t>
      </w:r>
    </w:p>
    <w:p w14:paraId="2EAE7502" w14:textId="77777777" w:rsidR="00C554BF" w:rsidRPr="00763923" w:rsidRDefault="00C554BF" w:rsidP="00C554BF">
      <w:pPr>
        <w:pStyle w:val="ASDEFCONNormal"/>
      </w:pPr>
    </w:p>
    <w:p w14:paraId="75CBABAF" w14:textId="77777777" w:rsidR="00C554BF" w:rsidRPr="00C62E66" w:rsidRDefault="00C554BF" w:rsidP="00C554BF">
      <w:pPr>
        <w:pStyle w:val="ASDEFCONNormal"/>
      </w:pPr>
      <w:r w:rsidRPr="00B32861">
        <w:rPr>
          <w:b/>
        </w:rPr>
        <w:t>THE CONTRACTOR:</w:t>
      </w:r>
    </w:p>
    <w:p w14:paraId="6120B5AA" w14:textId="31CFA7C8" w:rsidR="008924FA" w:rsidRDefault="002A6C37" w:rsidP="00F72E8F">
      <w:pPr>
        <w:pStyle w:val="Note-ASDEFCON"/>
      </w:pPr>
      <w:r w:rsidRPr="00794A90">
        <w:t xml:space="preserve">Note for Contract Signature: </w:t>
      </w:r>
      <w:r>
        <w:t xml:space="preserve"> </w:t>
      </w:r>
      <w:r w:rsidRPr="00794A90">
        <w:t xml:space="preserve">Guidance on executing agreements, including some statutory requirements to ensure the execution is effective, are detailed in the ‘Executing Agreements Fact Sheet’, found on the </w:t>
      </w:r>
      <w:r w:rsidR="008B19B2">
        <w:t xml:space="preserve">Commercial Division </w:t>
      </w:r>
      <w:r w:rsidRPr="00794A90">
        <w:t>intranet page at:</w:t>
      </w:r>
    </w:p>
    <w:p w14:paraId="2F838194" w14:textId="3F69AA42" w:rsidR="002A6C37" w:rsidRPr="00794A90" w:rsidRDefault="006C0EDA" w:rsidP="00DA56D2">
      <w:pPr>
        <w:pStyle w:val="Note-ASDEFCON"/>
        <w:numPr>
          <w:ilvl w:val="0"/>
          <w:numId w:val="39"/>
        </w:numPr>
        <w:ind w:hanging="720"/>
      </w:pPr>
      <w:hyperlink r:id="rId51" w:history="1">
        <w:r w:rsidR="008924FA" w:rsidRPr="008071F5">
          <w:rPr>
            <w:rStyle w:val="Hyperlink"/>
          </w:rPr>
          <w:t>http://ibss/PublishedWebsite/LatestFinal/836F0CF2-84F0-43C2-8A34-6D34BD246B0D/Item/EBDAF9B0-2B07-45D4-BC51-67963BAA2394</w:t>
        </w:r>
      </w:hyperlink>
    </w:p>
    <w:p w14:paraId="5BFBE474" w14:textId="38736CF4" w:rsidR="00C554BF" w:rsidRDefault="002A6C37" w:rsidP="002A6C37">
      <w:pPr>
        <w:pStyle w:val="ASDEFCONOption"/>
        <w:rPr>
          <w:lang w:eastAsia="zh-CN"/>
        </w:rPr>
      </w:pPr>
      <w:r w:rsidRPr="00794A90">
        <w:t xml:space="preserve">This guidance </w:t>
      </w:r>
      <w:r>
        <w:t xml:space="preserve">is developed for Commonwealth Personnel and </w:t>
      </w:r>
      <w:r w:rsidRPr="00794A90">
        <w:t>should be used to assess the Contractor’s execution of the Contract.</w:t>
      </w:r>
      <w:r>
        <w:t xml:space="preserve">  The Contractor should seek its own independent legal advice on its execution of the Contract.</w:t>
      </w:r>
    </w:p>
    <w:p w14:paraId="69782243" w14:textId="50E876AB" w:rsidR="00C554BF" w:rsidRPr="00451BEA" w:rsidRDefault="0085300B" w:rsidP="00C554BF">
      <w:r>
        <w:rPr>
          <w:rFonts w:eastAsia="Calibri"/>
          <w:b/>
        </w:rPr>
        <w:fldChar w:fldCharType="begin">
          <w:ffData>
            <w:name w:val=""/>
            <w:enabled/>
            <w:calcOnExit w:val="0"/>
            <w:textInput>
              <w:default w:val="[…INSERT APPROPRIATE CONTRACTOR'S EXECUTION CLAUSE…]"/>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[…INSERT APPROPRIATE CONTRACTOR'S EXECUTION CLAUSE…]</w:t>
      </w:r>
      <w:r>
        <w:rPr>
          <w:rFonts w:eastAsia="Calibri"/>
          <w:b/>
        </w:rPr>
        <w:fldChar w:fldCharType="end"/>
      </w:r>
    </w:p>
    <w:sectPr w:rsidR="00C554BF" w:rsidRPr="00451BEA" w:rsidSect="00C554BF">
      <w:headerReference w:type="even" r:id="rId52"/>
      <w:headerReference w:type="default" r:id="rId53"/>
      <w:footerReference w:type="default" r:id="rId54"/>
      <w:pgSz w:w="11907" w:h="16840" w:code="9"/>
      <w:pgMar w:top="1304" w:right="1418" w:bottom="680" w:left="1418" w:header="567" w:footer="283" w:gutter="0"/>
      <w:paperSrc w:first="7" w:other="7"/>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370F7" w14:textId="77777777" w:rsidR="006C0EDA" w:rsidRDefault="006C0EDA">
      <w:pPr>
        <w:spacing w:after="0"/>
      </w:pPr>
      <w:r>
        <w:separator/>
      </w:r>
    </w:p>
  </w:endnote>
  <w:endnote w:type="continuationSeparator" w:id="0">
    <w:p w14:paraId="5CA13C94" w14:textId="77777777" w:rsidR="006C0EDA" w:rsidRDefault="006C0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PDEK A+ Arial MT">
    <w:altName w:val="Arial"/>
    <w:panose1 w:val="00000000000000000000"/>
    <w:charset w:val="00"/>
    <w:family w:val="swiss"/>
    <w:notTrueType/>
    <w:pitch w:val="default"/>
    <w:sig w:usb0="00000003" w:usb1="00000000" w:usb2="00000000" w:usb3="00000000" w:csb0="00000001" w:csb1="00000000"/>
  </w:font>
  <w:font w:name="NPDEJ P+ Arial MT">
    <w:altName w:val="Arial"/>
    <w:panose1 w:val="00000000000000000000"/>
    <w:charset w:val="00"/>
    <w:family w:val="swiss"/>
    <w:notTrueType/>
    <w:pitch w:val="default"/>
    <w:sig w:usb0="00000003" w:usb1="00000000" w:usb2="00000000" w:usb3="00000000" w:csb0="00000001" w:csb1="00000000"/>
  </w:font>
  <w:font w:name="BPJEO N+ Arial MT">
    <w:altName w:val="Arial"/>
    <w:panose1 w:val="00000000000000000000"/>
    <w:charset w:val="00"/>
    <w:family w:val="swiss"/>
    <w:notTrueType/>
    <w:pitch w:val="default"/>
    <w:sig w:usb0="00000003" w:usb1="00000000" w:usb2="00000000" w:usb3="00000000" w:csb0="00000001" w:csb1="00000000"/>
  </w:font>
  <w:font w:name="LCOHH K+ Arial 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1DA04" w14:textId="3EA82490" w:rsidR="00447FE2" w:rsidRDefault="00447FE2">
    <w:pPr>
      <w:pStyle w:val="Footer"/>
    </w:pPr>
    <w:r>
      <w:fldChar w:fldCharType="begin"/>
    </w:r>
    <w:r>
      <w:instrText xml:space="preserve"> DOCPROPERTY "Document Footer" </w:instrText>
    </w:r>
    <w:r>
      <w:fldChar w:fldCharType="separate"/>
    </w:r>
    <w:r>
      <w:rPr>
        <w:b/>
        <w:bC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179E9593" w14:textId="77777777" w:rsidTr="00C554BF">
      <w:tc>
        <w:tcPr>
          <w:tcW w:w="2500" w:type="pct"/>
        </w:tcPr>
        <w:p w14:paraId="71B3BC9C" w14:textId="7BCD5E41" w:rsidR="00447FE2" w:rsidRDefault="004552D5" w:rsidP="00C554BF">
          <w:pPr>
            <w:pStyle w:val="ASDEFCONHeaderFooterLeft"/>
          </w:pPr>
          <w:fldSimple w:instr=" DOCPROPERTY Footer_Left ">
            <w:r w:rsidR="00447FE2">
              <w:t>Draft Conditions of Contract</w:t>
            </w:r>
          </w:fldSimple>
          <w:r w:rsidR="00447FE2">
            <w:t xml:space="preserve"> (</w:t>
          </w:r>
          <w:fldSimple w:instr=" DOCPROPERTY Version ">
            <w:r w:rsidR="00447FE2">
              <w:t>V3.2</w:t>
            </w:r>
          </w:fldSimple>
          <w:r w:rsidR="00447FE2">
            <w:t>)</w:t>
          </w:r>
        </w:p>
      </w:tc>
      <w:tc>
        <w:tcPr>
          <w:tcW w:w="2500" w:type="pct"/>
        </w:tcPr>
        <w:p w14:paraId="17579FEA" w14:textId="77777777" w:rsidR="00447FE2" w:rsidRDefault="00447FE2" w:rsidP="00C554BF">
          <w:pPr>
            <w:pStyle w:val="ASDEFCONHeaderFooterRight"/>
          </w:pPr>
        </w:p>
      </w:tc>
    </w:tr>
    <w:tr w:rsidR="00447FE2" w14:paraId="688D3CAD" w14:textId="77777777" w:rsidTr="00C554BF">
      <w:tc>
        <w:tcPr>
          <w:tcW w:w="5000" w:type="pct"/>
          <w:gridSpan w:val="2"/>
        </w:tcPr>
        <w:p w14:paraId="39DCD968" w14:textId="19936845" w:rsidR="00447FE2" w:rsidRDefault="004552D5" w:rsidP="00C554BF">
          <w:pPr>
            <w:pStyle w:val="ASDEFCONHeaderFooterClassification"/>
          </w:pPr>
          <w:fldSimple w:instr=" DOCPROPERTY Classification ">
            <w:r w:rsidR="00447FE2">
              <w:t>OFFICIAL</w:t>
            </w:r>
          </w:fldSimple>
        </w:p>
      </w:tc>
    </w:tr>
  </w:tbl>
  <w:p w14:paraId="0D5DA725" w14:textId="77777777" w:rsidR="00447FE2" w:rsidRPr="0051516A" w:rsidRDefault="00447FE2" w:rsidP="00C554BF">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38C1E" w14:textId="5A0DF83B" w:rsidR="00447FE2" w:rsidRDefault="00447FE2" w:rsidP="00C554BF">
    <w:pPr>
      <w:jc w:val="right"/>
    </w:pPr>
    <w:r>
      <w:tab/>
      <w:t>DS -</w:t>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noProof/>
        <w:lang w:val="en-US"/>
      </w:rPr>
      <w:t>53</w:t>
    </w:r>
    <w:r>
      <w:rPr>
        <w:rStyle w:val="PageNumber"/>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38CAF428" w14:textId="77777777" w:rsidTr="00C554BF">
      <w:tc>
        <w:tcPr>
          <w:tcW w:w="2500" w:type="pct"/>
        </w:tcPr>
        <w:p w14:paraId="5D995F22" w14:textId="7742ECB1" w:rsidR="00447FE2" w:rsidRDefault="004552D5" w:rsidP="00C554BF">
          <w:pPr>
            <w:pStyle w:val="ASDEFCONHeaderFooterLeft"/>
          </w:pPr>
          <w:fldSimple w:instr=" DOCPROPERTY Footer_Left ">
            <w:r w:rsidR="00447FE2">
              <w:t>Draft Conditions of Contract</w:t>
            </w:r>
          </w:fldSimple>
          <w:r w:rsidR="00447FE2">
            <w:t xml:space="preserve"> (</w:t>
          </w:r>
          <w:fldSimple w:instr=" DOCPROPERTY Version ">
            <w:r w:rsidR="00447FE2">
              <w:t>V3.2</w:t>
            </w:r>
          </w:fldSimple>
          <w:r w:rsidR="00447FE2">
            <w:t>)</w:t>
          </w:r>
        </w:p>
      </w:tc>
      <w:tc>
        <w:tcPr>
          <w:tcW w:w="2500" w:type="pct"/>
        </w:tcPr>
        <w:p w14:paraId="5FE394A9" w14:textId="16C5696B" w:rsidR="00447FE2" w:rsidRDefault="00447FE2" w:rsidP="00C554BF">
          <w:pPr>
            <w:pStyle w:val="ASDEFCONHeaderFooterRight"/>
            <w:rPr>
              <w:color w:val="auto"/>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6F71F2">
            <w:rPr>
              <w:rStyle w:val="PageNumber"/>
              <w:noProof/>
              <w:color w:val="auto"/>
              <w:szCs w:val="24"/>
              <w:lang w:val="en-US"/>
            </w:rPr>
            <w:t>iii</w:t>
          </w:r>
          <w:r>
            <w:rPr>
              <w:rStyle w:val="PageNumber"/>
              <w:color w:val="auto"/>
              <w:szCs w:val="24"/>
              <w:lang w:val="en-US"/>
            </w:rPr>
            <w:fldChar w:fldCharType="end"/>
          </w:r>
        </w:p>
      </w:tc>
    </w:tr>
    <w:tr w:rsidR="00447FE2" w14:paraId="35C362B8" w14:textId="77777777" w:rsidTr="00C554BF">
      <w:tc>
        <w:tcPr>
          <w:tcW w:w="5000" w:type="pct"/>
          <w:gridSpan w:val="2"/>
        </w:tcPr>
        <w:p w14:paraId="5D05776C" w14:textId="0C27B002" w:rsidR="00447FE2" w:rsidRDefault="004552D5" w:rsidP="00C554BF">
          <w:pPr>
            <w:pStyle w:val="ASDEFCONHeaderFooterClassification"/>
          </w:pPr>
          <w:fldSimple w:instr=" DOCPROPERTY Classification ">
            <w:r w:rsidR="00447FE2">
              <w:t>OFFICIAL</w:t>
            </w:r>
          </w:fldSimple>
        </w:p>
      </w:tc>
    </w:tr>
  </w:tbl>
  <w:p w14:paraId="23AF09AF" w14:textId="77777777" w:rsidR="00447FE2" w:rsidRPr="00875077" w:rsidRDefault="00447FE2" w:rsidP="00C554BF">
    <w:pPr>
      <w:pStyle w:val="Footer"/>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0C7FE044" w14:textId="77777777" w:rsidTr="00C554BF">
      <w:tc>
        <w:tcPr>
          <w:tcW w:w="2500" w:type="pct"/>
        </w:tcPr>
        <w:p w14:paraId="123C4CA4" w14:textId="6E80D7CD" w:rsidR="00447FE2" w:rsidRDefault="004552D5" w:rsidP="00C554BF">
          <w:pPr>
            <w:pStyle w:val="ASDEFCONHeaderFooterLeft"/>
          </w:pPr>
          <w:fldSimple w:instr=" DOCPROPERTY Footer_Left ">
            <w:r w:rsidR="00447FE2">
              <w:t>Draft Conditions of Contract</w:t>
            </w:r>
          </w:fldSimple>
          <w:r w:rsidR="00447FE2">
            <w:t xml:space="preserve"> (</w:t>
          </w:r>
          <w:fldSimple w:instr=" DOCPROPERTY Version ">
            <w:r w:rsidR="00447FE2">
              <w:t>V3.2</w:t>
            </w:r>
          </w:fldSimple>
          <w:r w:rsidR="00447FE2">
            <w:t>)</w:t>
          </w:r>
        </w:p>
      </w:tc>
      <w:tc>
        <w:tcPr>
          <w:tcW w:w="2500" w:type="pct"/>
        </w:tcPr>
        <w:p w14:paraId="2E54F676" w14:textId="1F865912" w:rsidR="00447FE2" w:rsidRDefault="00447FE2" w:rsidP="00C554BF">
          <w:pPr>
            <w:pStyle w:val="ASDEFCONHeaderFooterRight"/>
            <w:rPr>
              <w:color w:val="auto"/>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6F71F2">
            <w:rPr>
              <w:rStyle w:val="PageNumber"/>
              <w:noProof/>
              <w:color w:val="auto"/>
              <w:szCs w:val="24"/>
              <w:lang w:val="en-US"/>
            </w:rPr>
            <w:t>7</w:t>
          </w:r>
          <w:r>
            <w:rPr>
              <w:rStyle w:val="PageNumber"/>
              <w:color w:val="auto"/>
              <w:szCs w:val="24"/>
              <w:lang w:val="en-US"/>
            </w:rPr>
            <w:fldChar w:fldCharType="end"/>
          </w:r>
        </w:p>
      </w:tc>
    </w:tr>
    <w:tr w:rsidR="00447FE2" w14:paraId="31F7BF64" w14:textId="77777777" w:rsidTr="00C554BF">
      <w:tc>
        <w:tcPr>
          <w:tcW w:w="5000" w:type="pct"/>
          <w:gridSpan w:val="2"/>
        </w:tcPr>
        <w:p w14:paraId="20CB4A8D" w14:textId="0E9406B5" w:rsidR="00447FE2" w:rsidRDefault="004552D5" w:rsidP="00C554BF">
          <w:pPr>
            <w:pStyle w:val="ASDEFCONHeaderFooterClassification"/>
          </w:pPr>
          <w:fldSimple w:instr=" DOCPROPERTY Classification ">
            <w:r w:rsidR="00447FE2">
              <w:t>OFFICIAL</w:t>
            </w:r>
          </w:fldSimple>
        </w:p>
      </w:tc>
    </w:tr>
  </w:tbl>
  <w:p w14:paraId="087633B3" w14:textId="77777777" w:rsidR="00447FE2" w:rsidRPr="00875077" w:rsidRDefault="00447FE2" w:rsidP="00C554BF">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05990" w14:textId="77777777" w:rsidR="006C0EDA" w:rsidRDefault="006C0EDA">
      <w:pPr>
        <w:spacing w:after="0"/>
      </w:pPr>
      <w:r>
        <w:separator/>
      </w:r>
    </w:p>
  </w:footnote>
  <w:footnote w:type="continuationSeparator" w:id="0">
    <w:p w14:paraId="72415F8F" w14:textId="77777777" w:rsidR="006C0EDA" w:rsidRDefault="006C0E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585" w14:textId="77777777" w:rsidR="00447FE2" w:rsidRDefault="006C0EDA">
    <w:pPr>
      <w:pStyle w:val="Header"/>
    </w:pPr>
    <w:r>
      <w:rPr>
        <w:noProof/>
        <w:szCs w:val="16"/>
        <w:lang w:val="en-AU" w:eastAsia="zh-TW"/>
      </w:rPr>
      <w:pict w14:anchorId="0ED412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1" o:spid="_x0000_s3073"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4D4B31DC" w14:textId="77777777" w:rsidTr="0090751B">
      <w:tc>
        <w:tcPr>
          <w:tcW w:w="5000" w:type="pct"/>
          <w:gridSpan w:val="2"/>
        </w:tcPr>
        <w:p w14:paraId="62F432BC" w14:textId="759D88C3" w:rsidR="00447FE2" w:rsidRDefault="004552D5" w:rsidP="0090751B">
          <w:pPr>
            <w:pStyle w:val="ASDEFCONHeaderFooterClassification"/>
          </w:pPr>
          <w:fldSimple w:instr=" DOCPROPERTY Classification ">
            <w:r w:rsidR="00447FE2">
              <w:t>OFFICIAL</w:t>
            </w:r>
          </w:fldSimple>
        </w:p>
      </w:tc>
    </w:tr>
    <w:tr w:rsidR="00447FE2" w14:paraId="32F4B8F3" w14:textId="77777777" w:rsidTr="0090751B">
      <w:tc>
        <w:tcPr>
          <w:tcW w:w="2500" w:type="pct"/>
        </w:tcPr>
        <w:p w14:paraId="58C49D69" w14:textId="5C5D4FE2" w:rsidR="00447FE2" w:rsidRDefault="004552D5" w:rsidP="0090751B">
          <w:pPr>
            <w:pStyle w:val="ASDEFCONHeaderFooterLeft"/>
          </w:pPr>
          <w:fldSimple w:instr=" DOCPROPERTY Header_Left ">
            <w:r w:rsidR="00447FE2">
              <w:t>ASDEFCON (Support Short)</w:t>
            </w:r>
          </w:fldSimple>
        </w:p>
      </w:tc>
      <w:tc>
        <w:tcPr>
          <w:tcW w:w="2500" w:type="pct"/>
        </w:tcPr>
        <w:p w14:paraId="09D7B2D8" w14:textId="43FD9051" w:rsidR="00447FE2" w:rsidRDefault="004552D5" w:rsidP="0090751B">
          <w:pPr>
            <w:pStyle w:val="ASDEFCONHeaderFooterRight"/>
          </w:pPr>
          <w:fldSimple w:instr=" DOCPROPERTY Header_Right ">
            <w:r w:rsidR="00447FE2">
              <w:t>PART 2</w:t>
            </w:r>
          </w:fldSimple>
        </w:p>
      </w:tc>
    </w:tr>
  </w:tbl>
  <w:p w14:paraId="0ECF27B2" w14:textId="77777777" w:rsidR="00447FE2" w:rsidRPr="0090751B" w:rsidRDefault="00447FE2" w:rsidP="00907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7CF7" w14:textId="77777777" w:rsidR="00447FE2" w:rsidRDefault="00447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669BCDB8" w14:textId="77777777" w:rsidTr="00C554BF">
      <w:tc>
        <w:tcPr>
          <w:tcW w:w="5000" w:type="pct"/>
          <w:gridSpan w:val="2"/>
        </w:tcPr>
        <w:p w14:paraId="37B645AD" w14:textId="239DDBA1" w:rsidR="00447FE2" w:rsidRDefault="004552D5" w:rsidP="00C554BF">
          <w:pPr>
            <w:pStyle w:val="ASDEFCONHeaderFooterClassification"/>
          </w:pPr>
          <w:fldSimple w:instr=" DOCPROPERTY Classification ">
            <w:r w:rsidR="00447FE2">
              <w:t>OFFICIAL</w:t>
            </w:r>
          </w:fldSimple>
        </w:p>
      </w:tc>
    </w:tr>
    <w:tr w:rsidR="00447FE2" w14:paraId="67244712" w14:textId="77777777" w:rsidTr="00C554BF">
      <w:tc>
        <w:tcPr>
          <w:tcW w:w="2500" w:type="pct"/>
        </w:tcPr>
        <w:p w14:paraId="022FFDD0" w14:textId="57DA5480" w:rsidR="00447FE2" w:rsidRDefault="004552D5" w:rsidP="00A1692E">
          <w:pPr>
            <w:pStyle w:val="ASDEFCONHeaderFooterLeft"/>
          </w:pPr>
          <w:fldSimple w:instr=" DOCPROPERTY Header_Left ">
            <w:r w:rsidR="00447FE2">
              <w:t>ASDEFCON (Support Short)</w:t>
            </w:r>
          </w:fldSimple>
        </w:p>
      </w:tc>
      <w:tc>
        <w:tcPr>
          <w:tcW w:w="2500" w:type="pct"/>
        </w:tcPr>
        <w:p w14:paraId="0628D29B" w14:textId="11170C58" w:rsidR="00447FE2" w:rsidRDefault="004552D5" w:rsidP="00C554BF">
          <w:pPr>
            <w:pStyle w:val="ASDEFCONHeaderFooterRight"/>
          </w:pPr>
          <w:fldSimple w:instr=" DOCPROPERTY Header_Right ">
            <w:r w:rsidR="00447FE2">
              <w:t>PART 2</w:t>
            </w:r>
          </w:fldSimple>
        </w:p>
      </w:tc>
    </w:tr>
  </w:tbl>
  <w:p w14:paraId="75C7684D" w14:textId="77777777" w:rsidR="00447FE2" w:rsidRPr="00875077" w:rsidRDefault="00447FE2" w:rsidP="00C554BF">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18AE7" w14:textId="77777777" w:rsidR="00447FE2" w:rsidRDefault="006C0EDA">
    <w:pPr>
      <w:pStyle w:val="Header"/>
      <w:rPr>
        <w:color w:val="000000"/>
      </w:rPr>
    </w:pPr>
    <w:r>
      <w:rPr>
        <w:noProof/>
        <w:szCs w:val="16"/>
        <w:lang w:val="en-AU" w:eastAsia="zh-TW"/>
      </w:rPr>
      <w:pict w14:anchorId="78DBDD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4" o:spid="_x0000_s3074"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47FE2" w14:paraId="393A1D5A" w14:textId="77777777" w:rsidTr="00C554BF">
      <w:tc>
        <w:tcPr>
          <w:tcW w:w="5000" w:type="pct"/>
          <w:gridSpan w:val="2"/>
        </w:tcPr>
        <w:p w14:paraId="4C6AD354" w14:textId="12EF1B58" w:rsidR="00447FE2" w:rsidRDefault="004552D5" w:rsidP="00C554BF">
          <w:pPr>
            <w:pStyle w:val="ASDEFCONHeaderFooterClassification"/>
          </w:pPr>
          <w:fldSimple w:instr=" DOCPROPERTY Classification ">
            <w:r w:rsidR="00447FE2">
              <w:t>OFFICIAL</w:t>
            </w:r>
          </w:fldSimple>
        </w:p>
      </w:tc>
    </w:tr>
    <w:tr w:rsidR="00447FE2" w14:paraId="6268D899" w14:textId="77777777" w:rsidTr="00C554BF">
      <w:tc>
        <w:tcPr>
          <w:tcW w:w="2500" w:type="pct"/>
        </w:tcPr>
        <w:p w14:paraId="0584C563" w14:textId="544A37F0" w:rsidR="00447FE2" w:rsidRDefault="004552D5" w:rsidP="00A1692E">
          <w:pPr>
            <w:pStyle w:val="ASDEFCONHeaderFooterLeft"/>
          </w:pPr>
          <w:fldSimple w:instr=" DOCPROPERTY Header_Left ">
            <w:r w:rsidR="00447FE2">
              <w:t>ASDEFCON (Support Short)</w:t>
            </w:r>
          </w:fldSimple>
        </w:p>
      </w:tc>
      <w:tc>
        <w:tcPr>
          <w:tcW w:w="2500" w:type="pct"/>
        </w:tcPr>
        <w:p w14:paraId="51952993" w14:textId="409E0CF3" w:rsidR="00447FE2" w:rsidRDefault="004552D5" w:rsidP="00C554BF">
          <w:pPr>
            <w:pStyle w:val="ASDEFCONHeaderFooterRight"/>
          </w:pPr>
          <w:fldSimple w:instr=" DOCPROPERTY Header_Right ">
            <w:r w:rsidR="00447FE2">
              <w:t>PART 2</w:t>
            </w:r>
          </w:fldSimple>
        </w:p>
      </w:tc>
    </w:tr>
  </w:tbl>
  <w:p w14:paraId="6B4A4A82" w14:textId="77777777" w:rsidR="00447FE2" w:rsidRPr="00875077" w:rsidRDefault="00447FE2" w:rsidP="00C554BF">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0000002"/>
    <w:multiLevelType w:val="multilevel"/>
    <w:tmpl w:val="E836DFE8"/>
    <w:name w:val="RTF_Num 7"/>
    <w:lvl w:ilvl="0">
      <w:start w:val="1"/>
      <w:numFmt w:val="decimal"/>
      <w:lvlText w:val="%1."/>
      <w:lvlJc w:val="left"/>
      <w:pPr>
        <w:tabs>
          <w:tab w:val="num" w:pos="907"/>
        </w:tabs>
        <w:ind w:left="0" w:firstLine="0"/>
      </w:pPr>
      <w:rPr>
        <w:rFonts w:cs="Times New Roman" w:hint="default"/>
      </w:rPr>
    </w:lvl>
    <w:lvl w:ilvl="1">
      <w:start w:val="1"/>
      <w:numFmt w:val="decimal"/>
      <w:lvlText w:val="%1.%2"/>
      <w:lvlJc w:val="left"/>
      <w:pPr>
        <w:tabs>
          <w:tab w:val="num" w:pos="907"/>
        </w:tabs>
        <w:ind w:left="0" w:firstLine="0"/>
      </w:pPr>
      <w:rPr>
        <w:rFonts w:ascii="Arial" w:eastAsia="Arial" w:hAnsi="Arial" w:cs="Arial" w:hint="default"/>
        <w:b/>
        <w:bCs/>
        <w:i w:val="0"/>
        <w:iCs w:val="0"/>
        <w:sz w:val="20"/>
        <w:szCs w:val="20"/>
      </w:rPr>
    </w:lvl>
    <w:lvl w:ilvl="2">
      <w:start w:val="1"/>
      <w:numFmt w:val="decimal"/>
      <w:lvlText w:val="%1.%2.%3"/>
      <w:lvlJc w:val="left"/>
      <w:pPr>
        <w:tabs>
          <w:tab w:val="num" w:pos="907"/>
        </w:tabs>
        <w:ind w:left="907" w:hanging="907"/>
      </w:pPr>
      <w:rPr>
        <w:rFonts w:cs="Times New Roman" w:hint="default"/>
        <w:lang w:val="en-AU"/>
      </w:rPr>
    </w:lvl>
    <w:lvl w:ilvl="3">
      <w:start w:val="1"/>
      <w:numFmt w:val="lowerLetter"/>
      <w:lvlText w:val="%4."/>
      <w:lvlJc w:val="left"/>
      <w:pPr>
        <w:tabs>
          <w:tab w:val="num" w:pos="1440"/>
        </w:tabs>
        <w:ind w:left="1440" w:hanging="533"/>
      </w:pPr>
      <w:rPr>
        <w:rFonts w:cs="Times New Roman" w:hint="default"/>
      </w:rPr>
    </w:lvl>
    <w:lvl w:ilvl="4">
      <w:start w:val="1"/>
      <w:numFmt w:val="lowerRoman"/>
      <w:lvlText w:val="(%5)"/>
      <w:lvlJc w:val="left"/>
      <w:pPr>
        <w:tabs>
          <w:tab w:val="num" w:pos="2160"/>
        </w:tabs>
        <w:ind w:left="2016" w:hanging="576"/>
      </w:pPr>
      <w:rPr>
        <w:rFonts w:hint="default"/>
      </w:rPr>
    </w:lvl>
    <w:lvl w:ilvl="5">
      <w:start w:val="1"/>
      <w:numFmt w:val="decimal"/>
      <w:lvlText w:val="%5.%6"/>
      <w:lvlJc w:val="left"/>
      <w:pPr>
        <w:tabs>
          <w:tab w:val="num" w:pos="907"/>
        </w:tabs>
        <w:ind w:left="0" w:firstLine="0"/>
      </w:pPr>
      <w:rPr>
        <w:rFonts w:cs="Times New Roman" w:hint="default"/>
      </w:rPr>
    </w:lvl>
    <w:lvl w:ilvl="6">
      <w:start w:val="1"/>
      <w:numFmt w:val="decimal"/>
      <w:lvlText w:val="%4.%5.%6.%7"/>
      <w:lvlJc w:val="left"/>
      <w:pPr>
        <w:tabs>
          <w:tab w:val="num" w:pos="1440"/>
        </w:tabs>
        <w:ind w:left="0" w:firstLine="0"/>
      </w:pPr>
      <w:rPr>
        <w:rFonts w:cs="Times New Roman" w:hint="default"/>
      </w:rPr>
    </w:lvl>
    <w:lvl w:ilvl="7">
      <w:start w:val="1"/>
      <w:numFmt w:val="decimal"/>
      <w:lvlText w:val="%1.%2.%3.%4.%5.%6.%7.%8"/>
      <w:lvlJc w:val="left"/>
      <w:pPr>
        <w:tabs>
          <w:tab w:val="num" w:pos="1440"/>
        </w:tabs>
        <w:ind w:left="0" w:firstLine="0"/>
      </w:pPr>
      <w:rPr>
        <w:rFonts w:cs="Times New Roman" w:hint="default"/>
      </w:rPr>
    </w:lvl>
    <w:lvl w:ilvl="8">
      <w:start w:val="1"/>
      <w:numFmt w:val="decimal"/>
      <w:lvlText w:val="%1.%2.%3.%4.%5.%6.%7.%8.%9"/>
      <w:lvlJc w:val="left"/>
      <w:pPr>
        <w:tabs>
          <w:tab w:val="num" w:pos="1440"/>
        </w:tabs>
        <w:ind w:left="0" w:firstLine="0"/>
      </w:pPr>
      <w:rPr>
        <w:rFonts w:cs="Times New Roman" w:hint="default"/>
      </w:rPr>
    </w:lvl>
  </w:abstractNum>
  <w:abstractNum w:abstractNumId="2" w15:restartNumberingAfterBreak="0">
    <w:nsid w:val="03546A73"/>
    <w:multiLevelType w:val="multilevel"/>
    <w:tmpl w:val="06309C2A"/>
    <w:lvl w:ilvl="0">
      <w:start w:val="1"/>
      <w:numFmt w:val="none"/>
      <w:suff w:val="nothing"/>
      <w:lvlText w:val="%1"/>
      <w:lvlJc w:val="center"/>
      <w:pPr>
        <w:ind w:left="0" w:firstLine="0"/>
      </w:pPr>
      <w:rPr>
        <w:rFonts w:ascii="Arial Bold" w:hAnsi="Arial Bold" w:cs="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SDEFCONLevel1"/>
      <w:lvlText w:val="%2%1"/>
      <w:lvlJc w:val="left"/>
      <w:pPr>
        <w:tabs>
          <w:tab w:val="num" w:pos="851"/>
        </w:tabs>
        <w:ind w:left="851" w:hanging="851"/>
      </w:pPr>
      <w:rPr>
        <w:rFonts w:ascii="Arial Bold" w:hAnsi="Arial Bold" w:cs="Times New Roman" w:hint="default"/>
        <w:b/>
        <w:i w:val="0"/>
        <w:sz w:val="24"/>
      </w:rPr>
    </w:lvl>
    <w:lvl w:ilvl="2">
      <w:start w:val="1"/>
      <w:numFmt w:val="decimal"/>
      <w:pStyle w:val="ASDEFCONLevel1"/>
      <w:lvlText w:val="%2.%3"/>
      <w:lvlJc w:val="left"/>
      <w:pPr>
        <w:tabs>
          <w:tab w:val="num" w:pos="851"/>
        </w:tabs>
        <w:ind w:left="851" w:hanging="851"/>
      </w:pPr>
      <w:rPr>
        <w:rFonts w:ascii="Arial" w:hAnsi="Arial" w:cs="Times New Roman" w:hint="default"/>
        <w:b w:val="0"/>
        <w:i w:val="0"/>
        <w:color w:val="auto"/>
        <w:sz w:val="22"/>
      </w:rPr>
    </w:lvl>
    <w:lvl w:ilvl="3">
      <w:start w:val="1"/>
      <w:numFmt w:val="lowerLetter"/>
      <w:pStyle w:val="ASDEFCONalpha"/>
      <w:lvlText w:val="%4."/>
      <w:lvlJc w:val="left"/>
      <w:pPr>
        <w:tabs>
          <w:tab w:val="num" w:pos="851"/>
        </w:tabs>
        <w:ind w:left="1134" w:hanging="283"/>
      </w:pPr>
      <w:rPr>
        <w:rFonts w:ascii="Arial" w:hAnsi="Arial" w:cs="Times New Roman" w:hint="default"/>
        <w:b w:val="0"/>
        <w:i w:val="0"/>
        <w:sz w:val="20"/>
      </w:rPr>
    </w:lvl>
    <w:lvl w:ilvl="4">
      <w:start w:val="1"/>
      <w:numFmt w:val="lowerRoman"/>
      <w:lvlText w:val="%5"/>
      <w:lvlJc w:val="left"/>
      <w:pPr>
        <w:tabs>
          <w:tab w:val="num" w:pos="1701"/>
        </w:tabs>
        <w:ind w:left="1701" w:hanging="567"/>
      </w:pPr>
      <w:rPr>
        <w:rFonts w:ascii="Arial" w:hAnsi="Arial" w:cs="Times New Roman" w:hint="default"/>
        <w:b w:val="0"/>
        <w:i w:val="0"/>
        <w:sz w:val="20"/>
      </w:rPr>
    </w:lvl>
    <w:lvl w:ilvl="5">
      <w:start w:val="1"/>
      <w:numFmt w:val="none"/>
      <w:lvlText w:val="%6"/>
      <w:lvlJc w:val="left"/>
      <w:pPr>
        <w:tabs>
          <w:tab w:val="num" w:pos="0"/>
        </w:tabs>
        <w:ind w:left="0" w:firstLine="0"/>
      </w:pPr>
      <w:rPr>
        <w:rFonts w:cs="Times New Roman" w:hint="default"/>
      </w:rPr>
    </w:lvl>
    <w:lvl w:ilvl="6">
      <w:start w:val="1"/>
      <w:numFmt w:val="none"/>
      <w:lvlText w:val=""/>
      <w:lvlJc w:val="left"/>
      <w:pPr>
        <w:tabs>
          <w:tab w:val="num" w:pos="0"/>
        </w:tabs>
        <w:ind w:left="2552" w:hanging="851"/>
      </w:pPr>
      <w:rPr>
        <w:rFonts w:cs="Times New Roman" w:hint="default"/>
      </w:rPr>
    </w:lvl>
    <w:lvl w:ilvl="7">
      <w:start w:val="1"/>
      <w:numFmt w:val="none"/>
      <w:lvlText w:val=""/>
      <w:lvlJc w:val="left"/>
      <w:pPr>
        <w:tabs>
          <w:tab w:val="num" w:pos="0"/>
        </w:tabs>
        <w:ind w:left="0" w:firstLine="0"/>
      </w:pPr>
      <w:rPr>
        <w:rFonts w:cs="Times New Roman" w:hint="default"/>
      </w:rPr>
    </w:lvl>
    <w:lvl w:ilvl="8">
      <w:start w:val="1"/>
      <w:numFmt w:val="none"/>
      <w:lvlText w:val=""/>
      <w:lvlJc w:val="left"/>
      <w:pPr>
        <w:tabs>
          <w:tab w:val="num" w:pos="0"/>
        </w:tabs>
        <w:ind w:left="0" w:firstLine="0"/>
      </w:pPr>
      <w:rPr>
        <w:rFonts w:cs="Times New Roman" w:hint="default"/>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34BEE"/>
    <w:multiLevelType w:val="multilevel"/>
    <w:tmpl w:val="4B7E7F72"/>
    <w:styleLink w:val="OutlineList3"/>
    <w:lvl w:ilvl="0">
      <w:start w:val="1"/>
      <w:numFmt w:val="none"/>
      <w:suff w:val="nothing"/>
      <w:lvlText w:val=""/>
      <w:lvlJc w:val="left"/>
      <w:rPr>
        <w:rFonts w:cs="Times New Roman" w:hint="default"/>
      </w:rPr>
    </w:lvl>
    <w:lvl w:ilvl="1">
      <w:start w:val="1"/>
      <w:numFmt w:val="decimal"/>
      <w:lvlText w:val="%2."/>
      <w:lvlJc w:val="left"/>
      <w:pPr>
        <w:ind w:left="720" w:hanging="720"/>
      </w:pPr>
      <w:rPr>
        <w:rFonts w:cs="Times New Roman" w:hint="default"/>
      </w:rPr>
    </w:lvl>
    <w:lvl w:ilvl="2">
      <w:start w:val="1"/>
      <w:numFmt w:val="decimal"/>
      <w:lvlText w:val="%2.%3"/>
      <w:lvlJc w:val="left"/>
      <w:pPr>
        <w:ind w:left="720" w:hanging="720"/>
      </w:pPr>
      <w:rPr>
        <w:rFonts w:cs="Times New Roman" w:hint="default"/>
      </w:rPr>
    </w:lvl>
    <w:lvl w:ilvl="3">
      <w:start w:val="1"/>
      <w:numFmt w:val="lowerLetter"/>
      <w:lvlText w:val="(%4)"/>
      <w:lvlJc w:val="left"/>
      <w:pPr>
        <w:ind w:left="1440" w:hanging="720"/>
      </w:pPr>
      <w:rPr>
        <w:rFonts w:cs="Times New Roman" w:hint="default"/>
      </w:rPr>
    </w:lvl>
    <w:lvl w:ilvl="4">
      <w:start w:val="1"/>
      <w:numFmt w:val="lowerRoman"/>
      <w:lvlText w:val="(%5)"/>
      <w:lvlJc w:val="left"/>
      <w:pPr>
        <w:ind w:left="2160" w:hanging="720"/>
      </w:pPr>
      <w:rPr>
        <w:rFonts w:cs="Times New Roman" w:hint="default"/>
      </w:rPr>
    </w:lvl>
    <w:lvl w:ilvl="5">
      <w:start w:val="1"/>
      <w:numFmt w:val="upperLetter"/>
      <w:lvlText w:val="(%6)"/>
      <w:lvlJc w:val="left"/>
      <w:pPr>
        <w:ind w:left="2880" w:hanging="720"/>
      </w:pPr>
      <w:rPr>
        <w:rFonts w:cs="Times New Roman" w:hint="default"/>
      </w:rPr>
    </w:lvl>
    <w:lvl w:ilvl="6">
      <w:start w:val="1"/>
      <w:numFmt w:val="upperRoman"/>
      <w:lvlText w:val="(%7)"/>
      <w:lvlJc w:val="left"/>
      <w:pPr>
        <w:ind w:left="3600" w:hanging="720"/>
      </w:pPr>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0E3079A8"/>
    <w:multiLevelType w:val="hybridMultilevel"/>
    <w:tmpl w:val="984414D8"/>
    <w:name w:val="DMO - NumList A3"/>
    <w:lvl w:ilvl="0" w:tplc="3A72A31C">
      <w:start w:val="1"/>
      <w:numFmt w:val="decimal"/>
      <w:lvlText w:val="8.6.%1"/>
      <w:lvlJc w:val="left"/>
      <w:pPr>
        <w:ind w:left="360" w:hanging="360"/>
      </w:pPr>
      <w:rPr>
        <w:rFonts w:cs="Times New Roman" w:hint="default"/>
      </w:rPr>
    </w:lvl>
    <w:lvl w:ilvl="1" w:tplc="146CD462">
      <w:start w:val="1"/>
      <w:numFmt w:val="lowerLetter"/>
      <w:lvlText w:val="%2."/>
      <w:lvlJc w:val="left"/>
      <w:pPr>
        <w:ind w:left="1440" w:hanging="360"/>
      </w:pPr>
      <w:rPr>
        <w:rFonts w:cs="Times New Roman"/>
        <w:b w:val="0"/>
      </w:rPr>
    </w:lvl>
    <w:lvl w:ilvl="2" w:tplc="6DA00F1C">
      <w:start w:val="1"/>
      <w:numFmt w:val="lowerRoman"/>
      <w:lvlText w:val="%3."/>
      <w:lvlJc w:val="right"/>
      <w:pPr>
        <w:ind w:left="2160" w:hanging="180"/>
      </w:pPr>
      <w:rPr>
        <w:rFonts w:cs="Times New Roman"/>
      </w:rPr>
    </w:lvl>
    <w:lvl w:ilvl="3" w:tplc="28AA8BC4" w:tentative="1">
      <w:start w:val="1"/>
      <w:numFmt w:val="decimal"/>
      <w:lvlText w:val="%4."/>
      <w:lvlJc w:val="left"/>
      <w:pPr>
        <w:ind w:left="2880" w:hanging="360"/>
      </w:pPr>
      <w:rPr>
        <w:rFonts w:cs="Times New Roman"/>
      </w:rPr>
    </w:lvl>
    <w:lvl w:ilvl="4" w:tplc="58A2B8EC">
      <w:start w:val="1"/>
      <w:numFmt w:val="lowerLetter"/>
      <w:lvlText w:val="%5."/>
      <w:lvlJc w:val="left"/>
      <w:pPr>
        <w:ind w:left="3600" w:hanging="360"/>
      </w:pPr>
      <w:rPr>
        <w:rFonts w:cs="Times New Roman"/>
      </w:rPr>
    </w:lvl>
    <w:lvl w:ilvl="5" w:tplc="C458F716" w:tentative="1">
      <w:start w:val="1"/>
      <w:numFmt w:val="lowerRoman"/>
      <w:lvlText w:val="%6."/>
      <w:lvlJc w:val="right"/>
      <w:pPr>
        <w:ind w:left="4320" w:hanging="180"/>
      </w:pPr>
      <w:rPr>
        <w:rFonts w:cs="Times New Roman"/>
      </w:rPr>
    </w:lvl>
    <w:lvl w:ilvl="6" w:tplc="910C2460" w:tentative="1">
      <w:start w:val="1"/>
      <w:numFmt w:val="decimal"/>
      <w:lvlText w:val="%7."/>
      <w:lvlJc w:val="left"/>
      <w:pPr>
        <w:ind w:left="5040" w:hanging="360"/>
      </w:pPr>
      <w:rPr>
        <w:rFonts w:cs="Times New Roman"/>
      </w:rPr>
    </w:lvl>
    <w:lvl w:ilvl="7" w:tplc="D824693E" w:tentative="1">
      <w:start w:val="1"/>
      <w:numFmt w:val="lowerLetter"/>
      <w:lvlText w:val="%8."/>
      <w:lvlJc w:val="left"/>
      <w:pPr>
        <w:ind w:left="5760" w:hanging="360"/>
      </w:pPr>
      <w:rPr>
        <w:rFonts w:cs="Times New Roman"/>
      </w:rPr>
    </w:lvl>
    <w:lvl w:ilvl="8" w:tplc="FFF63DFC" w:tentative="1">
      <w:start w:val="1"/>
      <w:numFmt w:val="lowerRoman"/>
      <w:lvlText w:val="%9."/>
      <w:lvlJc w:val="right"/>
      <w:pPr>
        <w:ind w:left="6480" w:hanging="180"/>
      </w:pPr>
      <w:rPr>
        <w:rFonts w:cs="Times New Roman"/>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6FA34C5"/>
    <w:multiLevelType w:val="singleLevel"/>
    <w:tmpl w:val="2DF0DF4E"/>
    <w:lvl w:ilvl="0">
      <w:start w:val="1"/>
      <w:numFmt w:val="upperLetter"/>
      <w:pStyle w:val="ListBullet"/>
      <w:lvlText w:val="%1."/>
      <w:lvlJc w:val="left"/>
      <w:pPr>
        <w:tabs>
          <w:tab w:val="num" w:pos="930"/>
        </w:tabs>
        <w:ind w:left="930" w:hanging="930"/>
      </w:pPr>
      <w:rPr>
        <w:rFonts w:hint="default"/>
      </w:rPr>
    </w:lvl>
  </w:abstractNum>
  <w:abstractNum w:abstractNumId="9"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0" w15:restartNumberingAfterBreak="0">
    <w:nsid w:val="1DF91DEE"/>
    <w:multiLevelType w:val="multilevel"/>
    <w:tmpl w:val="2B5E340A"/>
    <w:lvl w:ilvl="0">
      <w:start w:val="1"/>
      <w:numFmt w:val="upperLetter"/>
      <w:pStyle w:val="deedparano"/>
      <w:lvlText w:val="%1."/>
      <w:lvlJc w:val="left"/>
      <w:pPr>
        <w:tabs>
          <w:tab w:val="num" w:pos="907"/>
        </w:tabs>
        <w:ind w:left="907" w:hanging="907"/>
      </w:pPr>
      <w:rPr>
        <w:rFonts w:ascii="Arial" w:hAnsi="Arial" w:hint="default"/>
        <w:b w:val="0"/>
        <w:i w:val="0"/>
        <w:sz w:val="20"/>
      </w:rPr>
    </w:lvl>
    <w:lvl w:ilvl="1">
      <w:start w:val="1"/>
      <w:numFmt w:val="decimal"/>
      <w:lvlText w:val="%1.%2"/>
      <w:lvlJc w:val="left"/>
      <w:pPr>
        <w:tabs>
          <w:tab w:val="num" w:pos="907"/>
        </w:tabs>
        <w:ind w:left="907" w:hanging="907"/>
      </w:pPr>
    </w:lvl>
    <w:lvl w:ilvl="2">
      <w:start w:val="1"/>
      <w:numFmt w:val="lowerLetter"/>
      <w:lvlText w:val="%3."/>
      <w:lvlJc w:val="left"/>
      <w:pPr>
        <w:tabs>
          <w:tab w:val="num" w:pos="907"/>
        </w:tabs>
        <w:ind w:left="907" w:hanging="907"/>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6B1360"/>
    <w:multiLevelType w:val="hybridMultilevel"/>
    <w:tmpl w:val="EB64DA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173ED0"/>
    <w:multiLevelType w:val="multilevel"/>
    <w:tmpl w:val="1D98D58A"/>
    <w:lvl w:ilvl="0">
      <w:start w:val="1"/>
      <w:numFmt w:val="decimal"/>
      <w:pStyle w:val="Level1"/>
      <w:lvlText w:val="%1."/>
      <w:lvlJc w:val="left"/>
      <w:pPr>
        <w:tabs>
          <w:tab w:val="num" w:pos="720"/>
        </w:tabs>
        <w:ind w:left="720" w:hanging="720"/>
      </w:pPr>
      <w:rPr>
        <w:rFonts w:hint="default"/>
      </w:rPr>
    </w:lvl>
    <w:lvl w:ilvl="1">
      <w:start w:val="1"/>
      <w:numFmt w:val="decimal"/>
      <w:pStyle w:val="Level11"/>
      <w:lvlText w:val="%1.%2"/>
      <w:lvlJc w:val="left"/>
      <w:pPr>
        <w:tabs>
          <w:tab w:val="num" w:pos="720"/>
        </w:tabs>
        <w:ind w:left="720" w:hanging="720"/>
      </w:pPr>
      <w:rPr>
        <w:rFonts w:hint="default"/>
      </w:rPr>
    </w:lvl>
    <w:lvl w:ilvl="2">
      <w:start w:val="1"/>
      <w:numFmt w:val="lowerLetter"/>
      <w:pStyle w:val="Levela"/>
      <w:lvlText w:val="(%3)"/>
      <w:lvlJc w:val="left"/>
      <w:pPr>
        <w:tabs>
          <w:tab w:val="num" w:pos="1440"/>
        </w:tabs>
        <w:ind w:left="1440" w:hanging="720"/>
      </w:pPr>
      <w:rPr>
        <w:rFonts w:hint="default"/>
      </w:rPr>
    </w:lvl>
    <w:lvl w:ilvl="3">
      <w:start w:val="1"/>
      <w:numFmt w:val="lowerRoman"/>
      <w:pStyle w:val="Levela"/>
      <w:lvlText w:val="(%4)"/>
      <w:lvlJc w:val="left"/>
      <w:pPr>
        <w:tabs>
          <w:tab w:val="num" w:pos="2160"/>
        </w:tabs>
        <w:ind w:left="2160" w:hanging="720"/>
      </w:pPr>
      <w:rPr>
        <w:rFonts w:hint="default"/>
      </w:rPr>
    </w:lvl>
    <w:lvl w:ilvl="4">
      <w:start w:val="1"/>
      <w:numFmt w:val="upperLetter"/>
      <w:pStyle w:val="LevelA0"/>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3BB12DC"/>
    <w:multiLevelType w:val="singleLevel"/>
    <w:tmpl w:val="24A88CF4"/>
    <w:lvl w:ilvl="0">
      <w:start w:val="1"/>
      <w:numFmt w:val="lowerRoman"/>
      <w:pStyle w:val="sspara"/>
      <w:lvlText w:val="(%1)"/>
      <w:lvlJc w:val="left"/>
      <w:pPr>
        <w:tabs>
          <w:tab w:val="num" w:pos="2160"/>
        </w:tabs>
        <w:ind w:left="2016" w:hanging="576"/>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50940C4B"/>
    <w:multiLevelType w:val="multilevel"/>
    <w:tmpl w:val="2D768354"/>
    <w:lvl w:ilvl="0">
      <w:start w:val="1"/>
      <w:numFmt w:val="decimal"/>
      <w:pStyle w:val="ASDEFCONHeadinglevel3"/>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1764796"/>
    <w:multiLevelType w:val="multilevel"/>
    <w:tmpl w:val="91FA86B0"/>
    <w:name w:val="DMO - NumList A"/>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20"/>
        </w:tabs>
        <w:ind w:left="720" w:hanging="720"/>
      </w:pPr>
      <w:rPr>
        <w:rFonts w:hint="default"/>
      </w:rPr>
    </w:lvl>
    <w:lvl w:ilvl="2">
      <w:start w:val="1"/>
      <w:numFmt w:val="decimal"/>
      <w:pStyle w:val="sch3"/>
      <w:lvlText w:val="%2.%3"/>
      <w:lvlJc w:val="left"/>
      <w:pPr>
        <w:tabs>
          <w:tab w:val="num" w:pos="720"/>
        </w:tabs>
        <w:ind w:left="720" w:hanging="720"/>
      </w:pPr>
      <w:rPr>
        <w:rFonts w:hint="default"/>
      </w:rPr>
    </w:lvl>
    <w:lvl w:ilvl="3">
      <w:start w:val="1"/>
      <w:numFmt w:val="lowerLetter"/>
      <w:pStyle w:val="sch4"/>
      <w:lvlText w:val="(%4)"/>
      <w:lvlJc w:val="left"/>
      <w:pPr>
        <w:tabs>
          <w:tab w:val="num" w:pos="1440"/>
        </w:tabs>
        <w:ind w:left="1440" w:hanging="720"/>
      </w:pPr>
      <w:rPr>
        <w:rFonts w:hint="default"/>
      </w:rPr>
    </w:lvl>
    <w:lvl w:ilvl="4">
      <w:start w:val="1"/>
      <w:numFmt w:val="lowerRoman"/>
      <w:pStyle w:val="sch5"/>
      <w:lvlText w:val="(%5)"/>
      <w:lvlJc w:val="left"/>
      <w:pPr>
        <w:tabs>
          <w:tab w:val="num" w:pos="2160"/>
        </w:tabs>
        <w:ind w:left="2160" w:hanging="720"/>
      </w:pPr>
      <w:rPr>
        <w:rFonts w:hint="default"/>
      </w:rPr>
    </w:lvl>
    <w:lvl w:ilvl="5">
      <w:start w:val="1"/>
      <w:numFmt w:val="upperLetter"/>
      <w:pStyle w:val="sch6"/>
      <w:lvlText w:val="(%6)"/>
      <w:lvlJc w:val="left"/>
      <w:pPr>
        <w:tabs>
          <w:tab w:val="num" w:pos="2880"/>
        </w:tabs>
        <w:ind w:left="2880" w:hanging="720"/>
      </w:pPr>
      <w:rPr>
        <w:rFonts w:hint="default"/>
      </w:rPr>
    </w:lvl>
    <w:lvl w:ilvl="6">
      <w:start w:val="1"/>
      <w:numFmt w:val="upperRoman"/>
      <w:pStyle w:val="sch7"/>
      <w:lvlText w:val="(%7)"/>
      <w:lvlJc w:val="left"/>
      <w:pPr>
        <w:tabs>
          <w:tab w:val="num" w:pos="3600"/>
        </w:tabs>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14"/>
  </w:num>
  <w:num w:numId="4">
    <w:abstractNumId w:val="29"/>
  </w:num>
  <w:num w:numId="5">
    <w:abstractNumId w:val="19"/>
  </w:num>
  <w:num w:numId="6">
    <w:abstractNumId w:val="48"/>
  </w:num>
  <w:num w:numId="7">
    <w:abstractNumId w:val="2"/>
  </w:num>
  <w:num w:numId="8">
    <w:abstractNumId w:val="40"/>
  </w:num>
  <w:num w:numId="9">
    <w:abstractNumId w:val="27"/>
  </w:num>
  <w:num w:numId="10">
    <w:abstractNumId w:val="5"/>
  </w:num>
  <w:num w:numId="11">
    <w:abstractNumId w:val="10"/>
  </w:num>
  <w:num w:numId="12">
    <w:abstractNumId w:val="9"/>
  </w:num>
  <w:num w:numId="13">
    <w:abstractNumId w:val="18"/>
  </w:num>
  <w:num w:numId="14">
    <w:abstractNumId w:val="20"/>
  </w:num>
  <w:num w:numId="15">
    <w:abstractNumId w:val="44"/>
  </w:num>
  <w:num w:numId="16">
    <w:abstractNumId w:val="28"/>
  </w:num>
  <w:num w:numId="17">
    <w:abstractNumId w:val="49"/>
  </w:num>
  <w:num w:numId="18">
    <w:abstractNumId w:val="21"/>
  </w:num>
  <w:num w:numId="19">
    <w:abstractNumId w:val="51"/>
  </w:num>
  <w:num w:numId="20">
    <w:abstractNumId w:val="17"/>
  </w:num>
  <w:num w:numId="21">
    <w:abstractNumId w:val="15"/>
  </w:num>
  <w:num w:numId="22">
    <w:abstractNumId w:val="4"/>
  </w:num>
  <w:num w:numId="23">
    <w:abstractNumId w:val="11"/>
  </w:num>
  <w:num w:numId="24">
    <w:abstractNumId w:val="23"/>
  </w:num>
  <w:num w:numId="25">
    <w:abstractNumId w:val="3"/>
  </w:num>
  <w:num w:numId="26">
    <w:abstractNumId w:val="32"/>
  </w:num>
  <w:num w:numId="27">
    <w:abstractNumId w:val="46"/>
  </w:num>
  <w:num w:numId="28">
    <w:abstractNumId w:val="43"/>
  </w:num>
  <w:num w:numId="29">
    <w:abstractNumId w:val="25"/>
  </w:num>
  <w:num w:numId="30">
    <w:abstractNumId w:val="4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5"/>
    <w:lvlOverride w:ilvl="0">
      <w:startOverride w:val="1"/>
    </w:lvlOverride>
  </w:num>
  <w:num w:numId="34">
    <w:abstractNumId w:val="42"/>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2"/>
  </w:num>
  <w:num w:numId="40">
    <w:abstractNumId w:val="30"/>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47"/>
  </w:num>
  <w:num w:numId="44">
    <w:abstractNumId w:val="13"/>
  </w:num>
  <w:num w:numId="45">
    <w:abstractNumId w:val="31"/>
  </w:num>
  <w:num w:numId="46">
    <w:abstractNumId w:val="42"/>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50"/>
  </w:num>
  <w:num w:numId="50">
    <w:abstractNumId w:val="22"/>
  </w:num>
  <w:num w:numId="51">
    <w:abstractNumId w:val="34"/>
  </w:num>
  <w:num w:numId="52">
    <w:abstractNumId w:val="16"/>
  </w:num>
  <w:num w:numId="53">
    <w:abstractNumId w:val="7"/>
  </w:num>
  <w:num w:numId="54">
    <w:abstractNumId w:val="38"/>
  </w:num>
  <w:num w:numId="55">
    <w:abstractNumId w:val="39"/>
  </w:num>
  <w:num w:numId="5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0">
    <w:abstractNumId w:val="41"/>
  </w:num>
  <w:num w:numId="6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18"/>
  </w:num>
  <w:num w:numId="64">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8"/>
  </w:num>
  <w:num w:numId="71">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136"/>
  <w:displayHorizontalDrawingGridEvery w:val="0"/>
  <w:displayVerticalDrawingGridEvery w:val="0"/>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43E"/>
    <w:rsid w:val="00003503"/>
    <w:rsid w:val="00003E6F"/>
    <w:rsid w:val="00010EB2"/>
    <w:rsid w:val="000112D9"/>
    <w:rsid w:val="00011CAF"/>
    <w:rsid w:val="00031428"/>
    <w:rsid w:val="00032755"/>
    <w:rsid w:val="0003545B"/>
    <w:rsid w:val="000376BC"/>
    <w:rsid w:val="00046B83"/>
    <w:rsid w:val="00051BC9"/>
    <w:rsid w:val="000526E9"/>
    <w:rsid w:val="000531DA"/>
    <w:rsid w:val="000535C4"/>
    <w:rsid w:val="00054F19"/>
    <w:rsid w:val="000569F6"/>
    <w:rsid w:val="00062EDE"/>
    <w:rsid w:val="00063778"/>
    <w:rsid w:val="0006617D"/>
    <w:rsid w:val="0007076A"/>
    <w:rsid w:val="00070C5D"/>
    <w:rsid w:val="00071111"/>
    <w:rsid w:val="00074F45"/>
    <w:rsid w:val="0008286D"/>
    <w:rsid w:val="00082B8F"/>
    <w:rsid w:val="00082BBD"/>
    <w:rsid w:val="000839CB"/>
    <w:rsid w:val="00087A20"/>
    <w:rsid w:val="00096A90"/>
    <w:rsid w:val="000A07D4"/>
    <w:rsid w:val="000A3467"/>
    <w:rsid w:val="000A4231"/>
    <w:rsid w:val="000A75AD"/>
    <w:rsid w:val="000B4DF4"/>
    <w:rsid w:val="000B60DF"/>
    <w:rsid w:val="000D0083"/>
    <w:rsid w:val="000D0CEB"/>
    <w:rsid w:val="000F456E"/>
    <w:rsid w:val="000F72D4"/>
    <w:rsid w:val="0010165B"/>
    <w:rsid w:val="00105A5B"/>
    <w:rsid w:val="00105FF5"/>
    <w:rsid w:val="0010683F"/>
    <w:rsid w:val="0011195E"/>
    <w:rsid w:val="0011752D"/>
    <w:rsid w:val="001251E3"/>
    <w:rsid w:val="00130D00"/>
    <w:rsid w:val="0013385A"/>
    <w:rsid w:val="001363EE"/>
    <w:rsid w:val="00136527"/>
    <w:rsid w:val="001377B9"/>
    <w:rsid w:val="00153D98"/>
    <w:rsid w:val="00154D36"/>
    <w:rsid w:val="001606BA"/>
    <w:rsid w:val="00160F55"/>
    <w:rsid w:val="0016463C"/>
    <w:rsid w:val="00166332"/>
    <w:rsid w:val="00182E12"/>
    <w:rsid w:val="001874AA"/>
    <w:rsid w:val="0019227F"/>
    <w:rsid w:val="00194499"/>
    <w:rsid w:val="00194FF8"/>
    <w:rsid w:val="001A0A73"/>
    <w:rsid w:val="001A1CD9"/>
    <w:rsid w:val="001A1F7A"/>
    <w:rsid w:val="001A1FCD"/>
    <w:rsid w:val="001A3D14"/>
    <w:rsid w:val="001A5E73"/>
    <w:rsid w:val="001A61B6"/>
    <w:rsid w:val="001B3EA1"/>
    <w:rsid w:val="001B6D09"/>
    <w:rsid w:val="001C2031"/>
    <w:rsid w:val="001C31C6"/>
    <w:rsid w:val="001C37EF"/>
    <w:rsid w:val="001C77EC"/>
    <w:rsid w:val="001E0F42"/>
    <w:rsid w:val="001E2A3B"/>
    <w:rsid w:val="001F3B26"/>
    <w:rsid w:val="001F638A"/>
    <w:rsid w:val="001F775F"/>
    <w:rsid w:val="002018C7"/>
    <w:rsid w:val="00206DA1"/>
    <w:rsid w:val="0020765B"/>
    <w:rsid w:val="00213013"/>
    <w:rsid w:val="00216CEF"/>
    <w:rsid w:val="00217595"/>
    <w:rsid w:val="00217FC3"/>
    <w:rsid w:val="00221657"/>
    <w:rsid w:val="00222FD8"/>
    <w:rsid w:val="00223584"/>
    <w:rsid w:val="00231DA8"/>
    <w:rsid w:val="00231DEC"/>
    <w:rsid w:val="00231E3E"/>
    <w:rsid w:val="00236AD9"/>
    <w:rsid w:val="00244E60"/>
    <w:rsid w:val="0025624A"/>
    <w:rsid w:val="00256711"/>
    <w:rsid w:val="00261153"/>
    <w:rsid w:val="0026526D"/>
    <w:rsid w:val="00265C6E"/>
    <w:rsid w:val="00267FBA"/>
    <w:rsid w:val="00284D8D"/>
    <w:rsid w:val="00287BAF"/>
    <w:rsid w:val="0029023C"/>
    <w:rsid w:val="00292D55"/>
    <w:rsid w:val="002A1EDE"/>
    <w:rsid w:val="002A6C37"/>
    <w:rsid w:val="002B53B1"/>
    <w:rsid w:val="002B5BC3"/>
    <w:rsid w:val="002B7E71"/>
    <w:rsid w:val="002C1C9F"/>
    <w:rsid w:val="002C3334"/>
    <w:rsid w:val="002C65D8"/>
    <w:rsid w:val="002C6F19"/>
    <w:rsid w:val="002C719F"/>
    <w:rsid w:val="002D5041"/>
    <w:rsid w:val="002D6977"/>
    <w:rsid w:val="002E1FDD"/>
    <w:rsid w:val="002E60FF"/>
    <w:rsid w:val="002E7B41"/>
    <w:rsid w:val="002F54D9"/>
    <w:rsid w:val="002F64DA"/>
    <w:rsid w:val="00307C30"/>
    <w:rsid w:val="00307CB0"/>
    <w:rsid w:val="0031337E"/>
    <w:rsid w:val="00317337"/>
    <w:rsid w:val="00321738"/>
    <w:rsid w:val="00322F02"/>
    <w:rsid w:val="003246BE"/>
    <w:rsid w:val="00326286"/>
    <w:rsid w:val="00333E76"/>
    <w:rsid w:val="00335746"/>
    <w:rsid w:val="003435C2"/>
    <w:rsid w:val="00345A03"/>
    <w:rsid w:val="00346FE7"/>
    <w:rsid w:val="003474B9"/>
    <w:rsid w:val="003508C4"/>
    <w:rsid w:val="003601C7"/>
    <w:rsid w:val="003651F5"/>
    <w:rsid w:val="00370B88"/>
    <w:rsid w:val="00377A3F"/>
    <w:rsid w:val="003803E3"/>
    <w:rsid w:val="003854B4"/>
    <w:rsid w:val="003955DB"/>
    <w:rsid w:val="003A3959"/>
    <w:rsid w:val="003B00B7"/>
    <w:rsid w:val="003B1EB5"/>
    <w:rsid w:val="003B2075"/>
    <w:rsid w:val="003C2CB1"/>
    <w:rsid w:val="003C7C54"/>
    <w:rsid w:val="003D21F2"/>
    <w:rsid w:val="003D2547"/>
    <w:rsid w:val="003D40CA"/>
    <w:rsid w:val="003E2FF7"/>
    <w:rsid w:val="003F4595"/>
    <w:rsid w:val="0040226E"/>
    <w:rsid w:val="004041D5"/>
    <w:rsid w:val="00405663"/>
    <w:rsid w:val="004066A3"/>
    <w:rsid w:val="00415EA4"/>
    <w:rsid w:val="0041682B"/>
    <w:rsid w:val="00417A2B"/>
    <w:rsid w:val="0043060C"/>
    <w:rsid w:val="00436447"/>
    <w:rsid w:val="004369DC"/>
    <w:rsid w:val="00441AF0"/>
    <w:rsid w:val="004433B9"/>
    <w:rsid w:val="00445CBD"/>
    <w:rsid w:val="00446130"/>
    <w:rsid w:val="00447FE2"/>
    <w:rsid w:val="00450438"/>
    <w:rsid w:val="00450EB1"/>
    <w:rsid w:val="004552D5"/>
    <w:rsid w:val="00462796"/>
    <w:rsid w:val="00470CC6"/>
    <w:rsid w:val="004725D7"/>
    <w:rsid w:val="00477A74"/>
    <w:rsid w:val="00480FFA"/>
    <w:rsid w:val="00487335"/>
    <w:rsid w:val="00495729"/>
    <w:rsid w:val="004962FD"/>
    <w:rsid w:val="00497AF6"/>
    <w:rsid w:val="004A0F8C"/>
    <w:rsid w:val="004A7124"/>
    <w:rsid w:val="004C0A68"/>
    <w:rsid w:val="004C2C04"/>
    <w:rsid w:val="004C4B86"/>
    <w:rsid w:val="004C5917"/>
    <w:rsid w:val="004D0B12"/>
    <w:rsid w:val="004D69EE"/>
    <w:rsid w:val="004E03A4"/>
    <w:rsid w:val="004E5701"/>
    <w:rsid w:val="004F048E"/>
    <w:rsid w:val="004F6B37"/>
    <w:rsid w:val="00501DBC"/>
    <w:rsid w:val="00505069"/>
    <w:rsid w:val="00507B66"/>
    <w:rsid w:val="00511664"/>
    <w:rsid w:val="00513C88"/>
    <w:rsid w:val="00514EF5"/>
    <w:rsid w:val="0052128C"/>
    <w:rsid w:val="00523833"/>
    <w:rsid w:val="0052429E"/>
    <w:rsid w:val="0052623C"/>
    <w:rsid w:val="00527D5C"/>
    <w:rsid w:val="005413FA"/>
    <w:rsid w:val="0054292C"/>
    <w:rsid w:val="00542F61"/>
    <w:rsid w:val="005444F2"/>
    <w:rsid w:val="00544618"/>
    <w:rsid w:val="005450A8"/>
    <w:rsid w:val="0055575B"/>
    <w:rsid w:val="005613EC"/>
    <w:rsid w:val="00561A46"/>
    <w:rsid w:val="00563B0A"/>
    <w:rsid w:val="005641A8"/>
    <w:rsid w:val="00566A87"/>
    <w:rsid w:val="00570FF8"/>
    <w:rsid w:val="00574475"/>
    <w:rsid w:val="00584F6F"/>
    <w:rsid w:val="00587058"/>
    <w:rsid w:val="00590B24"/>
    <w:rsid w:val="00591BC7"/>
    <w:rsid w:val="005A1A34"/>
    <w:rsid w:val="005A2A6A"/>
    <w:rsid w:val="005A2BFC"/>
    <w:rsid w:val="005A683C"/>
    <w:rsid w:val="005C0786"/>
    <w:rsid w:val="005C74CE"/>
    <w:rsid w:val="005D640C"/>
    <w:rsid w:val="005E445D"/>
    <w:rsid w:val="005E5372"/>
    <w:rsid w:val="005F5539"/>
    <w:rsid w:val="00600CA9"/>
    <w:rsid w:val="006044A9"/>
    <w:rsid w:val="006203E7"/>
    <w:rsid w:val="006218E5"/>
    <w:rsid w:val="00623906"/>
    <w:rsid w:val="00624C3D"/>
    <w:rsid w:val="00636944"/>
    <w:rsid w:val="00640A1D"/>
    <w:rsid w:val="00642EA0"/>
    <w:rsid w:val="006450A1"/>
    <w:rsid w:val="00656DE7"/>
    <w:rsid w:val="00662159"/>
    <w:rsid w:val="006638E4"/>
    <w:rsid w:val="006669A7"/>
    <w:rsid w:val="00693C25"/>
    <w:rsid w:val="006A2BCB"/>
    <w:rsid w:val="006B1F1C"/>
    <w:rsid w:val="006B2C30"/>
    <w:rsid w:val="006B2DAF"/>
    <w:rsid w:val="006B6683"/>
    <w:rsid w:val="006C00B1"/>
    <w:rsid w:val="006C0EDA"/>
    <w:rsid w:val="006C669A"/>
    <w:rsid w:val="006C752E"/>
    <w:rsid w:val="006D787D"/>
    <w:rsid w:val="006F107C"/>
    <w:rsid w:val="006F110F"/>
    <w:rsid w:val="006F1D4D"/>
    <w:rsid w:val="006F243B"/>
    <w:rsid w:val="006F71F2"/>
    <w:rsid w:val="00700689"/>
    <w:rsid w:val="00702D46"/>
    <w:rsid w:val="0071184B"/>
    <w:rsid w:val="00716AFD"/>
    <w:rsid w:val="00727D8A"/>
    <w:rsid w:val="00731D66"/>
    <w:rsid w:val="00735510"/>
    <w:rsid w:val="00743ACD"/>
    <w:rsid w:val="00744ED4"/>
    <w:rsid w:val="00751492"/>
    <w:rsid w:val="007546E8"/>
    <w:rsid w:val="00754DA1"/>
    <w:rsid w:val="0076095E"/>
    <w:rsid w:val="00771528"/>
    <w:rsid w:val="00771931"/>
    <w:rsid w:val="007817E3"/>
    <w:rsid w:val="0078227F"/>
    <w:rsid w:val="00784733"/>
    <w:rsid w:val="0078631E"/>
    <w:rsid w:val="0079072F"/>
    <w:rsid w:val="007959DE"/>
    <w:rsid w:val="007A0439"/>
    <w:rsid w:val="007A249F"/>
    <w:rsid w:val="007A6B55"/>
    <w:rsid w:val="007A73A5"/>
    <w:rsid w:val="007B1950"/>
    <w:rsid w:val="007B7EDB"/>
    <w:rsid w:val="007D00A0"/>
    <w:rsid w:val="007D37D9"/>
    <w:rsid w:val="007D5354"/>
    <w:rsid w:val="007D59E5"/>
    <w:rsid w:val="007D6BCD"/>
    <w:rsid w:val="007E20E1"/>
    <w:rsid w:val="007F13B0"/>
    <w:rsid w:val="007F3054"/>
    <w:rsid w:val="007F7243"/>
    <w:rsid w:val="008028A5"/>
    <w:rsid w:val="00815B80"/>
    <w:rsid w:val="0082085B"/>
    <w:rsid w:val="00823945"/>
    <w:rsid w:val="00826AA6"/>
    <w:rsid w:val="00827064"/>
    <w:rsid w:val="00842394"/>
    <w:rsid w:val="008452F5"/>
    <w:rsid w:val="0085300B"/>
    <w:rsid w:val="00876A87"/>
    <w:rsid w:val="00891D8B"/>
    <w:rsid w:val="008924FA"/>
    <w:rsid w:val="00893C13"/>
    <w:rsid w:val="00894BA9"/>
    <w:rsid w:val="008B0BB1"/>
    <w:rsid w:val="008B0DBD"/>
    <w:rsid w:val="008B19B2"/>
    <w:rsid w:val="008B7318"/>
    <w:rsid w:val="008D59C7"/>
    <w:rsid w:val="008D69F5"/>
    <w:rsid w:val="008E379D"/>
    <w:rsid w:val="008E7689"/>
    <w:rsid w:val="008F1BAF"/>
    <w:rsid w:val="008F477F"/>
    <w:rsid w:val="008F56D9"/>
    <w:rsid w:val="008F6FDB"/>
    <w:rsid w:val="00902977"/>
    <w:rsid w:val="00902F31"/>
    <w:rsid w:val="0090319D"/>
    <w:rsid w:val="0090751B"/>
    <w:rsid w:val="00914E19"/>
    <w:rsid w:val="00932952"/>
    <w:rsid w:val="00933351"/>
    <w:rsid w:val="009345C2"/>
    <w:rsid w:val="00936795"/>
    <w:rsid w:val="00941B88"/>
    <w:rsid w:val="00942A2F"/>
    <w:rsid w:val="0094498E"/>
    <w:rsid w:val="00954CDA"/>
    <w:rsid w:val="00955B9B"/>
    <w:rsid w:val="00960091"/>
    <w:rsid w:val="009648C5"/>
    <w:rsid w:val="00973794"/>
    <w:rsid w:val="00977419"/>
    <w:rsid w:val="00986886"/>
    <w:rsid w:val="00992D85"/>
    <w:rsid w:val="00993DC9"/>
    <w:rsid w:val="00994C1F"/>
    <w:rsid w:val="009A0E3D"/>
    <w:rsid w:val="009A460C"/>
    <w:rsid w:val="009B008C"/>
    <w:rsid w:val="009B58FD"/>
    <w:rsid w:val="009B5C1E"/>
    <w:rsid w:val="009C63B4"/>
    <w:rsid w:val="009C68F1"/>
    <w:rsid w:val="009C6941"/>
    <w:rsid w:val="009D1338"/>
    <w:rsid w:val="009D52D7"/>
    <w:rsid w:val="009D7018"/>
    <w:rsid w:val="009D75F9"/>
    <w:rsid w:val="009E0C67"/>
    <w:rsid w:val="009E48AF"/>
    <w:rsid w:val="009F3136"/>
    <w:rsid w:val="009F5619"/>
    <w:rsid w:val="009F583F"/>
    <w:rsid w:val="00A00D91"/>
    <w:rsid w:val="00A02E47"/>
    <w:rsid w:val="00A14882"/>
    <w:rsid w:val="00A14F39"/>
    <w:rsid w:val="00A1692E"/>
    <w:rsid w:val="00A17EE7"/>
    <w:rsid w:val="00A17F93"/>
    <w:rsid w:val="00A2207B"/>
    <w:rsid w:val="00A248E4"/>
    <w:rsid w:val="00A25CDF"/>
    <w:rsid w:val="00A27754"/>
    <w:rsid w:val="00A32395"/>
    <w:rsid w:val="00A4620C"/>
    <w:rsid w:val="00A50630"/>
    <w:rsid w:val="00A50A25"/>
    <w:rsid w:val="00A5503B"/>
    <w:rsid w:val="00A55084"/>
    <w:rsid w:val="00A57F1F"/>
    <w:rsid w:val="00A65D04"/>
    <w:rsid w:val="00A67C0E"/>
    <w:rsid w:val="00A72CD2"/>
    <w:rsid w:val="00A770DF"/>
    <w:rsid w:val="00A802DB"/>
    <w:rsid w:val="00A833A5"/>
    <w:rsid w:val="00A84A80"/>
    <w:rsid w:val="00A8777E"/>
    <w:rsid w:val="00A9087F"/>
    <w:rsid w:val="00A94C24"/>
    <w:rsid w:val="00A95796"/>
    <w:rsid w:val="00A97225"/>
    <w:rsid w:val="00A972F7"/>
    <w:rsid w:val="00AA44AC"/>
    <w:rsid w:val="00AB1CC8"/>
    <w:rsid w:val="00AB4460"/>
    <w:rsid w:val="00AB4B23"/>
    <w:rsid w:val="00AB5782"/>
    <w:rsid w:val="00AC2FE9"/>
    <w:rsid w:val="00AC43B0"/>
    <w:rsid w:val="00AD031C"/>
    <w:rsid w:val="00AD0B8C"/>
    <w:rsid w:val="00AD3A20"/>
    <w:rsid w:val="00AD3AF1"/>
    <w:rsid w:val="00AD535E"/>
    <w:rsid w:val="00AD7F1E"/>
    <w:rsid w:val="00AE0322"/>
    <w:rsid w:val="00AE52E8"/>
    <w:rsid w:val="00AF073C"/>
    <w:rsid w:val="00AF203B"/>
    <w:rsid w:val="00AF33A4"/>
    <w:rsid w:val="00B00F72"/>
    <w:rsid w:val="00B02E94"/>
    <w:rsid w:val="00B04C2B"/>
    <w:rsid w:val="00B06289"/>
    <w:rsid w:val="00B13BB7"/>
    <w:rsid w:val="00B2403A"/>
    <w:rsid w:val="00B30F1B"/>
    <w:rsid w:val="00B35662"/>
    <w:rsid w:val="00B4099E"/>
    <w:rsid w:val="00B41522"/>
    <w:rsid w:val="00B41C1B"/>
    <w:rsid w:val="00B421F3"/>
    <w:rsid w:val="00B43252"/>
    <w:rsid w:val="00B52640"/>
    <w:rsid w:val="00B535F0"/>
    <w:rsid w:val="00B54498"/>
    <w:rsid w:val="00B67531"/>
    <w:rsid w:val="00B818A9"/>
    <w:rsid w:val="00B83C4A"/>
    <w:rsid w:val="00B87F8F"/>
    <w:rsid w:val="00B934B9"/>
    <w:rsid w:val="00B958BE"/>
    <w:rsid w:val="00B96C26"/>
    <w:rsid w:val="00BA175B"/>
    <w:rsid w:val="00BA42FF"/>
    <w:rsid w:val="00BA442B"/>
    <w:rsid w:val="00BB0594"/>
    <w:rsid w:val="00BB4D67"/>
    <w:rsid w:val="00BD08ED"/>
    <w:rsid w:val="00BE6891"/>
    <w:rsid w:val="00BE78B2"/>
    <w:rsid w:val="00BF3E34"/>
    <w:rsid w:val="00BF6E8A"/>
    <w:rsid w:val="00C00372"/>
    <w:rsid w:val="00C00885"/>
    <w:rsid w:val="00C012D1"/>
    <w:rsid w:val="00C02DAE"/>
    <w:rsid w:val="00C072CB"/>
    <w:rsid w:val="00C078A7"/>
    <w:rsid w:val="00C07969"/>
    <w:rsid w:val="00C13D28"/>
    <w:rsid w:val="00C1524F"/>
    <w:rsid w:val="00C2253E"/>
    <w:rsid w:val="00C321E7"/>
    <w:rsid w:val="00C34A62"/>
    <w:rsid w:val="00C37FB6"/>
    <w:rsid w:val="00C43E45"/>
    <w:rsid w:val="00C541DA"/>
    <w:rsid w:val="00C554BF"/>
    <w:rsid w:val="00C570FF"/>
    <w:rsid w:val="00C64FFE"/>
    <w:rsid w:val="00C74FCF"/>
    <w:rsid w:val="00C76CD3"/>
    <w:rsid w:val="00C807FA"/>
    <w:rsid w:val="00C8151E"/>
    <w:rsid w:val="00C8406B"/>
    <w:rsid w:val="00C968BF"/>
    <w:rsid w:val="00CA6787"/>
    <w:rsid w:val="00CA7AA7"/>
    <w:rsid w:val="00CB72A9"/>
    <w:rsid w:val="00CC6777"/>
    <w:rsid w:val="00CD5439"/>
    <w:rsid w:val="00CF0975"/>
    <w:rsid w:val="00CF3F85"/>
    <w:rsid w:val="00CF4770"/>
    <w:rsid w:val="00CF477E"/>
    <w:rsid w:val="00D06EED"/>
    <w:rsid w:val="00D109D6"/>
    <w:rsid w:val="00D12BCE"/>
    <w:rsid w:val="00D154DC"/>
    <w:rsid w:val="00D17950"/>
    <w:rsid w:val="00D223CF"/>
    <w:rsid w:val="00D23273"/>
    <w:rsid w:val="00D27764"/>
    <w:rsid w:val="00D331A8"/>
    <w:rsid w:val="00D363A8"/>
    <w:rsid w:val="00D4129E"/>
    <w:rsid w:val="00D452B9"/>
    <w:rsid w:val="00D45ABB"/>
    <w:rsid w:val="00D5543E"/>
    <w:rsid w:val="00D5792A"/>
    <w:rsid w:val="00D627BF"/>
    <w:rsid w:val="00D62912"/>
    <w:rsid w:val="00D637DD"/>
    <w:rsid w:val="00D63E15"/>
    <w:rsid w:val="00D64060"/>
    <w:rsid w:val="00D703C1"/>
    <w:rsid w:val="00D718FF"/>
    <w:rsid w:val="00D7770E"/>
    <w:rsid w:val="00D85954"/>
    <w:rsid w:val="00D915CB"/>
    <w:rsid w:val="00D92370"/>
    <w:rsid w:val="00D940D9"/>
    <w:rsid w:val="00D95126"/>
    <w:rsid w:val="00DA4C57"/>
    <w:rsid w:val="00DA56D2"/>
    <w:rsid w:val="00DA608A"/>
    <w:rsid w:val="00DB12D4"/>
    <w:rsid w:val="00DB1A66"/>
    <w:rsid w:val="00DB2BD6"/>
    <w:rsid w:val="00DB2EE6"/>
    <w:rsid w:val="00DB519F"/>
    <w:rsid w:val="00DC01A2"/>
    <w:rsid w:val="00DC5F07"/>
    <w:rsid w:val="00DC680D"/>
    <w:rsid w:val="00DD0B2E"/>
    <w:rsid w:val="00DD17F9"/>
    <w:rsid w:val="00DD239A"/>
    <w:rsid w:val="00DD36B0"/>
    <w:rsid w:val="00DE0643"/>
    <w:rsid w:val="00DF06CD"/>
    <w:rsid w:val="00DF2A59"/>
    <w:rsid w:val="00DF3795"/>
    <w:rsid w:val="00DF38A4"/>
    <w:rsid w:val="00DF5DAB"/>
    <w:rsid w:val="00E00521"/>
    <w:rsid w:val="00E03884"/>
    <w:rsid w:val="00E0609C"/>
    <w:rsid w:val="00E07442"/>
    <w:rsid w:val="00E10856"/>
    <w:rsid w:val="00E13636"/>
    <w:rsid w:val="00E13DA8"/>
    <w:rsid w:val="00E14092"/>
    <w:rsid w:val="00E20DB3"/>
    <w:rsid w:val="00E25BD4"/>
    <w:rsid w:val="00E2636E"/>
    <w:rsid w:val="00E2702C"/>
    <w:rsid w:val="00E308C6"/>
    <w:rsid w:val="00E3106A"/>
    <w:rsid w:val="00E32322"/>
    <w:rsid w:val="00E35C9B"/>
    <w:rsid w:val="00E35E7C"/>
    <w:rsid w:val="00E3784F"/>
    <w:rsid w:val="00E42851"/>
    <w:rsid w:val="00E43CED"/>
    <w:rsid w:val="00E47DDF"/>
    <w:rsid w:val="00E5121B"/>
    <w:rsid w:val="00E60CDD"/>
    <w:rsid w:val="00E63C87"/>
    <w:rsid w:val="00E63C94"/>
    <w:rsid w:val="00E71AB6"/>
    <w:rsid w:val="00E7561D"/>
    <w:rsid w:val="00E775AE"/>
    <w:rsid w:val="00E90757"/>
    <w:rsid w:val="00E93496"/>
    <w:rsid w:val="00E94086"/>
    <w:rsid w:val="00E9472A"/>
    <w:rsid w:val="00E963E7"/>
    <w:rsid w:val="00EA188E"/>
    <w:rsid w:val="00EB498C"/>
    <w:rsid w:val="00EC143D"/>
    <w:rsid w:val="00EC1D32"/>
    <w:rsid w:val="00ED4473"/>
    <w:rsid w:val="00ED6741"/>
    <w:rsid w:val="00ED67CE"/>
    <w:rsid w:val="00ED6FCE"/>
    <w:rsid w:val="00ED767A"/>
    <w:rsid w:val="00EE04F1"/>
    <w:rsid w:val="00EE745D"/>
    <w:rsid w:val="00EF407B"/>
    <w:rsid w:val="00EF5360"/>
    <w:rsid w:val="00EF6668"/>
    <w:rsid w:val="00F02BF6"/>
    <w:rsid w:val="00F02C15"/>
    <w:rsid w:val="00F13557"/>
    <w:rsid w:val="00F14DD1"/>
    <w:rsid w:val="00F21430"/>
    <w:rsid w:val="00F30F67"/>
    <w:rsid w:val="00F33424"/>
    <w:rsid w:val="00F45FEE"/>
    <w:rsid w:val="00F460D4"/>
    <w:rsid w:val="00F56216"/>
    <w:rsid w:val="00F60E17"/>
    <w:rsid w:val="00F6103F"/>
    <w:rsid w:val="00F6177E"/>
    <w:rsid w:val="00F639E6"/>
    <w:rsid w:val="00F64A01"/>
    <w:rsid w:val="00F6698E"/>
    <w:rsid w:val="00F67813"/>
    <w:rsid w:val="00F72831"/>
    <w:rsid w:val="00F72E8F"/>
    <w:rsid w:val="00F7356B"/>
    <w:rsid w:val="00F8136E"/>
    <w:rsid w:val="00F90E4F"/>
    <w:rsid w:val="00FA31D4"/>
    <w:rsid w:val="00FA59D0"/>
    <w:rsid w:val="00FA79C9"/>
    <w:rsid w:val="00FB3FE2"/>
    <w:rsid w:val="00FB496F"/>
    <w:rsid w:val="00FB4C17"/>
    <w:rsid w:val="00FC191E"/>
    <w:rsid w:val="00FC5D32"/>
    <w:rsid w:val="00FC7A16"/>
    <w:rsid w:val="00FD2963"/>
    <w:rsid w:val="00FE42D9"/>
    <w:rsid w:val="00FE4353"/>
    <w:rsid w:val="00FF416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0035AD6E"/>
  <w15:docId w15:val="{EDCD922B-A596-4B47-BD76-D154910E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71F2"/>
    <w:pPr>
      <w:spacing w:after="120"/>
      <w:jc w:val="both"/>
    </w:pPr>
    <w:rPr>
      <w:rFonts w:ascii="Arial" w:hAnsi="Arial"/>
      <w:szCs w:val="24"/>
    </w:rPr>
  </w:style>
  <w:style w:type="paragraph" w:styleId="Heading1">
    <w:name w:val="heading 1"/>
    <w:basedOn w:val="Normal"/>
    <w:next w:val="Normal"/>
    <w:link w:val="Heading1Char"/>
    <w:qFormat/>
    <w:rsid w:val="006F71F2"/>
    <w:pPr>
      <w:keepNext/>
      <w:numPr>
        <w:numId w:val="42"/>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MA,Para 2,Para2,SubPara,Top 2,h,h2,h2 main heading,h2 main heading1,h2 main heading2,h2 main heading3,new heading two,sub"/>
    <w:basedOn w:val="Normal"/>
    <w:next w:val="Normal"/>
    <w:link w:val="Heading2Char"/>
    <w:unhideWhenUsed/>
    <w:qFormat/>
    <w:rsid w:val="006F71F2"/>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1A0A73"/>
    <w:pPr>
      <w:keepNext/>
      <w:keepLines/>
      <w:spacing w:before="120" w:after="60"/>
      <w:outlineLvl w:val="2"/>
    </w:pPr>
    <w:rPr>
      <w:b/>
      <w:bCs/>
      <w:i/>
      <w:color w:val="CF4520"/>
      <w:sz w:val="24"/>
    </w:rPr>
  </w:style>
  <w:style w:type="paragraph" w:styleId="Heading4">
    <w:name w:val="heading 4"/>
    <w:aliases w:val="Para4,(a),h4,1.1.1.1,Para 4,h41,h42,h411,h43,h412,h44,h413,h45,h414,h46,h415,h47,h416,h421,h4111,h431,h4121,h441,h4131,h451,h4141,h461,h4151,h48,h417,h422,h4112,h432,h4122,h442,h4132,h452,h4142,h462,h4152,h49,h418,h423,h4113,h433,h4123,h443,4"/>
    <w:basedOn w:val="Normal"/>
    <w:next w:val="Normal"/>
    <w:link w:val="Heading4Char"/>
    <w:uiPriority w:val="9"/>
    <w:qFormat/>
    <w:rsid w:val="001A0A73"/>
    <w:pPr>
      <w:keepNext/>
      <w:keepLines/>
      <w:spacing w:before="200" w:after="60"/>
      <w:outlineLvl w:val="3"/>
    </w:pPr>
    <w:rPr>
      <w:b/>
      <w:bCs/>
      <w:i/>
      <w:iCs/>
    </w:rPr>
  </w:style>
  <w:style w:type="paragraph" w:styleId="Heading5">
    <w:name w:val="heading 5"/>
    <w:aliases w:val="Para5,i.,1.1.1.1.1,CLause Level 3,5 sub-bullet,sb,Spare1,Level 3 - (i),(i)1,Level 3 - (i)1"/>
    <w:basedOn w:val="Normal"/>
    <w:next w:val="Normal"/>
    <w:qFormat/>
    <w:rsid w:val="00B20B2B"/>
    <w:pPr>
      <w:tabs>
        <w:tab w:val="num" w:pos="1440"/>
      </w:tabs>
      <w:spacing w:before="240" w:after="60"/>
      <w:ind w:left="1440" w:hanging="1440"/>
      <w:outlineLvl w:val="4"/>
    </w:pPr>
    <w:rPr>
      <w:b/>
      <w:bCs/>
      <w:iCs/>
      <w:szCs w:val="26"/>
    </w:rPr>
  </w:style>
  <w:style w:type="paragraph" w:styleId="Heading6">
    <w:name w:val="heading 6"/>
    <w:aliases w:val="5,Spare2,sd,sub-dash,A.,Heading 6 (a),Smart 2000"/>
    <w:basedOn w:val="Normal"/>
    <w:next w:val="Normal"/>
    <w:qFormat/>
    <w:rsid w:val="00B20B2B"/>
    <w:pPr>
      <w:tabs>
        <w:tab w:val="num" w:pos="1800"/>
      </w:tabs>
      <w:spacing w:before="240" w:after="60"/>
      <w:ind w:left="1440" w:hanging="1440"/>
      <w:outlineLvl w:val="5"/>
    </w:pPr>
    <w:rPr>
      <w:rFonts w:ascii="Times New Roman" w:hAnsi="Times New Roman"/>
      <w:b/>
      <w:bCs/>
    </w:rPr>
  </w:style>
  <w:style w:type="paragraph" w:styleId="Heading7">
    <w:name w:val="heading 7"/>
    <w:aliases w:val="7,H7,Heading 7 Char,Heading 7 Char Char Char1,Heading 7 Char Char Char1 Char Char Char1,Heading 7 Char1 Char1,Heading 7 Char1 Char1 Char Char Char1,Legal Level 1.1.,Response Alpha,Response Numeral,Spare3,h7,(i)"/>
    <w:basedOn w:val="Normal"/>
    <w:next w:val="Normal"/>
    <w:qFormat/>
    <w:rsid w:val="00B20B2B"/>
    <w:pPr>
      <w:tabs>
        <w:tab w:val="num" w:pos="2160"/>
      </w:tabs>
      <w:spacing w:before="240" w:after="60"/>
      <w:ind w:left="1440" w:hanging="1440"/>
      <w:outlineLvl w:val="6"/>
    </w:pPr>
    <w:rPr>
      <w:rFonts w:ascii="Times New Roman" w:hAnsi="Times New Roman"/>
      <w:sz w:val="24"/>
    </w:rPr>
  </w:style>
  <w:style w:type="paragraph" w:styleId="Heading8">
    <w:name w:val="heading 8"/>
    <w:aliases w:val="Spare4,(A),Bullet 1,H8"/>
    <w:basedOn w:val="Normal"/>
    <w:next w:val="Normal"/>
    <w:qFormat/>
    <w:rsid w:val="00B20B2B"/>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HAPPY"/>
    <w:basedOn w:val="Normal"/>
    <w:next w:val="Normal"/>
    <w:qFormat/>
    <w:rsid w:val="00B20B2B"/>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6F7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1F2"/>
  </w:style>
  <w:style w:type="paragraph" w:styleId="Footer">
    <w:name w:val="footer"/>
    <w:basedOn w:val="Normal"/>
    <w:pPr>
      <w:tabs>
        <w:tab w:val="right" w:pos="9090"/>
      </w:tabs>
      <w:spacing w:after="0"/>
      <w:ind w:right="-45"/>
    </w:pPr>
    <w:rPr>
      <w:sz w:val="16"/>
      <w:lang w:val="en-US"/>
    </w:rPr>
  </w:style>
  <w:style w:type="paragraph" w:styleId="Header">
    <w:name w:val="header"/>
    <w:basedOn w:val="Normal"/>
    <w:pPr>
      <w:tabs>
        <w:tab w:val="right" w:pos="9090"/>
      </w:tabs>
      <w:spacing w:after="0"/>
      <w:ind w:left="864" w:hanging="864"/>
    </w:pPr>
    <w:rPr>
      <w:sz w:val="16"/>
      <w:lang w:val="en-US"/>
    </w:rPr>
  </w:style>
  <w:style w:type="paragraph" w:styleId="BodyText">
    <w:name w:val="Body Text"/>
    <w:basedOn w:val="Normal"/>
    <w:link w:val="BodyTextChar"/>
    <w:rsid w:val="00B20B2B"/>
  </w:style>
  <w:style w:type="paragraph" w:styleId="TOC1">
    <w:name w:val="toc 1"/>
    <w:next w:val="ASDEFCONNormal"/>
    <w:autoRedefine/>
    <w:uiPriority w:val="39"/>
    <w:rsid w:val="006F71F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F71F2"/>
    <w:pPr>
      <w:spacing w:after="60"/>
      <w:ind w:left="1417" w:hanging="850"/>
    </w:pPr>
    <w:rPr>
      <w:rFonts w:ascii="Arial" w:hAnsi="Arial" w:cs="Arial"/>
      <w:szCs w:val="24"/>
    </w:rPr>
  </w:style>
  <w:style w:type="paragraph" w:styleId="TOC3">
    <w:name w:val="toc 3"/>
    <w:basedOn w:val="Normal"/>
    <w:next w:val="Normal"/>
    <w:autoRedefine/>
    <w:rsid w:val="006F71F2"/>
    <w:pPr>
      <w:spacing w:after="100"/>
      <w:ind w:left="400"/>
    </w:pPr>
  </w:style>
  <w:style w:type="character" w:styleId="CommentReference">
    <w:name w:val="annotation reference"/>
    <w:rPr>
      <w:sz w:val="16"/>
    </w:rPr>
  </w:style>
  <w:style w:type="paragraph" w:styleId="CommentText">
    <w:name w:val="annotation text"/>
    <w:basedOn w:val="Normal"/>
    <w:link w:val="CommentTextChar"/>
    <w:autoRedefine/>
    <w:rsid w:val="00AB5782"/>
    <w:pPr>
      <w:tabs>
        <w:tab w:val="left" w:pos="4536"/>
      </w:tabs>
      <w:spacing w:after="720"/>
      <w:ind w:left="60"/>
    </w:pPr>
    <w:rPr>
      <w:noProof/>
      <w:sz w:val="14"/>
      <w:szCs w:val="16"/>
    </w:rPr>
  </w:style>
  <w:style w:type="character" w:customStyle="1" w:styleId="CommentTextChar">
    <w:name w:val="Comment Text Char"/>
    <w:link w:val="CommentText"/>
    <w:rsid w:val="00AB5782"/>
    <w:rPr>
      <w:rFonts w:ascii="Arial" w:hAnsi="Arial"/>
      <w:noProof/>
      <w:sz w:val="14"/>
      <w:szCs w:val="16"/>
    </w:rPr>
  </w:style>
  <w:style w:type="character" w:styleId="Hyperlink">
    <w:name w:val="Hyperlink"/>
    <w:uiPriority w:val="99"/>
    <w:unhideWhenUsed/>
    <w:rsid w:val="006F71F2"/>
    <w:rPr>
      <w:color w:val="0000FF"/>
      <w:u w:val="single"/>
    </w:rPr>
  </w:style>
  <w:style w:type="character" w:styleId="FollowedHyperlink">
    <w:name w:val="FollowedHyperlink"/>
    <w:rPr>
      <w:color w:val="800080"/>
      <w:u w:val="none"/>
    </w:rPr>
  </w:style>
  <w:style w:type="paragraph" w:styleId="TOC4">
    <w:name w:val="toc 4"/>
    <w:basedOn w:val="Normal"/>
    <w:next w:val="Normal"/>
    <w:autoRedefine/>
    <w:rsid w:val="006F71F2"/>
    <w:pPr>
      <w:spacing w:after="100"/>
      <w:ind w:left="600"/>
    </w:pPr>
  </w:style>
  <w:style w:type="paragraph" w:styleId="TOC5">
    <w:name w:val="toc 5"/>
    <w:basedOn w:val="Normal"/>
    <w:next w:val="Normal"/>
    <w:autoRedefine/>
    <w:rsid w:val="006F71F2"/>
    <w:pPr>
      <w:spacing w:after="100"/>
      <w:ind w:left="800"/>
    </w:pPr>
  </w:style>
  <w:style w:type="paragraph" w:styleId="TOC6">
    <w:name w:val="toc 6"/>
    <w:basedOn w:val="Normal"/>
    <w:next w:val="Normal"/>
    <w:autoRedefine/>
    <w:rsid w:val="006F71F2"/>
    <w:pPr>
      <w:spacing w:after="100"/>
      <w:ind w:left="1000"/>
    </w:pPr>
  </w:style>
  <w:style w:type="paragraph" w:styleId="TOC7">
    <w:name w:val="toc 7"/>
    <w:basedOn w:val="Normal"/>
    <w:next w:val="Normal"/>
    <w:autoRedefine/>
    <w:rsid w:val="006F71F2"/>
    <w:pPr>
      <w:spacing w:after="100"/>
      <w:ind w:left="1200"/>
    </w:pPr>
  </w:style>
  <w:style w:type="paragraph" w:styleId="TOC8">
    <w:name w:val="toc 8"/>
    <w:basedOn w:val="Normal"/>
    <w:next w:val="Normal"/>
    <w:autoRedefine/>
    <w:rsid w:val="006F71F2"/>
    <w:pPr>
      <w:spacing w:after="100"/>
      <w:ind w:left="1400"/>
    </w:pPr>
  </w:style>
  <w:style w:type="paragraph" w:styleId="TOC9">
    <w:name w:val="toc 9"/>
    <w:basedOn w:val="Normal"/>
    <w:next w:val="Normal"/>
    <w:autoRedefine/>
    <w:rsid w:val="006F71F2"/>
    <w:pPr>
      <w:spacing w:after="100"/>
      <w:ind w:left="1600"/>
    </w:pPr>
  </w:style>
  <w:style w:type="character" w:styleId="PageNumber">
    <w:name w:val="page number"/>
    <w:basedOn w:val="DefaultParagraphFont"/>
  </w:style>
  <w:style w:type="paragraph" w:styleId="BalloonText">
    <w:name w:val="Balloon Text"/>
    <w:basedOn w:val="Normal"/>
    <w:autoRedefine/>
    <w:rsid w:val="00A562CD"/>
    <w:rPr>
      <w:rFonts w:ascii="Times New Roman" w:hAnsi="Times New Roman"/>
      <w:sz w:val="24"/>
      <w:szCs w:val="20"/>
    </w:rPr>
  </w:style>
  <w:style w:type="table" w:styleId="TableGrid">
    <w:name w:val="Table Grid"/>
    <w:basedOn w:val="TableNormal"/>
    <w:uiPriority w:val="59"/>
    <w:rsid w:val="00B20B2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9B627E"/>
    <w:pPr>
      <w:tabs>
        <w:tab w:val="clear" w:pos="4536"/>
      </w:tabs>
      <w:spacing w:after="120"/>
    </w:pPr>
    <w:rPr>
      <w:b/>
      <w:bCs/>
      <w:noProof w:val="0"/>
    </w:rPr>
  </w:style>
  <w:style w:type="character" w:customStyle="1" w:styleId="COTCOCLV4-ASDEFCONChar">
    <w:name w:val="COT/COC LV4 - ASDEFCON Char"/>
    <w:link w:val="COTCOCLV4-ASDEFCON"/>
    <w:rsid w:val="00744086"/>
    <w:rPr>
      <w:rFonts w:ascii="Arial" w:hAnsi="Arial"/>
      <w:color w:val="000000"/>
      <w:szCs w:val="40"/>
    </w:rPr>
  </w:style>
  <w:style w:type="character" w:customStyle="1" w:styleId="NoteToDrafters-ASDEFCONChar">
    <w:name w:val="Note To Drafters - ASDEFCON Char"/>
    <w:link w:val="NoteToDrafters-ASDEFCON"/>
    <w:locked/>
    <w:rsid w:val="006E154D"/>
    <w:rPr>
      <w:rFonts w:ascii="Arial" w:hAnsi="Arial"/>
      <w:b/>
      <w:i/>
      <w:color w:val="FFFFFF"/>
      <w:szCs w:val="40"/>
      <w:shd w:val="clear" w:color="auto" w:fill="000000"/>
    </w:rPr>
  </w:style>
  <w:style w:type="paragraph" w:styleId="EndnoteText">
    <w:name w:val="endnote text"/>
    <w:basedOn w:val="Normal"/>
    <w:semiHidden/>
    <w:rsid w:val="00B20B2B"/>
    <w:rPr>
      <w:szCs w:val="20"/>
    </w:rPr>
  </w:style>
  <w:style w:type="paragraph" w:styleId="Revision">
    <w:name w:val="Revision"/>
    <w:hidden/>
    <w:uiPriority w:val="99"/>
    <w:semiHidden/>
    <w:rPr>
      <w:rFonts w:ascii="Arial" w:eastAsia="Calibri" w:hAnsi="Arial"/>
      <w:szCs w:val="22"/>
      <w:lang w:eastAsia="en-US"/>
    </w:rPr>
  </w:style>
  <w:style w:type="paragraph" w:customStyle="1" w:styleId="SigningOff">
    <w:name w:val="Signing Off"/>
    <w:basedOn w:val="Normal"/>
    <w:pPr>
      <w:tabs>
        <w:tab w:val="left" w:pos="924"/>
        <w:tab w:val="left" w:pos="1848"/>
        <w:tab w:val="left" w:pos="2773"/>
        <w:tab w:val="left" w:pos="3697"/>
        <w:tab w:val="left" w:pos="4621"/>
        <w:tab w:val="left" w:pos="5545"/>
        <w:tab w:val="left" w:pos="6469"/>
        <w:tab w:val="left" w:pos="7394"/>
        <w:tab w:val="left" w:pos="8318"/>
        <w:tab w:val="right" w:pos="8789"/>
      </w:tabs>
      <w:spacing w:before="240" w:after="900"/>
    </w:pPr>
    <w:rPr>
      <w:snapToGrid w:val="0"/>
      <w:sz w:val="21"/>
      <w:szCs w:val="20"/>
    </w:rPr>
  </w:style>
  <w:style w:type="paragraph" w:styleId="BlockText">
    <w:name w:val="Block Text"/>
    <w:basedOn w:val="Normal"/>
    <w:semiHidden/>
    <w:pPr>
      <w:spacing w:before="200" w:after="0" w:line="240" w:lineRule="atLeast"/>
      <w:ind w:left="1440" w:right="1440"/>
    </w:pPr>
    <w:rPr>
      <w:rFonts w:eastAsia="SimSun"/>
      <w:szCs w:val="20"/>
      <w:lang w:eastAsia="zh-CN"/>
    </w:rPr>
  </w:style>
  <w:style w:type="paragraph" w:styleId="BodyText3">
    <w:name w:val="Body Text 3"/>
    <w:basedOn w:val="Normal"/>
    <w:rPr>
      <w:sz w:val="16"/>
      <w:szCs w:val="16"/>
    </w:rPr>
  </w:style>
  <w:style w:type="paragraph" w:customStyle="1" w:styleId="TextLevel3">
    <w:name w:val="Text Level 3"/>
    <w:next w:val="Normal"/>
    <w:link w:val="TextLevel3Char"/>
    <w:pPr>
      <w:tabs>
        <w:tab w:val="num" w:pos="2107"/>
      </w:tabs>
      <w:spacing w:before="120" w:after="120"/>
      <w:ind w:left="2107" w:hanging="907"/>
      <w:jc w:val="both"/>
    </w:pPr>
    <w:rPr>
      <w:rFonts w:ascii="Arial" w:hAnsi="Arial"/>
      <w:lang w:val="en-GB" w:eastAsia="en-US"/>
    </w:rPr>
  </w:style>
  <w:style w:type="character" w:customStyle="1" w:styleId="TextLevel3Char">
    <w:name w:val="Text Level 3 Char"/>
    <w:link w:val="TextLevel3"/>
    <w:rsid w:val="00303572"/>
    <w:rPr>
      <w:rFonts w:ascii="Arial" w:hAnsi="Arial"/>
      <w:lang w:val="en-GB" w:eastAsia="en-US" w:bidi="ar-SA"/>
    </w:rPr>
  </w:style>
  <w:style w:type="paragraph" w:customStyle="1" w:styleId="spara">
    <w:name w:val="spara"/>
    <w:link w:val="sparaCharChar"/>
    <w:pPr>
      <w:tabs>
        <w:tab w:val="num" w:pos="1533"/>
      </w:tabs>
      <w:spacing w:after="120"/>
      <w:ind w:left="1533" w:hanging="533"/>
      <w:jc w:val="both"/>
    </w:pPr>
    <w:rPr>
      <w:rFonts w:ascii="Arial" w:hAnsi="Arial"/>
      <w:noProof/>
    </w:rPr>
  </w:style>
  <w:style w:type="character" w:customStyle="1" w:styleId="sparaCharChar">
    <w:name w:val="spara Char Char"/>
    <w:link w:val="spara"/>
    <w:rPr>
      <w:rFonts w:ascii="Arial" w:hAnsi="Arial"/>
      <w:noProof/>
      <w:lang w:val="en-AU" w:eastAsia="en-AU" w:bidi="ar-SA"/>
    </w:rPr>
  </w:style>
  <w:style w:type="paragraph" w:customStyle="1" w:styleId="subpara">
    <w:name w:val="sub para"/>
    <w:basedOn w:val="Normal"/>
    <w:semiHidden/>
    <w:pPr>
      <w:tabs>
        <w:tab w:val="num" w:pos="1134"/>
        <w:tab w:val="left" w:pos="1418"/>
      </w:tabs>
      <w:ind w:left="1134" w:hanging="567"/>
    </w:pPr>
    <w:rPr>
      <w:lang w:val="en-US"/>
    </w:rPr>
  </w:style>
  <w:style w:type="paragraph" w:customStyle="1" w:styleId="sspara">
    <w:name w:val="sspara"/>
    <w:semiHidden/>
    <w:pPr>
      <w:numPr>
        <w:numId w:val="4"/>
      </w:numPr>
      <w:tabs>
        <w:tab w:val="left" w:pos="2016"/>
      </w:tabs>
      <w:spacing w:after="120"/>
      <w:jc w:val="both"/>
    </w:pPr>
    <w:rPr>
      <w:rFonts w:ascii="Arial" w:hAnsi="Arial"/>
      <w:lang w:val="en-GB" w:eastAsia="en-US"/>
    </w:rPr>
  </w:style>
  <w:style w:type="paragraph" w:customStyle="1" w:styleId="Notetotenderers">
    <w:name w:val="Note to tenderers"/>
    <w:next w:val="Normal"/>
    <w:pPr>
      <w:shd w:val="pct25" w:color="auto" w:fill="FFFFFF"/>
      <w:jc w:val="both"/>
    </w:pPr>
    <w:rPr>
      <w:rFonts w:ascii="Arial" w:hAnsi="Arial"/>
      <w:b/>
      <w:i/>
      <w:noProof/>
      <w:lang w:eastAsia="en-US"/>
    </w:rPr>
  </w:style>
  <w:style w:type="paragraph" w:styleId="DocumentMap">
    <w:name w:val="Document Map"/>
    <w:basedOn w:val="Normal"/>
    <w:semiHidden/>
    <w:pPr>
      <w:shd w:val="clear" w:color="auto" w:fill="000080"/>
    </w:pPr>
    <w:rPr>
      <w:rFonts w:ascii="Tahoma" w:hAnsi="Tahoma" w:cs="Tahoma"/>
      <w:szCs w:val="20"/>
    </w:rPr>
  </w:style>
  <w:style w:type="paragraph" w:customStyle="1" w:styleId="Attachments">
    <w:name w:val="Attachments"/>
    <w:next w:val="Normal"/>
    <w:semiHidden/>
    <w:pPr>
      <w:numPr>
        <w:numId w:val="5"/>
      </w:numPr>
    </w:pPr>
    <w:rPr>
      <w:rFonts w:ascii="Arial" w:hAnsi="Arial"/>
      <w:noProof/>
      <w:lang w:eastAsia="en-US"/>
    </w:rPr>
  </w:style>
  <w:style w:type="paragraph" w:customStyle="1" w:styleId="textlevel30">
    <w:name w:val="textlevel3"/>
    <w:basedOn w:val="Normal"/>
    <w:rsid w:val="00414662"/>
    <w:pPr>
      <w:spacing w:before="100" w:beforeAutospacing="1" w:after="100" w:afterAutospacing="1"/>
    </w:pPr>
    <w:rPr>
      <w:rFonts w:ascii="Times New Roman" w:eastAsia="SimSun" w:hAnsi="Times New Roman"/>
      <w:sz w:val="24"/>
      <w:lang w:eastAsia="zh-CN"/>
    </w:rPr>
  </w:style>
  <w:style w:type="paragraph" w:customStyle="1" w:styleId="Style1">
    <w:name w:val="Style1"/>
    <w:basedOn w:val="Heading4"/>
    <w:rsid w:val="00B20B2B"/>
    <w:rPr>
      <w:b w:val="0"/>
    </w:rPr>
  </w:style>
  <w:style w:type="paragraph" w:customStyle="1" w:styleId="TablePara">
    <w:name w:val="Table Para"/>
    <w:autoRedefine/>
    <w:semiHidden/>
    <w:rsid w:val="00E749A7"/>
    <w:pPr>
      <w:numPr>
        <w:numId w:val="6"/>
      </w:numPr>
      <w:spacing w:before="120" w:after="120"/>
      <w:jc w:val="both"/>
    </w:pPr>
    <w:rPr>
      <w:rFonts w:ascii="Arial" w:hAnsi="Arial"/>
      <w:noProof/>
      <w:lang w:val="en-US" w:eastAsia="en-US"/>
    </w:rPr>
  </w:style>
  <w:style w:type="character" w:customStyle="1" w:styleId="CharChar2">
    <w:name w:val="Char Char2"/>
    <w:semiHidden/>
    <w:locked/>
    <w:rsid w:val="008C3F3E"/>
    <w:rPr>
      <w:rFonts w:ascii="Arial" w:hAnsi="Arial"/>
      <w:noProof/>
      <w:lang w:val="en-AU" w:eastAsia="en-AU" w:bidi="ar-SA"/>
    </w:rPr>
  </w:style>
  <w:style w:type="paragraph" w:customStyle="1" w:styleId="ASDEFCONalpha">
    <w:name w:val="ASDEFCON alpha"/>
    <w:basedOn w:val="Normal"/>
    <w:link w:val="ASDEFCONalphaCharChar"/>
    <w:autoRedefine/>
    <w:rsid w:val="008C3F3E"/>
    <w:pPr>
      <w:numPr>
        <w:ilvl w:val="3"/>
        <w:numId w:val="7"/>
      </w:numPr>
      <w:spacing w:after="240"/>
      <w:ind w:left="1440" w:hanging="540"/>
    </w:pPr>
    <w:rPr>
      <w:color w:val="000000"/>
      <w:lang w:val="en-GB"/>
    </w:rPr>
  </w:style>
  <w:style w:type="character" w:customStyle="1" w:styleId="ASDEFCONalphaCharChar">
    <w:name w:val="ASDEFCON alpha Char Char"/>
    <w:link w:val="ASDEFCONalpha"/>
    <w:locked/>
    <w:rsid w:val="008C3F3E"/>
    <w:rPr>
      <w:rFonts w:ascii="Arial" w:hAnsi="Arial"/>
      <w:color w:val="000000"/>
      <w:szCs w:val="24"/>
      <w:lang w:val="en-GB"/>
    </w:rPr>
  </w:style>
  <w:style w:type="paragraph" w:customStyle="1" w:styleId="ASDEFCONLevel1">
    <w:name w:val="ASDEFCON Level 1"/>
    <w:basedOn w:val="ASDEFCONlevel2"/>
    <w:rsid w:val="008C3F3E"/>
    <w:pPr>
      <w:numPr>
        <w:ilvl w:val="1"/>
        <w:numId w:val="7"/>
      </w:numPr>
      <w:pBdr>
        <w:bottom w:val="single" w:sz="4" w:space="1" w:color="auto"/>
      </w:pBdr>
      <w:spacing w:before="240" w:after="240"/>
    </w:pPr>
    <w:rPr>
      <w:b/>
      <w:szCs w:val="22"/>
    </w:rPr>
  </w:style>
  <w:style w:type="paragraph" w:customStyle="1" w:styleId="ASDEFCONlevel2">
    <w:name w:val="ASDEFCON level 2"/>
    <w:basedOn w:val="Normal"/>
    <w:autoRedefine/>
    <w:rsid w:val="008C3F3E"/>
    <w:pPr>
      <w:widowControl w:val="0"/>
      <w:tabs>
        <w:tab w:val="num" w:pos="851"/>
      </w:tabs>
      <w:ind w:left="851" w:hanging="851"/>
    </w:pPr>
    <w:rPr>
      <w:bCs/>
      <w:color w:val="000000"/>
      <w:szCs w:val="20"/>
      <w:lang w:val="en-GB"/>
    </w:rPr>
  </w:style>
  <w:style w:type="paragraph" w:customStyle="1" w:styleId="ASDEFCONsubpara">
    <w:name w:val="ASDEFCON subpara"/>
    <w:basedOn w:val="Normal"/>
    <w:autoRedefine/>
    <w:rsid w:val="008C3F3E"/>
    <w:pPr>
      <w:tabs>
        <w:tab w:val="num" w:pos="1980"/>
      </w:tabs>
      <w:ind w:left="1980" w:hanging="540"/>
    </w:pPr>
    <w:rPr>
      <w:noProof/>
      <w:szCs w:val="20"/>
    </w:rPr>
  </w:style>
  <w:style w:type="paragraph" w:customStyle="1" w:styleId="Char">
    <w:name w:val="Char"/>
    <w:basedOn w:val="Normal"/>
    <w:rsid w:val="00CB1B23"/>
    <w:pPr>
      <w:spacing w:line="240" w:lineRule="exact"/>
    </w:pPr>
    <w:rPr>
      <w:rFonts w:ascii="Verdana" w:hAnsi="Verdana"/>
      <w:szCs w:val="20"/>
      <w:lang w:val="en-GB"/>
    </w:rPr>
  </w:style>
  <w:style w:type="character" w:styleId="Emphasis">
    <w:name w:val="Emphasis"/>
    <w:qFormat/>
    <w:rsid w:val="00A93D37"/>
    <w:rPr>
      <w:i/>
      <w:iCs/>
    </w:rPr>
  </w:style>
  <w:style w:type="paragraph" w:customStyle="1" w:styleId="Level1fo">
    <w:name w:val="Level 1.fo"/>
    <w:basedOn w:val="Normal"/>
    <w:rsid w:val="00E36615"/>
    <w:pPr>
      <w:ind w:left="720"/>
    </w:pPr>
  </w:style>
  <w:style w:type="paragraph" w:customStyle="1" w:styleId="Level11fo">
    <w:name w:val="Level 1.1fo"/>
    <w:basedOn w:val="Normal"/>
    <w:link w:val="Level11foChar"/>
    <w:rsid w:val="00E36615"/>
    <w:pPr>
      <w:ind w:left="720"/>
    </w:pPr>
  </w:style>
  <w:style w:type="character" w:customStyle="1" w:styleId="Level11foChar">
    <w:name w:val="Level 1.1fo Char"/>
    <w:link w:val="Level11fo"/>
    <w:rsid w:val="00E36615"/>
    <w:rPr>
      <w:rFonts w:ascii="Arial" w:eastAsia="Calibri" w:hAnsi="Arial"/>
      <w:szCs w:val="22"/>
      <w:lang w:val="en-AU" w:eastAsia="en-US" w:bidi="ar-SA"/>
    </w:rPr>
  </w:style>
  <w:style w:type="paragraph" w:customStyle="1" w:styleId="Levelafo">
    <w:name w:val="Level (a)fo"/>
    <w:basedOn w:val="Normal"/>
    <w:link w:val="LevelafoChar"/>
    <w:rsid w:val="00E36615"/>
    <w:pPr>
      <w:ind w:left="1440"/>
    </w:pPr>
  </w:style>
  <w:style w:type="character" w:customStyle="1" w:styleId="LevelafoChar">
    <w:name w:val="Level (a)fo Char"/>
    <w:link w:val="Levelafo"/>
    <w:rsid w:val="00E36615"/>
    <w:rPr>
      <w:rFonts w:ascii="Arial" w:eastAsia="Calibri" w:hAnsi="Arial"/>
      <w:szCs w:val="22"/>
      <w:lang w:val="en-AU" w:eastAsia="en-US" w:bidi="ar-SA"/>
    </w:rPr>
  </w:style>
  <w:style w:type="paragraph" w:customStyle="1" w:styleId="Levelifo">
    <w:name w:val="Level (i)fo"/>
    <w:basedOn w:val="Normal"/>
    <w:rsid w:val="00E36615"/>
    <w:pPr>
      <w:ind w:left="2160"/>
    </w:pPr>
  </w:style>
  <w:style w:type="paragraph" w:customStyle="1" w:styleId="LevelAfo0">
    <w:name w:val="Level(A)fo"/>
    <w:basedOn w:val="Normal"/>
    <w:rsid w:val="00E36615"/>
    <w:pPr>
      <w:ind w:left="2880"/>
    </w:pPr>
  </w:style>
  <w:style w:type="paragraph" w:customStyle="1" w:styleId="LevelIfo0">
    <w:name w:val="Level(I)fo"/>
    <w:basedOn w:val="Normal"/>
    <w:rsid w:val="00E36615"/>
    <w:pPr>
      <w:ind w:left="3600"/>
    </w:pPr>
  </w:style>
  <w:style w:type="paragraph" w:styleId="Caption">
    <w:name w:val="caption"/>
    <w:basedOn w:val="Normal"/>
    <w:next w:val="Normal"/>
    <w:qFormat/>
    <w:rsid w:val="006F71F2"/>
    <w:rPr>
      <w:b/>
      <w:bCs/>
      <w:szCs w:val="20"/>
    </w:rPr>
  </w:style>
  <w:style w:type="paragraph" w:styleId="FootnoteText">
    <w:name w:val="footnote text"/>
    <w:basedOn w:val="Normal"/>
    <w:semiHidden/>
    <w:rsid w:val="006F71F2"/>
    <w:rPr>
      <w:szCs w:val="20"/>
    </w:rPr>
  </w:style>
  <w:style w:type="paragraph" w:styleId="Index1">
    <w:name w:val="index 1"/>
    <w:basedOn w:val="Normal"/>
    <w:next w:val="Normal"/>
    <w:semiHidden/>
    <w:rsid w:val="00E36615"/>
    <w:pPr>
      <w:ind w:left="200" w:hanging="200"/>
    </w:pPr>
  </w:style>
  <w:style w:type="paragraph" w:styleId="Index2">
    <w:name w:val="index 2"/>
    <w:basedOn w:val="Normal"/>
    <w:next w:val="Normal"/>
    <w:semiHidden/>
    <w:rsid w:val="00E36615"/>
    <w:pPr>
      <w:ind w:left="400" w:hanging="200"/>
    </w:pPr>
  </w:style>
  <w:style w:type="paragraph" w:styleId="Index3">
    <w:name w:val="index 3"/>
    <w:basedOn w:val="Normal"/>
    <w:next w:val="Normal"/>
    <w:semiHidden/>
    <w:rsid w:val="00E36615"/>
    <w:pPr>
      <w:ind w:left="600" w:hanging="200"/>
    </w:pPr>
  </w:style>
  <w:style w:type="paragraph" w:styleId="Index4">
    <w:name w:val="index 4"/>
    <w:basedOn w:val="Normal"/>
    <w:next w:val="Normal"/>
    <w:semiHidden/>
    <w:rsid w:val="00E36615"/>
    <w:pPr>
      <w:ind w:left="800" w:hanging="200"/>
    </w:pPr>
  </w:style>
  <w:style w:type="paragraph" w:styleId="Index5">
    <w:name w:val="index 5"/>
    <w:basedOn w:val="Normal"/>
    <w:next w:val="Normal"/>
    <w:semiHidden/>
    <w:rsid w:val="00E36615"/>
    <w:pPr>
      <w:ind w:left="1000" w:hanging="200"/>
    </w:pPr>
  </w:style>
  <w:style w:type="paragraph" w:styleId="Index6">
    <w:name w:val="index 6"/>
    <w:basedOn w:val="Normal"/>
    <w:next w:val="Normal"/>
    <w:semiHidden/>
    <w:rsid w:val="00E36615"/>
    <w:pPr>
      <w:ind w:left="1200" w:hanging="200"/>
    </w:pPr>
  </w:style>
  <w:style w:type="paragraph" w:styleId="Index7">
    <w:name w:val="index 7"/>
    <w:basedOn w:val="Normal"/>
    <w:next w:val="Normal"/>
    <w:semiHidden/>
    <w:rsid w:val="00E36615"/>
    <w:pPr>
      <w:ind w:left="1400" w:hanging="200"/>
    </w:pPr>
  </w:style>
  <w:style w:type="paragraph" w:styleId="Index8">
    <w:name w:val="index 8"/>
    <w:basedOn w:val="Normal"/>
    <w:next w:val="Normal"/>
    <w:semiHidden/>
    <w:rsid w:val="00E36615"/>
    <w:pPr>
      <w:ind w:left="1600" w:hanging="200"/>
    </w:pPr>
  </w:style>
  <w:style w:type="paragraph" w:styleId="Index9">
    <w:name w:val="index 9"/>
    <w:basedOn w:val="Normal"/>
    <w:next w:val="Normal"/>
    <w:semiHidden/>
    <w:rsid w:val="00E36615"/>
    <w:pPr>
      <w:ind w:left="1800" w:hanging="200"/>
    </w:pPr>
  </w:style>
  <w:style w:type="paragraph" w:styleId="IndexHeading">
    <w:name w:val="index heading"/>
    <w:basedOn w:val="Normal"/>
    <w:next w:val="Index1"/>
    <w:semiHidden/>
    <w:rsid w:val="00E36615"/>
    <w:rPr>
      <w:rFonts w:cs="Arial"/>
      <w:b/>
      <w:bCs/>
    </w:rPr>
  </w:style>
  <w:style w:type="paragraph" w:styleId="MacroText">
    <w:name w:val="macro"/>
    <w:semiHidden/>
    <w:rsid w:val="00E36615"/>
    <w:pPr>
      <w:tabs>
        <w:tab w:val="left" w:pos="480"/>
        <w:tab w:val="left" w:pos="960"/>
        <w:tab w:val="left" w:pos="1440"/>
        <w:tab w:val="left" w:pos="1920"/>
        <w:tab w:val="left" w:pos="2400"/>
        <w:tab w:val="left" w:pos="2880"/>
        <w:tab w:val="left" w:pos="3360"/>
        <w:tab w:val="left" w:pos="3840"/>
        <w:tab w:val="left" w:pos="4320"/>
      </w:tabs>
      <w:spacing w:before="240" w:line="240" w:lineRule="atLeast"/>
    </w:pPr>
    <w:rPr>
      <w:rFonts w:ascii="Courier New" w:eastAsia="SimSun" w:hAnsi="Courier New" w:cs="Courier New"/>
      <w:lang w:eastAsia="zh-CN"/>
    </w:rPr>
  </w:style>
  <w:style w:type="paragraph" w:styleId="TableofAuthorities">
    <w:name w:val="table of authorities"/>
    <w:basedOn w:val="Normal"/>
    <w:next w:val="Normal"/>
    <w:semiHidden/>
    <w:rsid w:val="00E36615"/>
    <w:pPr>
      <w:ind w:left="200" w:hanging="200"/>
    </w:pPr>
  </w:style>
  <w:style w:type="paragraph" w:styleId="TableofFigures">
    <w:name w:val="table of figures"/>
    <w:basedOn w:val="Normal"/>
    <w:next w:val="Normal"/>
    <w:semiHidden/>
    <w:rsid w:val="00E36615"/>
  </w:style>
  <w:style w:type="paragraph" w:styleId="TOAHeading">
    <w:name w:val="toa heading"/>
    <w:basedOn w:val="Normal"/>
    <w:next w:val="Normal"/>
    <w:semiHidden/>
    <w:rsid w:val="00E36615"/>
    <w:rPr>
      <w:rFonts w:cs="Arial"/>
      <w:b/>
      <w:bCs/>
    </w:rPr>
  </w:style>
  <w:style w:type="paragraph" w:styleId="BodyText2">
    <w:name w:val="Body Text 2"/>
    <w:basedOn w:val="Normal"/>
    <w:semiHidden/>
    <w:rsid w:val="00E36615"/>
    <w:pPr>
      <w:spacing w:line="480" w:lineRule="auto"/>
    </w:pPr>
  </w:style>
  <w:style w:type="paragraph" w:styleId="BodyTextFirstIndent">
    <w:name w:val="Body Text First Indent"/>
    <w:basedOn w:val="BodyText"/>
    <w:semiHidden/>
    <w:rsid w:val="00E36615"/>
    <w:pPr>
      <w:ind w:firstLine="720"/>
    </w:pPr>
  </w:style>
  <w:style w:type="paragraph" w:styleId="BodyTextIndent">
    <w:name w:val="Body Text Indent"/>
    <w:basedOn w:val="BodyText"/>
    <w:semiHidden/>
    <w:rsid w:val="00E36615"/>
    <w:pPr>
      <w:ind w:left="720"/>
    </w:pPr>
  </w:style>
  <w:style w:type="paragraph" w:styleId="BodyTextFirstIndent2">
    <w:name w:val="Body Text First Indent 2"/>
    <w:basedOn w:val="BodyTextIndent2"/>
    <w:semiHidden/>
    <w:rsid w:val="00E36615"/>
    <w:pPr>
      <w:spacing w:after="0"/>
      <w:ind w:left="0" w:firstLine="720"/>
    </w:pPr>
  </w:style>
  <w:style w:type="paragraph" w:styleId="BodyTextIndent2">
    <w:name w:val="Body Text Indent 2"/>
    <w:basedOn w:val="BodyText2"/>
    <w:semiHidden/>
    <w:rsid w:val="00E36615"/>
    <w:pPr>
      <w:ind w:left="720"/>
    </w:pPr>
  </w:style>
  <w:style w:type="paragraph" w:styleId="BodyTextIndent3">
    <w:name w:val="Body Text Indent 3"/>
    <w:basedOn w:val="BodyText3"/>
    <w:semiHidden/>
    <w:rsid w:val="00E36615"/>
    <w:pPr>
      <w:ind w:left="720"/>
    </w:pPr>
  </w:style>
  <w:style w:type="paragraph" w:customStyle="1" w:styleId="sch1">
    <w:name w:val="sch1"/>
    <w:basedOn w:val="Normal"/>
    <w:next w:val="Normal"/>
    <w:rsid w:val="00E36615"/>
    <w:pPr>
      <w:numPr>
        <w:numId w:val="8"/>
      </w:numPr>
    </w:pPr>
  </w:style>
  <w:style w:type="paragraph" w:customStyle="1" w:styleId="sch2">
    <w:name w:val="sch2"/>
    <w:basedOn w:val="Normal"/>
    <w:next w:val="Level1fo"/>
    <w:rsid w:val="00E36615"/>
    <w:pPr>
      <w:numPr>
        <w:ilvl w:val="1"/>
        <w:numId w:val="8"/>
      </w:numPr>
    </w:pPr>
  </w:style>
  <w:style w:type="paragraph" w:customStyle="1" w:styleId="sch3">
    <w:name w:val="sch3"/>
    <w:basedOn w:val="Normal"/>
    <w:next w:val="Level11fo"/>
    <w:rsid w:val="00E36615"/>
    <w:pPr>
      <w:numPr>
        <w:ilvl w:val="2"/>
        <w:numId w:val="8"/>
      </w:numPr>
    </w:pPr>
  </w:style>
  <w:style w:type="paragraph" w:customStyle="1" w:styleId="sch4">
    <w:name w:val="sch4"/>
    <w:basedOn w:val="Normal"/>
    <w:next w:val="Levelafo"/>
    <w:rsid w:val="00E36615"/>
    <w:pPr>
      <w:numPr>
        <w:ilvl w:val="3"/>
        <w:numId w:val="8"/>
      </w:numPr>
    </w:pPr>
  </w:style>
  <w:style w:type="paragraph" w:customStyle="1" w:styleId="sch5">
    <w:name w:val="sch5"/>
    <w:basedOn w:val="Normal"/>
    <w:next w:val="Levelifo"/>
    <w:rsid w:val="00E36615"/>
    <w:pPr>
      <w:numPr>
        <w:ilvl w:val="4"/>
        <w:numId w:val="8"/>
      </w:numPr>
    </w:pPr>
  </w:style>
  <w:style w:type="paragraph" w:customStyle="1" w:styleId="sch6">
    <w:name w:val="sch6"/>
    <w:basedOn w:val="Normal"/>
    <w:next w:val="LevelAfo0"/>
    <w:rsid w:val="00E36615"/>
    <w:pPr>
      <w:numPr>
        <w:ilvl w:val="5"/>
        <w:numId w:val="8"/>
      </w:numPr>
    </w:pPr>
  </w:style>
  <w:style w:type="paragraph" w:customStyle="1" w:styleId="Level1">
    <w:name w:val="Level 1."/>
    <w:basedOn w:val="Normal"/>
    <w:next w:val="Level1fo"/>
    <w:rsid w:val="00E36615"/>
    <w:pPr>
      <w:numPr>
        <w:numId w:val="9"/>
      </w:numPr>
      <w:outlineLvl w:val="0"/>
    </w:pPr>
  </w:style>
  <w:style w:type="paragraph" w:customStyle="1" w:styleId="Level11">
    <w:name w:val="Level 1.1"/>
    <w:basedOn w:val="Normal"/>
    <w:next w:val="Level11fo"/>
    <w:link w:val="Level11Char"/>
    <w:rsid w:val="00E36615"/>
    <w:pPr>
      <w:numPr>
        <w:ilvl w:val="1"/>
        <w:numId w:val="9"/>
      </w:numPr>
      <w:outlineLvl w:val="1"/>
    </w:pPr>
  </w:style>
  <w:style w:type="character" w:customStyle="1" w:styleId="Level11Char">
    <w:name w:val="Level 1.1 Char"/>
    <w:link w:val="Level11"/>
    <w:rsid w:val="00E36615"/>
    <w:rPr>
      <w:rFonts w:ascii="Arial" w:hAnsi="Arial"/>
      <w:szCs w:val="24"/>
    </w:rPr>
  </w:style>
  <w:style w:type="paragraph" w:customStyle="1" w:styleId="Levela">
    <w:name w:val="Level (a)"/>
    <w:basedOn w:val="Normal"/>
    <w:next w:val="Levelafo"/>
    <w:link w:val="LevelaChar"/>
    <w:rsid w:val="00E36615"/>
    <w:pPr>
      <w:numPr>
        <w:ilvl w:val="2"/>
        <w:numId w:val="9"/>
      </w:numPr>
      <w:outlineLvl w:val="2"/>
    </w:pPr>
  </w:style>
  <w:style w:type="character" w:customStyle="1" w:styleId="LevelaChar">
    <w:name w:val="Level (a) Char"/>
    <w:link w:val="Levela"/>
    <w:rsid w:val="00E36615"/>
    <w:rPr>
      <w:rFonts w:ascii="Arial" w:hAnsi="Arial"/>
      <w:szCs w:val="24"/>
    </w:rPr>
  </w:style>
  <w:style w:type="paragraph" w:customStyle="1" w:styleId="Leveli">
    <w:name w:val="Level (i)"/>
    <w:basedOn w:val="Normal"/>
    <w:next w:val="Levelifo"/>
    <w:link w:val="LeveliChar"/>
    <w:rsid w:val="00E36615"/>
    <w:pPr>
      <w:tabs>
        <w:tab w:val="num" w:pos="2160"/>
      </w:tabs>
      <w:ind w:left="2160" w:hanging="720"/>
      <w:outlineLvl w:val="3"/>
    </w:pPr>
  </w:style>
  <w:style w:type="character" w:customStyle="1" w:styleId="LeveliChar">
    <w:name w:val="Level (i) Char"/>
    <w:link w:val="Leveli"/>
    <w:rsid w:val="00E36615"/>
    <w:rPr>
      <w:rFonts w:ascii="Arial" w:eastAsia="Calibri" w:hAnsi="Arial"/>
      <w:szCs w:val="22"/>
      <w:lang w:eastAsia="en-US"/>
    </w:rPr>
  </w:style>
  <w:style w:type="paragraph" w:customStyle="1" w:styleId="LevelA0">
    <w:name w:val="Level(A)"/>
    <w:basedOn w:val="Normal"/>
    <w:next w:val="LevelAfo0"/>
    <w:rsid w:val="00E36615"/>
    <w:pPr>
      <w:numPr>
        <w:ilvl w:val="4"/>
        <w:numId w:val="9"/>
      </w:numPr>
      <w:outlineLvl w:val="4"/>
    </w:pPr>
  </w:style>
  <w:style w:type="paragraph" w:customStyle="1" w:styleId="LevelI0">
    <w:name w:val="Level(I)"/>
    <w:basedOn w:val="Normal"/>
    <w:next w:val="LevelIfo0"/>
    <w:rsid w:val="00E36615"/>
    <w:pPr>
      <w:tabs>
        <w:tab w:val="num" w:pos="3600"/>
      </w:tabs>
      <w:ind w:left="3600" w:hanging="720"/>
      <w:outlineLvl w:val="5"/>
    </w:pPr>
  </w:style>
  <w:style w:type="paragraph" w:styleId="Closing">
    <w:name w:val="Closing"/>
    <w:basedOn w:val="Normal"/>
    <w:semiHidden/>
    <w:rsid w:val="00E36615"/>
  </w:style>
  <w:style w:type="paragraph" w:styleId="EnvelopeAddress">
    <w:name w:val="envelope address"/>
    <w:basedOn w:val="Normal"/>
    <w:semiHidden/>
    <w:rsid w:val="00E36615"/>
    <w:pPr>
      <w:framePr w:w="7920" w:h="1980" w:hRule="exact" w:hSpace="180" w:wrap="auto" w:hAnchor="page" w:xAlign="center" w:yAlign="bottom"/>
      <w:ind w:left="2880"/>
    </w:pPr>
    <w:rPr>
      <w:rFonts w:cs="Arial"/>
    </w:rPr>
  </w:style>
  <w:style w:type="paragraph" w:styleId="List">
    <w:name w:val="List"/>
    <w:basedOn w:val="Normal"/>
    <w:semiHidden/>
    <w:rsid w:val="00E36615"/>
    <w:pPr>
      <w:ind w:left="720" w:hanging="720"/>
    </w:pPr>
  </w:style>
  <w:style w:type="paragraph" w:styleId="List2">
    <w:name w:val="List 2"/>
    <w:basedOn w:val="Normal"/>
    <w:next w:val="List"/>
    <w:semiHidden/>
    <w:rsid w:val="00E36615"/>
    <w:pPr>
      <w:ind w:left="1440" w:hanging="720"/>
    </w:pPr>
  </w:style>
  <w:style w:type="paragraph" w:styleId="List3">
    <w:name w:val="List 3"/>
    <w:basedOn w:val="Normal"/>
    <w:next w:val="List"/>
    <w:semiHidden/>
    <w:rsid w:val="00E36615"/>
    <w:pPr>
      <w:ind w:left="2160" w:hanging="720"/>
    </w:pPr>
  </w:style>
  <w:style w:type="paragraph" w:styleId="List4">
    <w:name w:val="List 4"/>
    <w:basedOn w:val="List"/>
    <w:semiHidden/>
    <w:rsid w:val="00E36615"/>
    <w:pPr>
      <w:ind w:left="2880"/>
    </w:pPr>
  </w:style>
  <w:style w:type="paragraph" w:styleId="List5">
    <w:name w:val="List 5"/>
    <w:basedOn w:val="Normal"/>
    <w:next w:val="List"/>
    <w:semiHidden/>
    <w:rsid w:val="00E36615"/>
    <w:pPr>
      <w:ind w:left="3600" w:hanging="720"/>
    </w:pPr>
  </w:style>
  <w:style w:type="paragraph" w:styleId="ListBullet">
    <w:name w:val="List Bullet"/>
    <w:basedOn w:val="Normal"/>
    <w:rsid w:val="00E36615"/>
    <w:pPr>
      <w:numPr>
        <w:numId w:val="1"/>
      </w:numPr>
    </w:pPr>
  </w:style>
  <w:style w:type="paragraph" w:styleId="ListBullet2">
    <w:name w:val="List Bullet 2"/>
    <w:basedOn w:val="Normal"/>
    <w:rsid w:val="00E36615"/>
    <w:pPr>
      <w:tabs>
        <w:tab w:val="num" w:pos="851"/>
      </w:tabs>
      <w:ind w:left="851" w:hanging="851"/>
    </w:pPr>
  </w:style>
  <w:style w:type="paragraph" w:styleId="ListBullet3">
    <w:name w:val="List Bullet 3"/>
    <w:basedOn w:val="Normal"/>
    <w:rsid w:val="00E36615"/>
    <w:pPr>
      <w:tabs>
        <w:tab w:val="num" w:pos="851"/>
      </w:tabs>
      <w:ind w:left="851" w:hanging="851"/>
    </w:pPr>
  </w:style>
  <w:style w:type="paragraph" w:styleId="ListBullet4">
    <w:name w:val="List Bullet 4"/>
    <w:basedOn w:val="Normal"/>
    <w:semiHidden/>
    <w:rsid w:val="00E36615"/>
    <w:pPr>
      <w:tabs>
        <w:tab w:val="num" w:pos="1701"/>
      </w:tabs>
      <w:ind w:left="1701" w:hanging="567"/>
    </w:pPr>
  </w:style>
  <w:style w:type="paragraph" w:styleId="ListBullet5">
    <w:name w:val="List Bullet 5"/>
    <w:basedOn w:val="Normal"/>
    <w:semiHidden/>
    <w:rsid w:val="00E36615"/>
    <w:pPr>
      <w:tabs>
        <w:tab w:val="num" w:pos="851"/>
      </w:tabs>
      <w:ind w:left="851" w:hanging="851"/>
    </w:pPr>
  </w:style>
  <w:style w:type="paragraph" w:styleId="ListContinue">
    <w:name w:val="List Continue"/>
    <w:basedOn w:val="Normal"/>
    <w:semiHidden/>
    <w:rsid w:val="00E36615"/>
    <w:pPr>
      <w:ind w:left="720"/>
    </w:pPr>
  </w:style>
  <w:style w:type="paragraph" w:styleId="ListContinue2">
    <w:name w:val="List Continue 2"/>
    <w:basedOn w:val="Normal"/>
    <w:semiHidden/>
    <w:rsid w:val="00E36615"/>
    <w:pPr>
      <w:ind w:left="1440"/>
    </w:pPr>
  </w:style>
  <w:style w:type="paragraph" w:styleId="ListContinue3">
    <w:name w:val="List Continue 3"/>
    <w:basedOn w:val="Normal"/>
    <w:semiHidden/>
    <w:rsid w:val="00E36615"/>
    <w:pPr>
      <w:ind w:left="2160"/>
    </w:pPr>
  </w:style>
  <w:style w:type="paragraph" w:styleId="ListContinue4">
    <w:name w:val="List Continue 4"/>
    <w:basedOn w:val="Normal"/>
    <w:semiHidden/>
    <w:rsid w:val="00E36615"/>
    <w:pPr>
      <w:ind w:left="2880"/>
    </w:pPr>
  </w:style>
  <w:style w:type="paragraph" w:styleId="ListContinue5">
    <w:name w:val="List Continue 5"/>
    <w:basedOn w:val="Normal"/>
    <w:semiHidden/>
    <w:rsid w:val="00E36615"/>
    <w:pPr>
      <w:ind w:left="3600"/>
    </w:pPr>
  </w:style>
  <w:style w:type="paragraph" w:styleId="MessageHeader">
    <w:name w:val="Message Header"/>
    <w:basedOn w:val="Normal"/>
    <w:semiHidden/>
    <w:rsid w:val="00E36615"/>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rsid w:val="00E36615"/>
  </w:style>
  <w:style w:type="paragraph" w:styleId="Signature">
    <w:name w:val="Signature"/>
    <w:basedOn w:val="Normal"/>
    <w:semiHidden/>
    <w:rsid w:val="00E36615"/>
  </w:style>
  <w:style w:type="paragraph" w:styleId="Subtitle">
    <w:name w:val="Subtitle"/>
    <w:basedOn w:val="Normal"/>
    <w:next w:val="Normal"/>
    <w:link w:val="SubtitleChar"/>
    <w:uiPriority w:val="99"/>
    <w:qFormat/>
    <w:rsid w:val="001A0A73"/>
    <w:pPr>
      <w:numPr>
        <w:ilvl w:val="1"/>
      </w:numPr>
      <w:spacing w:before="120"/>
      <w:ind w:left="567"/>
    </w:pPr>
    <w:rPr>
      <w:rFonts w:ascii="Times New Roman" w:hAnsi="Times New Roman"/>
      <w:i/>
      <w:color w:val="003760"/>
      <w:spacing w:val="15"/>
      <w:szCs w:val="20"/>
    </w:rPr>
  </w:style>
  <w:style w:type="paragraph" w:styleId="Title">
    <w:name w:val="Title"/>
    <w:basedOn w:val="Normal"/>
    <w:next w:val="Normal"/>
    <w:link w:val="TitleChar"/>
    <w:qFormat/>
    <w:rsid w:val="001A0A73"/>
    <w:pPr>
      <w:spacing w:before="240" w:after="60"/>
      <w:jc w:val="center"/>
      <w:outlineLvl w:val="0"/>
    </w:pPr>
    <w:rPr>
      <w:rFonts w:ascii="Calibri Light" w:hAnsi="Calibri Light"/>
      <w:b/>
      <w:bCs/>
      <w:kern w:val="28"/>
      <w:sz w:val="32"/>
      <w:szCs w:val="32"/>
    </w:rPr>
  </w:style>
  <w:style w:type="paragraph" w:styleId="ListNumber">
    <w:name w:val="List Number"/>
    <w:basedOn w:val="Normal"/>
    <w:rsid w:val="00E36615"/>
    <w:pPr>
      <w:tabs>
        <w:tab w:val="num" w:pos="851"/>
      </w:tabs>
      <w:ind w:left="851" w:hanging="851"/>
    </w:pPr>
  </w:style>
  <w:style w:type="paragraph" w:styleId="ListNumber2">
    <w:name w:val="List Number 2"/>
    <w:basedOn w:val="Normal"/>
    <w:rsid w:val="00E36615"/>
    <w:pPr>
      <w:tabs>
        <w:tab w:val="num" w:pos="851"/>
      </w:tabs>
      <w:ind w:left="851" w:hanging="851"/>
    </w:pPr>
  </w:style>
  <w:style w:type="paragraph" w:styleId="ListNumber3">
    <w:name w:val="List Number 3"/>
    <w:basedOn w:val="Normal"/>
    <w:rsid w:val="00E36615"/>
    <w:pPr>
      <w:tabs>
        <w:tab w:val="num" w:pos="1134"/>
      </w:tabs>
      <w:ind w:left="1134" w:hanging="1134"/>
    </w:pPr>
  </w:style>
  <w:style w:type="paragraph" w:styleId="ListNumber4">
    <w:name w:val="List Number 4"/>
    <w:basedOn w:val="Normal"/>
    <w:semiHidden/>
    <w:rsid w:val="00E36615"/>
    <w:pPr>
      <w:tabs>
        <w:tab w:val="num" w:pos="1701"/>
      </w:tabs>
      <w:ind w:left="1701" w:hanging="567"/>
    </w:pPr>
  </w:style>
  <w:style w:type="paragraph" w:styleId="ListNumber5">
    <w:name w:val="List Number 5"/>
    <w:basedOn w:val="Normal"/>
    <w:rsid w:val="00E36615"/>
    <w:pPr>
      <w:tabs>
        <w:tab w:val="num" w:pos="851"/>
      </w:tabs>
      <w:ind w:left="851" w:hanging="851"/>
    </w:pPr>
  </w:style>
  <w:style w:type="paragraph" w:customStyle="1" w:styleId="NoteParagraph">
    <w:name w:val="NoteParagraph"/>
    <w:aliases w:val="np"/>
    <w:basedOn w:val="Normal"/>
    <w:semiHidden/>
    <w:rsid w:val="00E36615"/>
    <w:pPr>
      <w:keepNext/>
      <w:shd w:val="pct10" w:color="auto" w:fill="FFFFFF"/>
    </w:pPr>
  </w:style>
  <w:style w:type="paragraph" w:customStyle="1" w:styleId="sch7">
    <w:name w:val="sch7"/>
    <w:basedOn w:val="Normal"/>
    <w:next w:val="LevelIfo0"/>
    <w:rsid w:val="00E36615"/>
    <w:pPr>
      <w:numPr>
        <w:ilvl w:val="6"/>
        <w:numId w:val="8"/>
      </w:numPr>
    </w:pPr>
  </w:style>
  <w:style w:type="paragraph" w:styleId="Date">
    <w:name w:val="Date"/>
    <w:basedOn w:val="Normal"/>
    <w:next w:val="Normal"/>
    <w:semiHidden/>
    <w:rsid w:val="00E36615"/>
  </w:style>
  <w:style w:type="paragraph" w:styleId="E-mailSignature">
    <w:name w:val="E-mail Signature"/>
    <w:basedOn w:val="Normal"/>
    <w:semiHidden/>
    <w:rsid w:val="00E36615"/>
  </w:style>
  <w:style w:type="paragraph" w:styleId="EnvelopeReturn">
    <w:name w:val="envelope return"/>
    <w:basedOn w:val="Normal"/>
    <w:semiHidden/>
    <w:rsid w:val="00E36615"/>
    <w:rPr>
      <w:rFonts w:cs="Arial"/>
    </w:rPr>
  </w:style>
  <w:style w:type="paragraph" w:styleId="HTMLAddress">
    <w:name w:val="HTML Address"/>
    <w:basedOn w:val="Normal"/>
    <w:semiHidden/>
    <w:rsid w:val="00E36615"/>
    <w:rPr>
      <w:i/>
      <w:iCs/>
    </w:rPr>
  </w:style>
  <w:style w:type="paragraph" w:styleId="HTMLPreformatted">
    <w:name w:val="HTML Preformatted"/>
    <w:basedOn w:val="Normal"/>
    <w:semiHidden/>
    <w:rsid w:val="00E36615"/>
    <w:rPr>
      <w:rFonts w:ascii="Courier New" w:hAnsi="Courier New" w:cs="Courier New"/>
    </w:rPr>
  </w:style>
  <w:style w:type="paragraph" w:styleId="NormalIndent">
    <w:name w:val="Normal Indent"/>
    <w:basedOn w:val="Normal"/>
    <w:rsid w:val="00E36615"/>
    <w:pPr>
      <w:ind w:left="720"/>
    </w:pPr>
  </w:style>
  <w:style w:type="paragraph" w:customStyle="1" w:styleId="NoteHeading1">
    <w:name w:val="Note Heading1"/>
    <w:basedOn w:val="Normal"/>
    <w:next w:val="Normal"/>
    <w:semiHidden/>
    <w:rsid w:val="00E36615"/>
  </w:style>
  <w:style w:type="paragraph" w:styleId="PlainText">
    <w:name w:val="Plain Text"/>
    <w:basedOn w:val="Normal"/>
    <w:semiHidden/>
    <w:rsid w:val="00E36615"/>
    <w:rPr>
      <w:rFonts w:ascii="Courier New" w:hAnsi="Courier New" w:cs="Courier New"/>
    </w:rPr>
  </w:style>
  <w:style w:type="paragraph" w:styleId="Salutation">
    <w:name w:val="Salutation"/>
    <w:basedOn w:val="Normal"/>
    <w:next w:val="Normal"/>
    <w:semiHidden/>
    <w:rsid w:val="00E36615"/>
  </w:style>
  <w:style w:type="table" w:styleId="Table3Deffects1">
    <w:name w:val="Table 3D effects 1"/>
    <w:basedOn w:val="TableNormal"/>
    <w:semiHidden/>
    <w:rsid w:val="00E36615"/>
    <w:pPr>
      <w:spacing w:before="200" w:line="240" w:lineRule="exact"/>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36615"/>
    <w:pPr>
      <w:spacing w:before="200" w:line="240" w:lineRule="exact"/>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36615"/>
    <w:pPr>
      <w:spacing w:before="200" w:line="240" w:lineRule="exact"/>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36615"/>
    <w:pPr>
      <w:spacing w:before="200" w:line="240" w:lineRule="exact"/>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NoSpace">
    <w:name w:val="Normal NoSpace"/>
    <w:basedOn w:val="Normal"/>
    <w:rsid w:val="00E36615"/>
  </w:style>
  <w:style w:type="paragraph" w:customStyle="1" w:styleId="FooterLine">
    <w:name w:val="FooterLine"/>
    <w:basedOn w:val="Footer"/>
    <w:next w:val="Footer"/>
    <w:rsid w:val="00E36615"/>
    <w:pPr>
      <w:pBdr>
        <w:top w:val="single" w:sz="8" w:space="0" w:color="auto"/>
      </w:pBdr>
      <w:tabs>
        <w:tab w:val="clear" w:pos="9090"/>
      </w:tabs>
      <w:spacing w:after="200"/>
      <w:ind w:left="-851" w:right="28"/>
    </w:pPr>
    <w:rPr>
      <w:sz w:val="6"/>
      <w:szCs w:val="14"/>
      <w:lang w:val="en-AU"/>
    </w:rPr>
  </w:style>
  <w:style w:type="paragraph" w:customStyle="1" w:styleId="NormalNoSpaceIndent">
    <w:name w:val="Normal NoSpace Indent"/>
    <w:basedOn w:val="NormalIndent"/>
    <w:next w:val="Normal"/>
    <w:rsid w:val="00E36615"/>
  </w:style>
  <w:style w:type="paragraph" w:customStyle="1" w:styleId="Logo">
    <w:name w:val="Logo"/>
    <w:basedOn w:val="Normal"/>
    <w:rsid w:val="00E36615"/>
    <w:pPr>
      <w:spacing w:after="280"/>
    </w:pPr>
  </w:style>
  <w:style w:type="paragraph" w:customStyle="1" w:styleId="Default">
    <w:name w:val="Default"/>
    <w:rsid w:val="00E36615"/>
    <w:pPr>
      <w:autoSpaceDE w:val="0"/>
      <w:autoSpaceDN w:val="0"/>
      <w:adjustRightInd w:val="0"/>
    </w:pPr>
    <w:rPr>
      <w:rFonts w:ascii="Arial" w:eastAsia="SimSun" w:hAnsi="Arial" w:cs="Arial"/>
      <w:color w:val="000000"/>
      <w:sz w:val="24"/>
      <w:szCs w:val="24"/>
      <w:lang w:eastAsia="zh-CN"/>
    </w:rPr>
  </w:style>
  <w:style w:type="paragraph" w:customStyle="1" w:styleId="Indent">
    <w:name w:val="Indent"/>
    <w:basedOn w:val="Normal"/>
    <w:rsid w:val="00E36615"/>
    <w:pPr>
      <w:tabs>
        <w:tab w:val="left" w:pos="1701"/>
      </w:tabs>
      <w:ind w:left="1701"/>
    </w:pPr>
  </w:style>
  <w:style w:type="paragraph" w:customStyle="1" w:styleId="levela1">
    <w:name w:val="levela"/>
    <w:basedOn w:val="Normal"/>
    <w:rsid w:val="00E36615"/>
    <w:pPr>
      <w:spacing w:before="100" w:beforeAutospacing="1" w:after="100" w:afterAutospacing="1"/>
    </w:pPr>
    <w:rPr>
      <w:rFonts w:ascii="Times New Roman" w:hAnsi="Times New Roman"/>
      <w:sz w:val="24"/>
    </w:rPr>
  </w:style>
  <w:style w:type="paragraph" w:customStyle="1" w:styleId="ItemL1">
    <w:name w:val="Item L1"/>
    <w:basedOn w:val="Normal"/>
    <w:next w:val="Normal"/>
    <w:rsid w:val="00E36615"/>
    <w:pPr>
      <w:tabs>
        <w:tab w:val="num" w:pos="851"/>
      </w:tabs>
      <w:spacing w:before="200" w:after="140" w:line="280" w:lineRule="atLeast"/>
      <w:ind w:left="851" w:hanging="851"/>
      <w:outlineLvl w:val="0"/>
    </w:pPr>
    <w:rPr>
      <w:rFonts w:ascii="Arial Bold" w:eastAsia="SimSun" w:hAnsi="Arial Bold"/>
      <w:b/>
      <w:szCs w:val="20"/>
    </w:rPr>
  </w:style>
  <w:style w:type="paragraph" w:customStyle="1" w:styleId="SP3208937">
    <w:name w:val="SP.3.208937"/>
    <w:basedOn w:val="Default"/>
    <w:next w:val="Default"/>
    <w:rsid w:val="00E76BFF"/>
    <w:rPr>
      <w:rFonts w:ascii="NPDEK A+ Arial MT" w:hAnsi="NPDEK A+ Arial MT" w:cs="Times New Roman"/>
      <w:color w:val="auto"/>
    </w:rPr>
  </w:style>
  <w:style w:type="paragraph" w:customStyle="1" w:styleId="SP4303145">
    <w:name w:val="SP.4.303145"/>
    <w:basedOn w:val="Default"/>
    <w:next w:val="Default"/>
    <w:rsid w:val="00E76BFF"/>
    <w:rPr>
      <w:rFonts w:ascii="NPDEJ P+ Arial MT" w:hAnsi="NPDEJ P+ Arial MT" w:cs="Times New Roman"/>
      <w:color w:val="auto"/>
    </w:rPr>
  </w:style>
  <w:style w:type="paragraph" w:customStyle="1" w:styleId="SP4253993">
    <w:name w:val="SP.4.253993"/>
    <w:basedOn w:val="Default"/>
    <w:next w:val="Default"/>
    <w:uiPriority w:val="99"/>
    <w:rsid w:val="000212F8"/>
    <w:rPr>
      <w:rFonts w:ascii="BPJEO N+ Arial MT" w:eastAsia="Times New Roman" w:hAnsi="BPJEO N+ Arial MT" w:cs="Times New Roman"/>
      <w:color w:val="auto"/>
      <w:lang w:eastAsia="en-AU"/>
    </w:rPr>
  </w:style>
  <w:style w:type="numbering" w:customStyle="1" w:styleId="OutlineList3">
    <w:name w:val="OutlineList3"/>
    <w:rsid w:val="00AF163D"/>
    <w:pPr>
      <w:numPr>
        <w:numId w:val="10"/>
      </w:numPr>
    </w:pPr>
  </w:style>
  <w:style w:type="paragraph" w:customStyle="1" w:styleId="deedparano">
    <w:name w:val="deedparano"/>
    <w:basedOn w:val="Normal"/>
    <w:next w:val="Normal"/>
    <w:rsid w:val="00611862"/>
    <w:pPr>
      <w:numPr>
        <w:numId w:val="11"/>
      </w:numPr>
    </w:pPr>
    <w:rPr>
      <w:szCs w:val="20"/>
      <w:lang w:val="en-GB"/>
    </w:rPr>
  </w:style>
  <w:style w:type="paragraph" w:customStyle="1" w:styleId="option">
    <w:name w:val="option"/>
    <w:basedOn w:val="Normal"/>
    <w:next w:val="Normal"/>
    <w:rsid w:val="00611862"/>
    <w:rPr>
      <w:b/>
      <w:i/>
      <w:szCs w:val="20"/>
      <w:lang w:val="en-US"/>
    </w:rPr>
  </w:style>
  <w:style w:type="paragraph" w:customStyle="1" w:styleId="TextLevel5">
    <w:name w:val="Text Level 5"/>
    <w:basedOn w:val="Heading5"/>
    <w:rsid w:val="00611862"/>
    <w:pPr>
      <w:keepNext/>
      <w:tabs>
        <w:tab w:val="clear" w:pos="1440"/>
        <w:tab w:val="left" w:pos="1276"/>
        <w:tab w:val="num" w:pos="2880"/>
      </w:tabs>
      <w:spacing w:before="0" w:after="120"/>
    </w:pPr>
    <w:rPr>
      <w:b w:val="0"/>
      <w:bCs w:val="0"/>
      <w:iCs w:val="0"/>
      <w:szCs w:val="20"/>
    </w:rPr>
  </w:style>
  <w:style w:type="paragraph" w:customStyle="1" w:styleId="Line">
    <w:name w:val="Line"/>
    <w:rsid w:val="009E553B"/>
    <w:pPr>
      <w:widowControl w:val="0"/>
      <w:autoSpaceDE w:val="0"/>
      <w:autoSpaceDN w:val="0"/>
      <w:adjustRightInd w:val="0"/>
      <w:spacing w:line="240" w:lineRule="atLeast"/>
      <w:jc w:val="both"/>
    </w:pPr>
    <w:rPr>
      <w:rFonts w:ascii="Arial" w:hAnsi="Arial" w:cs="Arial"/>
      <w:color w:val="000000"/>
      <w:w w:val="0"/>
      <w:lang w:val="en-GB"/>
    </w:rPr>
  </w:style>
  <w:style w:type="paragraph" w:customStyle="1" w:styleId="Distribution">
    <w:name w:val="Distribution"/>
    <w:rsid w:val="007823E7"/>
    <w:pPr>
      <w:suppressAutoHyphens/>
      <w:autoSpaceDE w:val="0"/>
      <w:autoSpaceDN w:val="0"/>
      <w:adjustRightInd w:val="0"/>
      <w:spacing w:before="180" w:line="220" w:lineRule="atLeast"/>
    </w:pPr>
    <w:rPr>
      <w:rFonts w:ascii="Arial" w:hAnsi="Arial" w:cs="Arial"/>
      <w:color w:val="000000"/>
      <w:w w:val="0"/>
      <w:lang w:val="en-GB"/>
    </w:rPr>
  </w:style>
  <w:style w:type="paragraph" w:customStyle="1" w:styleId="NoteToDrafters">
    <w:name w:val="Note To Drafters"/>
    <w:basedOn w:val="Normal"/>
    <w:next w:val="Normal"/>
    <w:autoRedefine/>
    <w:rsid w:val="00B157CD"/>
    <w:pPr>
      <w:keepNext/>
      <w:shd w:val="clear" w:color="auto" w:fill="000000"/>
      <w:spacing w:before="120"/>
    </w:pPr>
    <w:rPr>
      <w:b/>
      <w:i/>
      <w:szCs w:val="20"/>
      <w:lang w:val="en-US"/>
    </w:rPr>
  </w:style>
  <w:style w:type="paragraph" w:customStyle="1" w:styleId="SP3270377">
    <w:name w:val="SP.3.270377"/>
    <w:basedOn w:val="Default"/>
    <w:next w:val="Default"/>
    <w:rsid w:val="00E31828"/>
    <w:rPr>
      <w:rFonts w:ascii="LCOHH K+ Arial MT" w:eastAsia="Times New Roman" w:hAnsi="LCOHH K+ Arial MT" w:cs="Times New Roman"/>
      <w:color w:val="auto"/>
      <w:lang w:eastAsia="en-AU"/>
    </w:rPr>
  </w:style>
  <w:style w:type="paragraph" w:customStyle="1" w:styleId="TextLevel2">
    <w:name w:val="Text Level 2"/>
    <w:basedOn w:val="Normal"/>
    <w:rsid w:val="00B2392B"/>
    <w:pPr>
      <w:numPr>
        <w:ilvl w:val="1"/>
        <w:numId w:val="12"/>
      </w:numPr>
    </w:pPr>
    <w:rPr>
      <w:lang w:val="en-US"/>
    </w:rPr>
  </w:style>
  <w:style w:type="paragraph" w:customStyle="1" w:styleId="COTCOCLV2-ASDEFCON">
    <w:name w:val="COT/COC LV2 - ASDEFCON"/>
    <w:basedOn w:val="ASDEFCONNormal"/>
    <w:next w:val="COTCOCLV3-ASDEFCON"/>
    <w:rsid w:val="006F71F2"/>
    <w:pPr>
      <w:keepNext/>
      <w:keepLines/>
      <w:numPr>
        <w:ilvl w:val="1"/>
        <w:numId w:val="30"/>
      </w:numPr>
      <w:pBdr>
        <w:bottom w:val="single" w:sz="4" w:space="1" w:color="auto"/>
      </w:pBdr>
    </w:pPr>
    <w:rPr>
      <w:b/>
    </w:rPr>
  </w:style>
  <w:style w:type="paragraph" w:customStyle="1" w:styleId="ASDEFCONNormal">
    <w:name w:val="ASDEFCON Normal"/>
    <w:link w:val="ASDEFCONNormalChar"/>
    <w:rsid w:val="006F71F2"/>
    <w:pPr>
      <w:spacing w:after="120"/>
      <w:jc w:val="both"/>
    </w:pPr>
    <w:rPr>
      <w:rFonts w:ascii="Arial" w:hAnsi="Arial"/>
      <w:color w:val="000000"/>
      <w:szCs w:val="40"/>
    </w:rPr>
  </w:style>
  <w:style w:type="character" w:customStyle="1" w:styleId="ASDEFCONNormalChar">
    <w:name w:val="ASDEFCON Normal Char"/>
    <w:link w:val="ASDEFCONNormal"/>
    <w:rsid w:val="006F71F2"/>
    <w:rPr>
      <w:rFonts w:ascii="Arial" w:hAnsi="Arial"/>
      <w:color w:val="000000"/>
      <w:szCs w:val="40"/>
    </w:rPr>
  </w:style>
  <w:style w:type="paragraph" w:customStyle="1" w:styleId="COTCOCLV3-ASDEFCON">
    <w:name w:val="COT/COC LV3 - ASDEFCON"/>
    <w:basedOn w:val="ASDEFCONNormal"/>
    <w:link w:val="COTCOCLV3-ASDEFCONChar"/>
    <w:rsid w:val="006F71F2"/>
    <w:pPr>
      <w:numPr>
        <w:ilvl w:val="2"/>
        <w:numId w:val="30"/>
      </w:numPr>
    </w:pPr>
  </w:style>
  <w:style w:type="paragraph" w:customStyle="1" w:styleId="COTCOCLV1-ASDEFCON">
    <w:name w:val="COT/COC LV1 - ASDEFCON"/>
    <w:basedOn w:val="ASDEFCONNormal"/>
    <w:next w:val="COTCOCLV2-ASDEFCON"/>
    <w:rsid w:val="006F71F2"/>
    <w:pPr>
      <w:keepNext/>
      <w:keepLines/>
      <w:numPr>
        <w:numId w:val="30"/>
      </w:numPr>
      <w:spacing w:before="240"/>
    </w:pPr>
    <w:rPr>
      <w:b/>
      <w:caps/>
    </w:rPr>
  </w:style>
  <w:style w:type="paragraph" w:customStyle="1" w:styleId="COTCOCLV4-ASDEFCON">
    <w:name w:val="COT/COC LV4 - ASDEFCON"/>
    <w:basedOn w:val="ASDEFCONNormal"/>
    <w:link w:val="COTCOCLV4-ASDEFCONChar"/>
    <w:rsid w:val="006F71F2"/>
    <w:pPr>
      <w:numPr>
        <w:ilvl w:val="3"/>
        <w:numId w:val="30"/>
      </w:numPr>
    </w:pPr>
  </w:style>
  <w:style w:type="paragraph" w:customStyle="1" w:styleId="COTCOCLV5-ASDEFCON">
    <w:name w:val="COT/COC LV5 - ASDEFCON"/>
    <w:basedOn w:val="ASDEFCONNormal"/>
    <w:rsid w:val="006F71F2"/>
    <w:pPr>
      <w:numPr>
        <w:ilvl w:val="4"/>
        <w:numId w:val="30"/>
      </w:numPr>
    </w:pPr>
  </w:style>
  <w:style w:type="paragraph" w:customStyle="1" w:styleId="COTCOCLV6-ASDEFCON">
    <w:name w:val="COT/COC LV6 - ASDEFCON"/>
    <w:basedOn w:val="ASDEFCONNormal"/>
    <w:rsid w:val="006F71F2"/>
    <w:pPr>
      <w:keepLines/>
      <w:numPr>
        <w:ilvl w:val="5"/>
        <w:numId w:val="30"/>
      </w:numPr>
    </w:pPr>
  </w:style>
  <w:style w:type="paragraph" w:customStyle="1" w:styleId="ASDEFCONOption">
    <w:name w:val="ASDEFCON Option"/>
    <w:basedOn w:val="ASDEFCONNormal"/>
    <w:link w:val="ASDEFCONOptionChar"/>
    <w:rsid w:val="006F71F2"/>
    <w:pPr>
      <w:keepNext/>
      <w:spacing w:before="60"/>
    </w:pPr>
    <w:rPr>
      <w:b/>
      <w:i/>
      <w:szCs w:val="24"/>
    </w:rPr>
  </w:style>
  <w:style w:type="paragraph" w:customStyle="1" w:styleId="NoteToDrafters-ASDEFCON">
    <w:name w:val="Note To Drafters - ASDEFCON"/>
    <w:basedOn w:val="ASDEFCONNormal"/>
    <w:link w:val="NoteToDrafters-ASDEFCONChar"/>
    <w:rsid w:val="006F71F2"/>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6F71F2"/>
    <w:pPr>
      <w:keepNext/>
      <w:shd w:val="pct15" w:color="auto" w:fill="auto"/>
    </w:pPr>
    <w:rPr>
      <w:b/>
      <w:i/>
    </w:rPr>
  </w:style>
  <w:style w:type="paragraph" w:customStyle="1" w:styleId="ASDEFCONTitle">
    <w:name w:val="ASDEFCON Title"/>
    <w:basedOn w:val="ASDEFCONNormal"/>
    <w:rsid w:val="006F71F2"/>
    <w:pPr>
      <w:keepLines/>
      <w:spacing w:before="240"/>
      <w:jc w:val="center"/>
    </w:pPr>
    <w:rPr>
      <w:b/>
      <w:caps/>
    </w:rPr>
  </w:style>
  <w:style w:type="paragraph" w:customStyle="1" w:styleId="ATTANNLV1-ASDEFCON">
    <w:name w:val="ATT/ANN LV1 - ASDEFCON"/>
    <w:basedOn w:val="ASDEFCONNormal"/>
    <w:next w:val="ATTANNLV2-ASDEFCON"/>
    <w:rsid w:val="006F71F2"/>
    <w:pPr>
      <w:keepNext/>
      <w:keepLines/>
      <w:numPr>
        <w:numId w:val="4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F71F2"/>
    <w:pPr>
      <w:numPr>
        <w:ilvl w:val="1"/>
        <w:numId w:val="43"/>
      </w:numPr>
    </w:pPr>
    <w:rPr>
      <w:szCs w:val="24"/>
    </w:rPr>
  </w:style>
  <w:style w:type="character" w:customStyle="1" w:styleId="ATTANNLV2-ASDEFCONChar">
    <w:name w:val="ATT/ANN LV2 - ASDEFCON Char"/>
    <w:link w:val="ATTANNLV2-ASDEFCON"/>
    <w:rsid w:val="006F71F2"/>
    <w:rPr>
      <w:rFonts w:ascii="Arial" w:hAnsi="Arial"/>
      <w:color w:val="000000"/>
      <w:szCs w:val="24"/>
    </w:rPr>
  </w:style>
  <w:style w:type="paragraph" w:customStyle="1" w:styleId="ATTANNLV3-ASDEFCON">
    <w:name w:val="ATT/ANN LV3 - ASDEFCON"/>
    <w:basedOn w:val="ASDEFCONNormal"/>
    <w:rsid w:val="006F71F2"/>
    <w:pPr>
      <w:numPr>
        <w:ilvl w:val="2"/>
        <w:numId w:val="43"/>
      </w:numPr>
    </w:pPr>
    <w:rPr>
      <w:szCs w:val="24"/>
    </w:rPr>
  </w:style>
  <w:style w:type="paragraph" w:customStyle="1" w:styleId="ATTANNLV4-ASDEFCON">
    <w:name w:val="ATT/ANN LV4 - ASDEFCON"/>
    <w:basedOn w:val="ASDEFCONNormal"/>
    <w:rsid w:val="006F71F2"/>
    <w:pPr>
      <w:numPr>
        <w:ilvl w:val="3"/>
        <w:numId w:val="43"/>
      </w:numPr>
    </w:pPr>
    <w:rPr>
      <w:szCs w:val="24"/>
    </w:rPr>
  </w:style>
  <w:style w:type="paragraph" w:customStyle="1" w:styleId="ASDEFCONCoverTitle">
    <w:name w:val="ASDEFCON Cover Title"/>
    <w:rsid w:val="006F71F2"/>
    <w:pPr>
      <w:jc w:val="center"/>
    </w:pPr>
    <w:rPr>
      <w:rFonts w:ascii="Georgia" w:hAnsi="Georgia"/>
      <w:b/>
      <w:color w:val="000000"/>
      <w:sz w:val="100"/>
      <w:szCs w:val="24"/>
    </w:rPr>
  </w:style>
  <w:style w:type="paragraph" w:customStyle="1" w:styleId="ASDEFCONHeaderFooterLeft">
    <w:name w:val="ASDEFCON Header/Footer Left"/>
    <w:basedOn w:val="ASDEFCONNormal"/>
    <w:rsid w:val="006F71F2"/>
    <w:pPr>
      <w:spacing w:after="0"/>
      <w:jc w:val="left"/>
    </w:pPr>
    <w:rPr>
      <w:sz w:val="16"/>
      <w:szCs w:val="24"/>
    </w:rPr>
  </w:style>
  <w:style w:type="paragraph" w:customStyle="1" w:styleId="ASDEFCONCoverPageIncorp">
    <w:name w:val="ASDEFCON Cover Page Incorp"/>
    <w:rsid w:val="006F71F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F71F2"/>
    <w:rPr>
      <w:b/>
      <w:i/>
    </w:rPr>
  </w:style>
  <w:style w:type="paragraph" w:customStyle="1" w:styleId="COTCOCLV2NONUM-ASDEFCON">
    <w:name w:val="COT/COC LV2 NONUM - ASDEFCON"/>
    <w:basedOn w:val="COTCOCLV2-ASDEFCON"/>
    <w:next w:val="COTCOCLV3-ASDEFCON"/>
    <w:rsid w:val="006F71F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F71F2"/>
    <w:pPr>
      <w:keepNext w:val="0"/>
      <w:numPr>
        <w:numId w:val="0"/>
      </w:numPr>
      <w:ind w:left="851"/>
    </w:pPr>
    <w:rPr>
      <w:bCs/>
      <w:szCs w:val="20"/>
    </w:rPr>
  </w:style>
  <w:style w:type="paragraph" w:customStyle="1" w:styleId="COTCOCLV3NONUM-ASDEFCON">
    <w:name w:val="COT/COC LV3 NONUM - ASDEFCON"/>
    <w:basedOn w:val="COTCOCLV3-ASDEFCON"/>
    <w:next w:val="COTCOCLV3-ASDEFCON"/>
    <w:link w:val="COTCOCLV3NONUM-ASDEFCONChar"/>
    <w:rsid w:val="006F71F2"/>
    <w:pPr>
      <w:numPr>
        <w:ilvl w:val="0"/>
        <w:numId w:val="0"/>
      </w:numPr>
      <w:ind w:left="851"/>
    </w:pPr>
    <w:rPr>
      <w:szCs w:val="20"/>
    </w:rPr>
  </w:style>
  <w:style w:type="paragraph" w:customStyle="1" w:styleId="COTCOCLV4NONUM-ASDEFCON">
    <w:name w:val="COT/COC LV4 NONUM - ASDEFCON"/>
    <w:basedOn w:val="COTCOCLV4-ASDEFCON"/>
    <w:next w:val="COTCOCLV4-ASDEFCON"/>
    <w:rsid w:val="006F71F2"/>
    <w:pPr>
      <w:numPr>
        <w:ilvl w:val="0"/>
        <w:numId w:val="0"/>
      </w:numPr>
      <w:ind w:left="1418"/>
    </w:pPr>
    <w:rPr>
      <w:szCs w:val="20"/>
    </w:rPr>
  </w:style>
  <w:style w:type="paragraph" w:customStyle="1" w:styleId="COTCOCLV5NONUM-ASDEFCON">
    <w:name w:val="COT/COC LV5 NONUM - ASDEFCON"/>
    <w:basedOn w:val="COTCOCLV5-ASDEFCON"/>
    <w:next w:val="COTCOCLV5-ASDEFCON"/>
    <w:rsid w:val="006F71F2"/>
    <w:pPr>
      <w:numPr>
        <w:ilvl w:val="0"/>
        <w:numId w:val="0"/>
      </w:numPr>
      <w:ind w:left="1985"/>
    </w:pPr>
    <w:rPr>
      <w:szCs w:val="20"/>
    </w:rPr>
  </w:style>
  <w:style w:type="paragraph" w:customStyle="1" w:styleId="COTCOCLV6NONUM-ASDEFCON">
    <w:name w:val="COT/COC LV6 NONUM - ASDEFCON"/>
    <w:basedOn w:val="COTCOCLV6-ASDEFCON"/>
    <w:next w:val="COTCOCLV6-ASDEFCON"/>
    <w:rsid w:val="006F71F2"/>
    <w:pPr>
      <w:numPr>
        <w:ilvl w:val="0"/>
        <w:numId w:val="0"/>
      </w:numPr>
      <w:ind w:left="2552"/>
    </w:pPr>
    <w:rPr>
      <w:szCs w:val="20"/>
    </w:rPr>
  </w:style>
  <w:style w:type="paragraph" w:customStyle="1" w:styleId="ATTANNLV1NONUM-ASDEFCON">
    <w:name w:val="ATT/ANN LV1 NONUM - ASDEFCON"/>
    <w:basedOn w:val="ATTANNLV1-ASDEFCON"/>
    <w:next w:val="ATTANNLV2-ASDEFCON"/>
    <w:rsid w:val="006F71F2"/>
    <w:pPr>
      <w:numPr>
        <w:numId w:val="0"/>
      </w:numPr>
      <w:ind w:left="851"/>
    </w:pPr>
    <w:rPr>
      <w:bCs/>
      <w:szCs w:val="20"/>
    </w:rPr>
  </w:style>
  <w:style w:type="paragraph" w:customStyle="1" w:styleId="ATTANNLV2NONUM-ASDEFCON">
    <w:name w:val="ATT/ANN LV2 NONUM - ASDEFCON"/>
    <w:basedOn w:val="ATTANNLV2-ASDEFCON"/>
    <w:next w:val="ATTANNLV2-ASDEFCON"/>
    <w:rsid w:val="006F71F2"/>
    <w:pPr>
      <w:numPr>
        <w:ilvl w:val="0"/>
        <w:numId w:val="0"/>
      </w:numPr>
      <w:ind w:left="851"/>
    </w:pPr>
    <w:rPr>
      <w:szCs w:val="20"/>
    </w:rPr>
  </w:style>
  <w:style w:type="paragraph" w:customStyle="1" w:styleId="ATTANNLV3NONUM-ASDEFCON">
    <w:name w:val="ATT/ANN LV3 NONUM - ASDEFCON"/>
    <w:basedOn w:val="ATTANNLV3-ASDEFCON"/>
    <w:next w:val="ATTANNLV3-ASDEFCON"/>
    <w:rsid w:val="006F71F2"/>
    <w:pPr>
      <w:numPr>
        <w:ilvl w:val="0"/>
        <w:numId w:val="0"/>
      </w:numPr>
      <w:ind w:left="1418"/>
    </w:pPr>
    <w:rPr>
      <w:szCs w:val="20"/>
    </w:rPr>
  </w:style>
  <w:style w:type="paragraph" w:customStyle="1" w:styleId="ATTANNLV4NONUM-ASDEFCON">
    <w:name w:val="ATT/ANN LV4 NONUM - ASDEFCON"/>
    <w:basedOn w:val="ATTANNLV4-ASDEFCON"/>
    <w:next w:val="ATTANNLV4-ASDEFCON"/>
    <w:rsid w:val="006F71F2"/>
    <w:pPr>
      <w:numPr>
        <w:ilvl w:val="0"/>
        <w:numId w:val="0"/>
      </w:numPr>
      <w:ind w:left="1985"/>
    </w:pPr>
    <w:rPr>
      <w:szCs w:val="20"/>
    </w:rPr>
  </w:style>
  <w:style w:type="paragraph" w:customStyle="1" w:styleId="NoteToDraftersBullets-ASDEFCON">
    <w:name w:val="Note To Drafters Bullets - ASDEFCON"/>
    <w:basedOn w:val="NoteToDrafters-ASDEFCON"/>
    <w:rsid w:val="006F71F2"/>
    <w:pPr>
      <w:numPr>
        <w:numId w:val="13"/>
      </w:numPr>
    </w:pPr>
    <w:rPr>
      <w:bCs/>
      <w:iCs/>
      <w:szCs w:val="20"/>
    </w:rPr>
  </w:style>
  <w:style w:type="paragraph" w:customStyle="1" w:styleId="NoteToDraftersList-ASDEFCON">
    <w:name w:val="Note To Drafters List - ASDEFCON"/>
    <w:basedOn w:val="NoteToDrafters-ASDEFCON"/>
    <w:rsid w:val="006F71F2"/>
    <w:pPr>
      <w:numPr>
        <w:numId w:val="14"/>
      </w:numPr>
    </w:pPr>
    <w:rPr>
      <w:bCs/>
      <w:iCs/>
      <w:szCs w:val="20"/>
    </w:rPr>
  </w:style>
  <w:style w:type="paragraph" w:customStyle="1" w:styleId="NoteToTenderersBullets-ASDEFCON">
    <w:name w:val="Note To Tenderers Bullets - ASDEFCON"/>
    <w:basedOn w:val="NoteToTenderers-ASDEFCON"/>
    <w:rsid w:val="006F71F2"/>
    <w:pPr>
      <w:numPr>
        <w:numId w:val="15"/>
      </w:numPr>
    </w:pPr>
    <w:rPr>
      <w:bCs/>
      <w:iCs/>
      <w:szCs w:val="20"/>
    </w:rPr>
  </w:style>
  <w:style w:type="paragraph" w:customStyle="1" w:styleId="NoteToTenderersList-ASDEFCON">
    <w:name w:val="Note To Tenderers List - ASDEFCON"/>
    <w:basedOn w:val="NoteToTenderers-ASDEFCON"/>
    <w:rsid w:val="006F71F2"/>
    <w:pPr>
      <w:numPr>
        <w:numId w:val="16"/>
      </w:numPr>
    </w:pPr>
    <w:rPr>
      <w:bCs/>
      <w:iCs/>
      <w:szCs w:val="20"/>
    </w:rPr>
  </w:style>
  <w:style w:type="paragraph" w:customStyle="1" w:styleId="SOWHL1-ASDEFCON">
    <w:name w:val="SOW HL1 - ASDEFCON"/>
    <w:basedOn w:val="ASDEFCONNormal"/>
    <w:next w:val="SOWHL2-ASDEFCON"/>
    <w:qFormat/>
    <w:rsid w:val="006F71F2"/>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F71F2"/>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F71F2"/>
    <w:pPr>
      <w:keepNext/>
      <w:numPr>
        <w:ilvl w:val="2"/>
        <w:numId w:val="3"/>
      </w:numPr>
    </w:pPr>
    <w:rPr>
      <w:rFonts w:eastAsia="Calibri"/>
      <w:b/>
      <w:szCs w:val="22"/>
      <w:lang w:eastAsia="en-US"/>
    </w:rPr>
  </w:style>
  <w:style w:type="paragraph" w:customStyle="1" w:styleId="SOWHL4-ASDEFCON">
    <w:name w:val="SOW HL4 - ASDEFCON"/>
    <w:basedOn w:val="ASDEFCONNormal"/>
    <w:qFormat/>
    <w:rsid w:val="006F71F2"/>
    <w:pPr>
      <w:keepNext/>
      <w:numPr>
        <w:ilvl w:val="3"/>
        <w:numId w:val="3"/>
      </w:numPr>
    </w:pPr>
    <w:rPr>
      <w:rFonts w:eastAsia="Calibri"/>
      <w:b/>
      <w:szCs w:val="22"/>
      <w:lang w:eastAsia="en-US"/>
    </w:rPr>
  </w:style>
  <w:style w:type="paragraph" w:customStyle="1" w:styleId="SOWHL5-ASDEFCON">
    <w:name w:val="SOW HL5 - ASDEFCON"/>
    <w:basedOn w:val="ASDEFCONNormal"/>
    <w:qFormat/>
    <w:rsid w:val="006F71F2"/>
    <w:pPr>
      <w:keepNext/>
      <w:numPr>
        <w:ilvl w:val="4"/>
        <w:numId w:val="3"/>
      </w:numPr>
    </w:pPr>
    <w:rPr>
      <w:rFonts w:eastAsia="Calibri"/>
      <w:b/>
      <w:szCs w:val="22"/>
      <w:lang w:eastAsia="en-US"/>
    </w:rPr>
  </w:style>
  <w:style w:type="paragraph" w:customStyle="1" w:styleId="SOWSubL1-ASDEFCON">
    <w:name w:val="SOW SubL1 - ASDEFCON"/>
    <w:basedOn w:val="ASDEFCONNormal"/>
    <w:qFormat/>
    <w:rsid w:val="006F71F2"/>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6F71F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F71F2"/>
    <w:pPr>
      <w:numPr>
        <w:ilvl w:val="0"/>
        <w:numId w:val="0"/>
      </w:numPr>
      <w:ind w:left="1134"/>
    </w:pPr>
    <w:rPr>
      <w:rFonts w:eastAsia="Times New Roman"/>
      <w:bCs/>
      <w:szCs w:val="20"/>
    </w:rPr>
  </w:style>
  <w:style w:type="paragraph" w:customStyle="1" w:styleId="SOWTL2-ASDEFCON">
    <w:name w:val="SOW TL2 - ASDEFCON"/>
    <w:basedOn w:val="SOWHL2-ASDEFCON"/>
    <w:rsid w:val="006F71F2"/>
    <w:pPr>
      <w:keepNext w:val="0"/>
      <w:pBdr>
        <w:bottom w:val="none" w:sz="0" w:space="0" w:color="auto"/>
      </w:pBdr>
    </w:pPr>
    <w:rPr>
      <w:b w:val="0"/>
    </w:rPr>
  </w:style>
  <w:style w:type="paragraph" w:customStyle="1" w:styleId="SOWTL3NONUM-ASDEFCON">
    <w:name w:val="SOW TL3 NONUM - ASDEFCON"/>
    <w:basedOn w:val="SOWTL3-ASDEFCON"/>
    <w:next w:val="SOWTL3-ASDEFCON"/>
    <w:rsid w:val="006F71F2"/>
    <w:pPr>
      <w:numPr>
        <w:ilvl w:val="0"/>
        <w:numId w:val="0"/>
      </w:numPr>
      <w:ind w:left="1134"/>
    </w:pPr>
    <w:rPr>
      <w:rFonts w:eastAsia="Times New Roman"/>
      <w:bCs/>
      <w:szCs w:val="20"/>
    </w:rPr>
  </w:style>
  <w:style w:type="paragraph" w:customStyle="1" w:styleId="SOWTL3-ASDEFCON">
    <w:name w:val="SOW TL3 - ASDEFCON"/>
    <w:basedOn w:val="SOWHL3-ASDEFCON"/>
    <w:rsid w:val="006F71F2"/>
    <w:pPr>
      <w:keepNext w:val="0"/>
    </w:pPr>
    <w:rPr>
      <w:b w:val="0"/>
    </w:rPr>
  </w:style>
  <w:style w:type="paragraph" w:customStyle="1" w:styleId="SOWTL4NONUM-ASDEFCON">
    <w:name w:val="SOW TL4 NONUM - ASDEFCON"/>
    <w:basedOn w:val="SOWTL4-ASDEFCON"/>
    <w:next w:val="SOWTL4-ASDEFCON"/>
    <w:rsid w:val="006F71F2"/>
    <w:pPr>
      <w:numPr>
        <w:ilvl w:val="0"/>
        <w:numId w:val="0"/>
      </w:numPr>
      <w:ind w:left="1134"/>
    </w:pPr>
    <w:rPr>
      <w:rFonts w:eastAsia="Times New Roman"/>
      <w:bCs/>
      <w:szCs w:val="20"/>
    </w:rPr>
  </w:style>
  <w:style w:type="paragraph" w:customStyle="1" w:styleId="SOWTL4-ASDEFCON">
    <w:name w:val="SOW TL4 - ASDEFCON"/>
    <w:basedOn w:val="SOWHL4-ASDEFCON"/>
    <w:rsid w:val="006F71F2"/>
    <w:pPr>
      <w:keepNext w:val="0"/>
    </w:pPr>
    <w:rPr>
      <w:b w:val="0"/>
    </w:rPr>
  </w:style>
  <w:style w:type="paragraph" w:customStyle="1" w:styleId="SOWTL5NONUM-ASDEFCON">
    <w:name w:val="SOW TL5 NONUM - ASDEFCON"/>
    <w:basedOn w:val="SOWHL5-ASDEFCON"/>
    <w:next w:val="SOWTL5-ASDEFCON"/>
    <w:rsid w:val="006F71F2"/>
    <w:pPr>
      <w:keepNext w:val="0"/>
      <w:numPr>
        <w:ilvl w:val="0"/>
        <w:numId w:val="0"/>
      </w:numPr>
      <w:ind w:left="1134"/>
    </w:pPr>
    <w:rPr>
      <w:b w:val="0"/>
    </w:rPr>
  </w:style>
  <w:style w:type="paragraph" w:customStyle="1" w:styleId="SOWTL5-ASDEFCON">
    <w:name w:val="SOW TL5 - ASDEFCON"/>
    <w:basedOn w:val="SOWHL5-ASDEFCON"/>
    <w:rsid w:val="006F71F2"/>
    <w:pPr>
      <w:keepNext w:val="0"/>
    </w:pPr>
    <w:rPr>
      <w:b w:val="0"/>
    </w:rPr>
  </w:style>
  <w:style w:type="paragraph" w:customStyle="1" w:styleId="SOWSubL2-ASDEFCON">
    <w:name w:val="SOW SubL2 - ASDEFCON"/>
    <w:basedOn w:val="ASDEFCONNormal"/>
    <w:qFormat/>
    <w:rsid w:val="006F71F2"/>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6F71F2"/>
    <w:pPr>
      <w:numPr>
        <w:numId w:val="0"/>
      </w:numPr>
      <w:ind w:left="1701"/>
    </w:pPr>
  </w:style>
  <w:style w:type="paragraph" w:customStyle="1" w:styleId="SOWSubL2NONUM-ASDEFCON">
    <w:name w:val="SOW SubL2 NONUM - ASDEFCON"/>
    <w:basedOn w:val="SOWSubL2-ASDEFCON"/>
    <w:next w:val="SOWSubL2-ASDEFCON"/>
    <w:qFormat/>
    <w:rsid w:val="006F71F2"/>
    <w:pPr>
      <w:numPr>
        <w:ilvl w:val="0"/>
        <w:numId w:val="0"/>
      </w:numPr>
      <w:ind w:left="2268"/>
    </w:pPr>
  </w:style>
  <w:style w:type="paragraph" w:customStyle="1" w:styleId="ASDEFCONTextBlock">
    <w:name w:val="ASDEFCON TextBlock"/>
    <w:basedOn w:val="ASDEFCONNormal"/>
    <w:qFormat/>
    <w:rsid w:val="006F71F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F71F2"/>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F71F2"/>
    <w:pPr>
      <w:keepNext/>
      <w:spacing w:before="240"/>
    </w:pPr>
    <w:rPr>
      <w:rFonts w:ascii="Arial Bold" w:hAnsi="Arial Bold"/>
      <w:b/>
      <w:bCs/>
      <w:caps/>
      <w:szCs w:val="20"/>
    </w:rPr>
  </w:style>
  <w:style w:type="paragraph" w:customStyle="1" w:styleId="Table8ptHeading-ASDEFCON">
    <w:name w:val="Table 8pt Heading - ASDEFCON"/>
    <w:basedOn w:val="ASDEFCONNormal"/>
    <w:rsid w:val="006F71F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F71F2"/>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F71F2"/>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F71F2"/>
    <w:rPr>
      <w:rFonts w:ascii="Arial" w:eastAsia="Calibri" w:hAnsi="Arial"/>
      <w:color w:val="000000"/>
      <w:szCs w:val="22"/>
      <w:lang w:eastAsia="en-US"/>
    </w:rPr>
  </w:style>
  <w:style w:type="paragraph" w:customStyle="1" w:styleId="Table8ptSub1-ASDEFCON">
    <w:name w:val="Table 8pt Sub1 - ASDEFCON"/>
    <w:basedOn w:val="Table8ptText-ASDEFCON"/>
    <w:rsid w:val="006F71F2"/>
    <w:pPr>
      <w:numPr>
        <w:ilvl w:val="1"/>
      </w:numPr>
    </w:pPr>
  </w:style>
  <w:style w:type="paragraph" w:customStyle="1" w:styleId="Table8ptSub2-ASDEFCON">
    <w:name w:val="Table 8pt Sub2 - ASDEFCON"/>
    <w:basedOn w:val="Table8ptText-ASDEFCON"/>
    <w:rsid w:val="006F71F2"/>
    <w:pPr>
      <w:numPr>
        <w:ilvl w:val="2"/>
      </w:numPr>
    </w:pPr>
  </w:style>
  <w:style w:type="paragraph" w:customStyle="1" w:styleId="Table10ptHeading-ASDEFCON">
    <w:name w:val="Table 10pt Heading - ASDEFCON"/>
    <w:basedOn w:val="ASDEFCONNormal"/>
    <w:rsid w:val="006F71F2"/>
    <w:pPr>
      <w:keepNext/>
      <w:spacing w:before="60" w:after="60"/>
      <w:jc w:val="center"/>
    </w:pPr>
    <w:rPr>
      <w:b/>
    </w:rPr>
  </w:style>
  <w:style w:type="paragraph" w:customStyle="1" w:styleId="Table8ptBP1-ASDEFCON">
    <w:name w:val="Table 8pt BP1 - ASDEFCON"/>
    <w:basedOn w:val="Table8ptText-ASDEFCON"/>
    <w:rsid w:val="006F71F2"/>
    <w:pPr>
      <w:numPr>
        <w:numId w:val="18"/>
      </w:numPr>
    </w:pPr>
  </w:style>
  <w:style w:type="paragraph" w:customStyle="1" w:styleId="Table8ptBP2-ASDEFCON">
    <w:name w:val="Table 8pt BP2 - ASDEFCON"/>
    <w:basedOn w:val="Table8ptText-ASDEFCON"/>
    <w:rsid w:val="006F71F2"/>
    <w:pPr>
      <w:numPr>
        <w:ilvl w:val="1"/>
        <w:numId w:val="18"/>
      </w:numPr>
      <w:tabs>
        <w:tab w:val="clear" w:pos="284"/>
      </w:tabs>
    </w:pPr>
    <w:rPr>
      <w:iCs/>
    </w:rPr>
  </w:style>
  <w:style w:type="paragraph" w:customStyle="1" w:styleId="ASDEFCONBulletsLV1">
    <w:name w:val="ASDEFCON Bullets LV1"/>
    <w:basedOn w:val="ASDEFCONNormal"/>
    <w:rsid w:val="006F71F2"/>
    <w:pPr>
      <w:numPr>
        <w:numId w:val="19"/>
      </w:numPr>
    </w:pPr>
    <w:rPr>
      <w:rFonts w:eastAsia="Calibri"/>
      <w:szCs w:val="22"/>
      <w:lang w:eastAsia="en-US"/>
    </w:rPr>
  </w:style>
  <w:style w:type="paragraph" w:customStyle="1" w:styleId="Table10ptSub1-ASDEFCON">
    <w:name w:val="Table 10pt Sub1 - ASDEFCON"/>
    <w:basedOn w:val="Table10ptText-ASDEFCON"/>
    <w:rsid w:val="006F71F2"/>
    <w:pPr>
      <w:numPr>
        <w:ilvl w:val="1"/>
      </w:numPr>
      <w:jc w:val="both"/>
    </w:pPr>
  </w:style>
  <w:style w:type="paragraph" w:customStyle="1" w:styleId="Table10ptSub2-ASDEFCON">
    <w:name w:val="Table 10pt Sub2 - ASDEFCON"/>
    <w:basedOn w:val="Table10ptText-ASDEFCON"/>
    <w:rsid w:val="006F71F2"/>
    <w:pPr>
      <w:numPr>
        <w:ilvl w:val="2"/>
      </w:numPr>
      <w:jc w:val="both"/>
    </w:pPr>
  </w:style>
  <w:style w:type="paragraph" w:customStyle="1" w:styleId="ASDEFCONBulletsLV2">
    <w:name w:val="ASDEFCON Bullets LV2"/>
    <w:basedOn w:val="ASDEFCONNormal"/>
    <w:rsid w:val="006F71F2"/>
    <w:pPr>
      <w:numPr>
        <w:numId w:val="2"/>
      </w:numPr>
    </w:pPr>
  </w:style>
  <w:style w:type="paragraph" w:customStyle="1" w:styleId="Table10ptBP1-ASDEFCON">
    <w:name w:val="Table 10pt BP1 - ASDEFCON"/>
    <w:basedOn w:val="ASDEFCONNormal"/>
    <w:rsid w:val="006F71F2"/>
    <w:pPr>
      <w:numPr>
        <w:numId w:val="23"/>
      </w:numPr>
      <w:spacing w:before="60" w:after="60"/>
    </w:pPr>
  </w:style>
  <w:style w:type="paragraph" w:customStyle="1" w:styleId="Table10ptBP2-ASDEFCON">
    <w:name w:val="Table 10pt BP2 - ASDEFCON"/>
    <w:basedOn w:val="ASDEFCONNormal"/>
    <w:link w:val="Table10ptBP2-ASDEFCONCharChar"/>
    <w:rsid w:val="006F71F2"/>
    <w:pPr>
      <w:numPr>
        <w:ilvl w:val="1"/>
        <w:numId w:val="23"/>
      </w:numPr>
      <w:spacing w:before="60" w:after="60"/>
    </w:pPr>
  </w:style>
  <w:style w:type="character" w:customStyle="1" w:styleId="Table10ptBP2-ASDEFCONCharChar">
    <w:name w:val="Table 10pt BP2 - ASDEFCON Char Char"/>
    <w:link w:val="Table10ptBP2-ASDEFCON"/>
    <w:rsid w:val="006F71F2"/>
    <w:rPr>
      <w:rFonts w:ascii="Arial" w:hAnsi="Arial"/>
      <w:color w:val="000000"/>
      <w:szCs w:val="40"/>
    </w:rPr>
  </w:style>
  <w:style w:type="paragraph" w:customStyle="1" w:styleId="GuideMarginHead-ASDEFCON">
    <w:name w:val="Guide Margin Head - ASDEFCON"/>
    <w:basedOn w:val="ASDEFCONNormal"/>
    <w:rsid w:val="006F71F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F71F2"/>
    <w:pPr>
      <w:ind w:left="1680"/>
    </w:pPr>
    <w:rPr>
      <w:lang w:eastAsia="en-US"/>
    </w:rPr>
  </w:style>
  <w:style w:type="paragraph" w:customStyle="1" w:styleId="GuideSublist-ASDEFCON">
    <w:name w:val="Guide Sublist - ASDEFCON"/>
    <w:basedOn w:val="ASDEFCONNormal"/>
    <w:qFormat/>
    <w:rsid w:val="009E5E43"/>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6F71F2"/>
    <w:pPr>
      <w:numPr>
        <w:ilvl w:val="6"/>
        <w:numId w:val="38"/>
      </w:numPr>
    </w:pPr>
    <w:rPr>
      <w:rFonts w:eastAsia="Calibri"/>
      <w:szCs w:val="22"/>
      <w:lang w:eastAsia="en-US"/>
    </w:rPr>
  </w:style>
  <w:style w:type="paragraph" w:customStyle="1" w:styleId="GuideLV2Head-ASDEFCON">
    <w:name w:val="Guide LV2 Head - ASDEFCON"/>
    <w:basedOn w:val="ASDEFCONNormal"/>
    <w:next w:val="GuideText-ASDEFCON"/>
    <w:rsid w:val="006F71F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F71F2"/>
    <w:pPr>
      <w:keepNext/>
      <w:spacing w:before="240"/>
    </w:pPr>
    <w:rPr>
      <w:rFonts w:eastAsia="Calibri"/>
      <w:b/>
      <w:caps/>
      <w:szCs w:val="20"/>
      <w:lang w:eastAsia="en-US"/>
    </w:rPr>
  </w:style>
  <w:style w:type="paragraph" w:customStyle="1" w:styleId="StyleGuideText-ASDEFCONItalic">
    <w:name w:val="Style Guide Text - ASDEFCON + Italic"/>
    <w:rsid w:val="009E5E43"/>
    <w:rPr>
      <w:rFonts w:ascii="Arial" w:hAnsi="Arial"/>
      <w:i/>
      <w:iCs/>
      <w:color w:val="000000"/>
      <w:szCs w:val="40"/>
    </w:rPr>
  </w:style>
  <w:style w:type="paragraph" w:customStyle="1" w:styleId="ASDEFCONRecitals">
    <w:name w:val="ASDEFCON Recitals"/>
    <w:basedOn w:val="ASDEFCONNormal"/>
    <w:link w:val="ASDEFCONRecitalsCharChar"/>
    <w:rsid w:val="006F71F2"/>
    <w:pPr>
      <w:numPr>
        <w:numId w:val="20"/>
      </w:numPr>
    </w:pPr>
  </w:style>
  <w:style w:type="character" w:customStyle="1" w:styleId="ASDEFCONRecitalsCharChar">
    <w:name w:val="ASDEFCON Recitals Char Char"/>
    <w:link w:val="ASDEFCONRecitals"/>
    <w:rsid w:val="006F71F2"/>
    <w:rPr>
      <w:rFonts w:ascii="Arial" w:hAnsi="Arial"/>
      <w:color w:val="000000"/>
      <w:szCs w:val="40"/>
    </w:rPr>
  </w:style>
  <w:style w:type="paragraph" w:customStyle="1" w:styleId="NoteList-ASDEFCON">
    <w:name w:val="Note List - ASDEFCON"/>
    <w:basedOn w:val="ASDEFCONNormal"/>
    <w:rsid w:val="006F71F2"/>
    <w:pPr>
      <w:numPr>
        <w:numId w:val="21"/>
      </w:numPr>
    </w:pPr>
    <w:rPr>
      <w:b/>
      <w:bCs/>
      <w:i/>
    </w:rPr>
  </w:style>
  <w:style w:type="paragraph" w:customStyle="1" w:styleId="NoteBullets-ASDEFCON">
    <w:name w:val="Note Bullets - ASDEFCON"/>
    <w:basedOn w:val="ASDEFCONNormal"/>
    <w:rsid w:val="006F71F2"/>
    <w:pPr>
      <w:numPr>
        <w:numId w:val="22"/>
      </w:numPr>
    </w:pPr>
    <w:rPr>
      <w:b/>
      <w:i/>
    </w:rPr>
  </w:style>
  <w:style w:type="paragraph" w:customStyle="1" w:styleId="ASDEFCONOperativePartListLV1">
    <w:name w:val="ASDEFCON Operative Part List LV1"/>
    <w:basedOn w:val="ASDEFCONNormal"/>
    <w:rsid w:val="006F71F2"/>
    <w:pPr>
      <w:numPr>
        <w:numId w:val="24"/>
      </w:numPr>
    </w:pPr>
    <w:rPr>
      <w:iCs/>
    </w:rPr>
  </w:style>
  <w:style w:type="paragraph" w:customStyle="1" w:styleId="ASDEFCONOperativePartListLV2">
    <w:name w:val="ASDEFCON Operative Part List LV2"/>
    <w:basedOn w:val="ASDEFCONOperativePartListLV1"/>
    <w:rsid w:val="006F71F2"/>
    <w:pPr>
      <w:numPr>
        <w:ilvl w:val="1"/>
      </w:numPr>
    </w:pPr>
  </w:style>
  <w:style w:type="paragraph" w:customStyle="1" w:styleId="ASDEFCONOptionSpace">
    <w:name w:val="ASDEFCON Option Space"/>
    <w:basedOn w:val="ASDEFCONNormal"/>
    <w:rsid w:val="006F71F2"/>
    <w:pPr>
      <w:spacing w:after="0"/>
    </w:pPr>
    <w:rPr>
      <w:bCs/>
      <w:color w:val="FFFFFF"/>
      <w:sz w:val="8"/>
    </w:rPr>
  </w:style>
  <w:style w:type="paragraph" w:customStyle="1" w:styleId="ATTANNReferencetoCOC">
    <w:name w:val="ATT/ANN Reference to COC"/>
    <w:basedOn w:val="ASDEFCONNormal"/>
    <w:rsid w:val="006F71F2"/>
    <w:pPr>
      <w:keepNext/>
      <w:jc w:val="right"/>
    </w:pPr>
    <w:rPr>
      <w:i/>
      <w:iCs/>
      <w:szCs w:val="20"/>
    </w:rPr>
  </w:style>
  <w:style w:type="paragraph" w:customStyle="1" w:styleId="ASDEFCONHeaderFooterCenter">
    <w:name w:val="ASDEFCON Header/Footer Center"/>
    <w:basedOn w:val="ASDEFCONHeaderFooterLeft"/>
    <w:rsid w:val="006F71F2"/>
    <w:pPr>
      <w:jc w:val="center"/>
    </w:pPr>
    <w:rPr>
      <w:szCs w:val="20"/>
    </w:rPr>
  </w:style>
  <w:style w:type="paragraph" w:customStyle="1" w:styleId="ASDEFCONHeaderFooterRight">
    <w:name w:val="ASDEFCON Header/Footer Right"/>
    <w:basedOn w:val="ASDEFCONHeaderFooterLeft"/>
    <w:rsid w:val="006F71F2"/>
    <w:pPr>
      <w:jc w:val="right"/>
    </w:pPr>
    <w:rPr>
      <w:szCs w:val="20"/>
    </w:rPr>
  </w:style>
  <w:style w:type="paragraph" w:customStyle="1" w:styleId="ASDEFCONHeaderFooterClassification">
    <w:name w:val="ASDEFCON Header/Footer Classification"/>
    <w:basedOn w:val="ASDEFCONHeaderFooterLeft"/>
    <w:rsid w:val="006F71F2"/>
    <w:pPr>
      <w:jc w:val="center"/>
    </w:pPr>
    <w:rPr>
      <w:rFonts w:ascii="Arial Bold" w:hAnsi="Arial Bold"/>
      <w:b/>
      <w:bCs/>
      <w:caps/>
      <w:sz w:val="20"/>
    </w:rPr>
  </w:style>
  <w:style w:type="character" w:customStyle="1" w:styleId="BodyTextChar">
    <w:name w:val="Body Text Char"/>
    <w:link w:val="BodyText"/>
    <w:rsid w:val="0072361E"/>
    <w:rPr>
      <w:rFonts w:ascii="Arial" w:hAnsi="Arial"/>
      <w:szCs w:val="24"/>
      <w:lang w:val="en-AU" w:eastAsia="en-AU" w:bidi="ar-SA"/>
    </w:rPr>
  </w:style>
  <w:style w:type="paragraph" w:customStyle="1" w:styleId="GuideSublistLv1-ASDEFCON">
    <w:name w:val="Guide Sublist Lv1 - ASDEFCON"/>
    <w:basedOn w:val="ASDEFCONNormal"/>
    <w:qFormat/>
    <w:rsid w:val="006F71F2"/>
    <w:pPr>
      <w:numPr>
        <w:numId w:val="27"/>
      </w:numPr>
    </w:pPr>
    <w:rPr>
      <w:rFonts w:eastAsia="Calibri"/>
      <w:szCs w:val="22"/>
      <w:lang w:eastAsia="en-US"/>
    </w:rPr>
  </w:style>
  <w:style w:type="paragraph" w:customStyle="1" w:styleId="ASDEFCONSublist">
    <w:name w:val="ASDEFCON Sublist"/>
    <w:basedOn w:val="ASDEFCONNormal"/>
    <w:rsid w:val="006F71F2"/>
    <w:pPr>
      <w:numPr>
        <w:numId w:val="28"/>
      </w:numPr>
    </w:pPr>
    <w:rPr>
      <w:iCs/>
    </w:rPr>
  </w:style>
  <w:style w:type="paragraph" w:customStyle="1" w:styleId="GuideLV3Head-ASDEFCON">
    <w:name w:val="Guide LV3 Head - ASDEFCON"/>
    <w:basedOn w:val="ASDEFCONNormal"/>
    <w:rsid w:val="006F71F2"/>
    <w:pPr>
      <w:keepNext/>
    </w:pPr>
    <w:rPr>
      <w:rFonts w:eastAsia="Calibri"/>
      <w:b/>
      <w:szCs w:val="22"/>
      <w:lang w:eastAsia="en-US"/>
    </w:rPr>
  </w:style>
  <w:style w:type="paragraph" w:customStyle="1" w:styleId="GuideSublistLv2-ASDEFCON">
    <w:name w:val="Guide Sublist Lv2 - ASDEFCON"/>
    <w:basedOn w:val="ASDEFCONNormal"/>
    <w:rsid w:val="006F71F2"/>
    <w:pPr>
      <w:numPr>
        <w:ilvl w:val="1"/>
        <w:numId w:val="27"/>
      </w:numPr>
    </w:pPr>
  </w:style>
  <w:style w:type="character" w:styleId="Strong">
    <w:name w:val="Strong"/>
    <w:qFormat/>
    <w:rsid w:val="000143AB"/>
    <w:rPr>
      <w:b/>
      <w:bCs/>
    </w:rPr>
  </w:style>
  <w:style w:type="character" w:customStyle="1" w:styleId="SC6416">
    <w:name w:val="SC.6.416"/>
    <w:rsid w:val="00BB2AE4"/>
    <w:rPr>
      <w:rFonts w:cs="Arial"/>
      <w:color w:val="000000"/>
      <w:sz w:val="20"/>
      <w:szCs w:val="20"/>
    </w:rPr>
  </w:style>
  <w:style w:type="character" w:customStyle="1" w:styleId="COTCOCLV3-ASDEFCONChar">
    <w:name w:val="COT/COC LV3 - ASDEFCON Char"/>
    <w:basedOn w:val="ASDEFCONNormalChar"/>
    <w:link w:val="COTCOCLV3-ASDEFCON"/>
    <w:rsid w:val="006E6327"/>
    <w:rPr>
      <w:rFonts w:ascii="Arial" w:hAnsi="Arial"/>
      <w:color w:val="000000"/>
      <w:szCs w:val="40"/>
    </w:rPr>
  </w:style>
  <w:style w:type="character" w:customStyle="1" w:styleId="COTCOCLV3NONUM-ASDEFCONChar">
    <w:name w:val="COT/COC LV3 NONUM - ASDEFCON Char"/>
    <w:basedOn w:val="COTCOCLV3-ASDEFCONChar"/>
    <w:link w:val="COTCOCLV3NONUM-ASDEFCON"/>
    <w:rsid w:val="006E6327"/>
    <w:rPr>
      <w:rFonts w:ascii="Arial" w:hAnsi="Arial"/>
      <w:color w:val="000000"/>
      <w:szCs w:val="40"/>
    </w:rPr>
  </w:style>
  <w:style w:type="character" w:customStyle="1" w:styleId="Heading2Char">
    <w:name w:val="Heading 2 Char"/>
    <w:aliases w:val="2 headline Char,B Sub/Bold Char,B Sub/Bold1 Char,B Sub/Bold11 Char,B Sub/Bold12 Char,B Sub/Bold13 Char,B Sub/Bold2 Char,B Sub/Bold3 Char,B Sub/Bold4 Char,H2 Char,Head hdbk Char,MA Char,Para 2 Char,Para2 Char,SubPara Char,Top 2 Char,h Char"/>
    <w:link w:val="Heading2"/>
    <w:rsid w:val="006F71F2"/>
    <w:rPr>
      <w:rFonts w:ascii="Cambria" w:hAnsi="Cambria"/>
      <w:b/>
      <w:bCs/>
      <w:color w:val="4F81BD"/>
      <w:sz w:val="26"/>
      <w:szCs w:val="26"/>
    </w:rPr>
  </w:style>
  <w:style w:type="paragraph" w:customStyle="1" w:styleId="ASDEFCONList">
    <w:name w:val="ASDEFCON List"/>
    <w:basedOn w:val="ASDEFCONNormal"/>
    <w:qFormat/>
    <w:rsid w:val="006F71F2"/>
    <w:pPr>
      <w:numPr>
        <w:numId w:val="29"/>
      </w:numPr>
    </w:pPr>
  </w:style>
  <w:style w:type="paragraph" w:customStyle="1" w:styleId="CoverPageTemplateTitle">
    <w:name w:val="Cover Page Template Title"/>
    <w:basedOn w:val="ASDEFCONCoverTitle"/>
    <w:link w:val="CoverPageTemplateTitleChar"/>
    <w:qFormat/>
    <w:rsid w:val="00A93D37"/>
  </w:style>
  <w:style w:type="character" w:customStyle="1" w:styleId="CoverPageTemplateTitleChar">
    <w:name w:val="Cover Page Template Title Char"/>
    <w:link w:val="CoverPageTemplateTitle"/>
    <w:rsid w:val="00A93D37"/>
    <w:rPr>
      <w:rFonts w:ascii="Georgia" w:hAnsi="Georgia"/>
      <w:b/>
      <w:color w:val="000000"/>
      <w:sz w:val="100"/>
      <w:szCs w:val="24"/>
    </w:rPr>
  </w:style>
  <w:style w:type="character" w:customStyle="1" w:styleId="Heading1Char">
    <w:name w:val="Heading 1 Char"/>
    <w:link w:val="Heading1"/>
    <w:rsid w:val="001A0A73"/>
    <w:rPr>
      <w:rFonts w:ascii="Arial" w:hAnsi="Arial" w:cs="Arial"/>
      <w:b/>
      <w:bCs/>
      <w:kern w:val="32"/>
      <w:sz w:val="32"/>
      <w:szCs w:val="32"/>
    </w:rPr>
  </w:style>
  <w:style w:type="paragraph" w:styleId="TOCHeading">
    <w:name w:val="TOC Heading"/>
    <w:basedOn w:val="Heading1"/>
    <w:next w:val="Normal"/>
    <w:uiPriority w:val="39"/>
    <w:semiHidden/>
    <w:unhideWhenUsed/>
    <w:qFormat/>
    <w:rsid w:val="00A93D37"/>
    <w:pPr>
      <w:outlineLvl w:val="9"/>
    </w:pPr>
    <w:rPr>
      <w:rFonts w:ascii="Cambria" w:hAnsi="Cambria" w:cs="Times New Roman"/>
    </w:rPr>
  </w:style>
  <w:style w:type="character" w:styleId="PlaceholderText">
    <w:name w:val="Placeholder Text"/>
    <w:basedOn w:val="DefaultParagraphFont"/>
    <w:uiPriority w:val="99"/>
    <w:semiHidden/>
    <w:rsid w:val="00911DE0"/>
    <w:rPr>
      <w:color w:val="808080"/>
    </w:rPr>
  </w:style>
  <w:style w:type="paragraph" w:customStyle="1" w:styleId="AnnexList">
    <w:name w:val="AnnexList"/>
    <w:basedOn w:val="Normal"/>
    <w:uiPriority w:val="99"/>
    <w:semiHidden/>
    <w:rsid w:val="00211BA1"/>
    <w:pPr>
      <w:ind w:left="641" w:hanging="641"/>
    </w:pPr>
  </w:style>
  <w:style w:type="character" w:customStyle="1" w:styleId="NoteToTenderers-ASDEFCONChar">
    <w:name w:val="Note To Tenderers - ASDEFCON Char"/>
    <w:link w:val="NoteToTenderers-ASDEFCON"/>
    <w:rsid w:val="00FC3E5F"/>
    <w:rPr>
      <w:rFonts w:ascii="Arial" w:hAnsi="Arial"/>
      <w:b/>
      <w:i/>
      <w:color w:val="000000"/>
      <w:szCs w:val="40"/>
      <w:shd w:val="pct15" w:color="auto" w:fill="auto"/>
    </w:rPr>
  </w:style>
  <w:style w:type="character" w:customStyle="1" w:styleId="UnresolvedMention">
    <w:name w:val="Unresolved Mention"/>
    <w:basedOn w:val="DefaultParagraphFont"/>
    <w:uiPriority w:val="99"/>
    <w:semiHidden/>
    <w:unhideWhenUsed/>
    <w:rsid w:val="006B6827"/>
    <w:rPr>
      <w:color w:val="605E5C"/>
      <w:shd w:val="clear" w:color="auto" w:fill="E1DFDD"/>
    </w:rPr>
  </w:style>
  <w:style w:type="paragraph" w:customStyle="1" w:styleId="ASDEFCONHeadinglevel3">
    <w:name w:val="ASDEFCON Heading level 3"/>
    <w:rsid w:val="00082B8F"/>
    <w:pPr>
      <w:numPr>
        <w:numId w:val="32"/>
      </w:numPr>
      <w:pBdr>
        <w:bottom w:val="single" w:sz="4" w:space="1" w:color="auto"/>
      </w:pBdr>
    </w:pPr>
    <w:rPr>
      <w:rFonts w:ascii="Arial" w:hAnsi="Arial"/>
      <w:b/>
      <w:noProof/>
    </w:rPr>
  </w:style>
  <w:style w:type="character" w:customStyle="1" w:styleId="CommentTextChar2">
    <w:name w:val="Comment Text Char2"/>
    <w:semiHidden/>
    <w:locked/>
    <w:rsid w:val="00082B8F"/>
    <w:rPr>
      <w:rFonts w:ascii="Arial" w:hAnsi="Arial"/>
      <w:lang w:val="en-AU" w:eastAsia="en-US"/>
    </w:rPr>
  </w:style>
  <w:style w:type="character" w:customStyle="1" w:styleId="ASDEFCONOptionChar">
    <w:name w:val="ASDEFCON Option Char"/>
    <w:link w:val="ASDEFCONOption"/>
    <w:locked/>
    <w:rsid w:val="00544618"/>
    <w:rPr>
      <w:rFonts w:ascii="Arial" w:hAnsi="Arial"/>
      <w:b/>
      <w:i/>
      <w:color w:val="000000"/>
      <w:szCs w:val="24"/>
    </w:rPr>
  </w:style>
  <w:style w:type="paragraph" w:customStyle="1" w:styleId="Indentlist">
    <w:name w:val="Indent list"/>
    <w:basedOn w:val="Normal"/>
    <w:rsid w:val="00130D00"/>
    <w:pPr>
      <w:numPr>
        <w:numId w:val="33"/>
      </w:numPr>
      <w:tabs>
        <w:tab w:val="left" w:pos="1701"/>
      </w:tabs>
      <w:spacing w:after="160" w:line="259" w:lineRule="auto"/>
      <w:jc w:val="left"/>
    </w:pPr>
    <w:rPr>
      <w:rFonts w:asciiTheme="minorHAnsi" w:eastAsiaTheme="minorHAnsi" w:hAnsiTheme="minorHAnsi" w:cstheme="minorBidi"/>
      <w:sz w:val="22"/>
      <w:szCs w:val="22"/>
      <w:lang w:eastAsia="en-US"/>
    </w:rPr>
  </w:style>
  <w:style w:type="character" w:customStyle="1" w:styleId="SubtitleChar">
    <w:name w:val="Subtitle Char"/>
    <w:link w:val="Subtitle"/>
    <w:uiPriority w:val="99"/>
    <w:rsid w:val="001A0A73"/>
    <w:rPr>
      <w:i/>
      <w:color w:val="003760"/>
      <w:spacing w:val="15"/>
    </w:rPr>
  </w:style>
  <w:style w:type="paragraph" w:customStyle="1" w:styleId="StyleTitleGeorgiaNotBoldLeft">
    <w:name w:val="Style Title + Georgia Not Bold Left"/>
    <w:basedOn w:val="Title"/>
    <w:qFormat/>
    <w:rsid w:val="001A0A7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1A0A73"/>
    <w:rPr>
      <w:rFonts w:ascii="Calibri Light" w:hAnsi="Calibri Light"/>
      <w:b/>
      <w:bCs/>
      <w:kern w:val="28"/>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1A0A73"/>
    <w:rPr>
      <w:rFonts w:ascii="Arial" w:hAnsi="Arial"/>
      <w:b/>
      <w:bCs/>
      <w:i/>
      <w:color w:val="CF4520"/>
      <w:sz w:val="24"/>
      <w:szCs w:val="24"/>
    </w:rPr>
  </w:style>
  <w:style w:type="character" w:customStyle="1" w:styleId="Heading4Char">
    <w:name w:val="Heading 4 Char"/>
    <w:aliases w:val="Para4 Char,(a) Char,h4 Char,1.1.1.1 Char,Para 4 Char,h41 Char,h42 Char,h411 Char,h43 Char,h412 Char,h44 Char,h413 Char,h45 Char,h414 Char,h46 Char,h415 Char,h47 Char,h416 Char,h421 Char,h4111 Char,h431 Char,h4121 Char,h441 Char,h4131 Char"/>
    <w:link w:val="Heading4"/>
    <w:uiPriority w:val="9"/>
    <w:rsid w:val="001A0A73"/>
    <w:rPr>
      <w:rFonts w:ascii="Arial" w:hAnsi="Arial"/>
      <w:b/>
      <w:bCs/>
      <w:i/>
      <w:iCs/>
      <w:szCs w:val="24"/>
    </w:rPr>
  </w:style>
  <w:style w:type="paragraph" w:customStyle="1" w:styleId="Bullet">
    <w:name w:val="Bullet"/>
    <w:basedOn w:val="ListParagraph"/>
    <w:qFormat/>
    <w:rsid w:val="001A0A73"/>
    <w:pPr>
      <w:numPr>
        <w:numId w:val="56"/>
      </w:numPr>
      <w:tabs>
        <w:tab w:val="left" w:pos="567"/>
      </w:tabs>
      <w:jc w:val="left"/>
    </w:pPr>
  </w:style>
  <w:style w:type="paragraph" w:styleId="ListParagraph">
    <w:name w:val="List Paragraph"/>
    <w:basedOn w:val="Normal"/>
    <w:uiPriority w:val="34"/>
    <w:qFormat/>
    <w:rsid w:val="001A0A73"/>
    <w:pPr>
      <w:spacing w:after="0"/>
      <w:ind w:left="720"/>
    </w:pPr>
  </w:style>
  <w:style w:type="paragraph" w:customStyle="1" w:styleId="Bullet2">
    <w:name w:val="Bullet 2"/>
    <w:basedOn w:val="Normal"/>
    <w:rsid w:val="001A0A73"/>
    <w:pPr>
      <w:numPr>
        <w:numId w:val="4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5513">
      <w:bodyDiv w:val="1"/>
      <w:marLeft w:val="0"/>
      <w:marRight w:val="0"/>
      <w:marTop w:val="0"/>
      <w:marBottom w:val="0"/>
      <w:divBdr>
        <w:top w:val="none" w:sz="0" w:space="0" w:color="auto"/>
        <w:left w:val="none" w:sz="0" w:space="0" w:color="auto"/>
        <w:bottom w:val="none" w:sz="0" w:space="0" w:color="auto"/>
        <w:right w:val="none" w:sz="0" w:space="0" w:color="auto"/>
      </w:divBdr>
    </w:div>
    <w:div w:id="176970651">
      <w:bodyDiv w:val="1"/>
      <w:marLeft w:val="0"/>
      <w:marRight w:val="0"/>
      <w:marTop w:val="0"/>
      <w:marBottom w:val="0"/>
      <w:divBdr>
        <w:top w:val="none" w:sz="0" w:space="0" w:color="auto"/>
        <w:left w:val="none" w:sz="0" w:space="0" w:color="auto"/>
        <w:bottom w:val="none" w:sz="0" w:space="0" w:color="auto"/>
        <w:right w:val="none" w:sz="0" w:space="0" w:color="auto"/>
      </w:divBdr>
    </w:div>
    <w:div w:id="280305499">
      <w:bodyDiv w:val="1"/>
      <w:marLeft w:val="0"/>
      <w:marRight w:val="0"/>
      <w:marTop w:val="0"/>
      <w:marBottom w:val="0"/>
      <w:divBdr>
        <w:top w:val="none" w:sz="0" w:space="0" w:color="auto"/>
        <w:left w:val="none" w:sz="0" w:space="0" w:color="auto"/>
        <w:bottom w:val="none" w:sz="0" w:space="0" w:color="auto"/>
        <w:right w:val="none" w:sz="0" w:space="0" w:color="auto"/>
      </w:divBdr>
    </w:div>
    <w:div w:id="361368541">
      <w:bodyDiv w:val="1"/>
      <w:marLeft w:val="0"/>
      <w:marRight w:val="0"/>
      <w:marTop w:val="0"/>
      <w:marBottom w:val="0"/>
      <w:divBdr>
        <w:top w:val="none" w:sz="0" w:space="0" w:color="auto"/>
        <w:left w:val="none" w:sz="0" w:space="0" w:color="auto"/>
        <w:bottom w:val="none" w:sz="0" w:space="0" w:color="auto"/>
        <w:right w:val="none" w:sz="0" w:space="0" w:color="auto"/>
      </w:divBdr>
    </w:div>
    <w:div w:id="412169991">
      <w:bodyDiv w:val="1"/>
      <w:marLeft w:val="0"/>
      <w:marRight w:val="0"/>
      <w:marTop w:val="0"/>
      <w:marBottom w:val="0"/>
      <w:divBdr>
        <w:top w:val="none" w:sz="0" w:space="0" w:color="auto"/>
        <w:left w:val="none" w:sz="0" w:space="0" w:color="auto"/>
        <w:bottom w:val="none" w:sz="0" w:space="0" w:color="auto"/>
        <w:right w:val="none" w:sz="0" w:space="0" w:color="auto"/>
      </w:divBdr>
    </w:div>
    <w:div w:id="519050313">
      <w:bodyDiv w:val="1"/>
      <w:marLeft w:val="0"/>
      <w:marRight w:val="0"/>
      <w:marTop w:val="0"/>
      <w:marBottom w:val="0"/>
      <w:divBdr>
        <w:top w:val="none" w:sz="0" w:space="0" w:color="auto"/>
        <w:left w:val="none" w:sz="0" w:space="0" w:color="auto"/>
        <w:bottom w:val="none" w:sz="0" w:space="0" w:color="auto"/>
        <w:right w:val="none" w:sz="0" w:space="0" w:color="auto"/>
      </w:divBdr>
    </w:div>
    <w:div w:id="913003250">
      <w:bodyDiv w:val="1"/>
      <w:marLeft w:val="0"/>
      <w:marRight w:val="0"/>
      <w:marTop w:val="0"/>
      <w:marBottom w:val="0"/>
      <w:divBdr>
        <w:top w:val="none" w:sz="0" w:space="0" w:color="auto"/>
        <w:left w:val="none" w:sz="0" w:space="0" w:color="auto"/>
        <w:bottom w:val="none" w:sz="0" w:space="0" w:color="auto"/>
        <w:right w:val="none" w:sz="0" w:space="0" w:color="auto"/>
      </w:divBdr>
    </w:div>
    <w:div w:id="1264461003">
      <w:bodyDiv w:val="1"/>
      <w:marLeft w:val="0"/>
      <w:marRight w:val="0"/>
      <w:marTop w:val="0"/>
      <w:marBottom w:val="0"/>
      <w:divBdr>
        <w:top w:val="none" w:sz="0" w:space="0" w:color="auto"/>
        <w:left w:val="none" w:sz="0" w:space="0" w:color="auto"/>
        <w:bottom w:val="none" w:sz="0" w:space="0" w:color="auto"/>
        <w:right w:val="none" w:sz="0" w:space="0" w:color="auto"/>
      </w:divBdr>
    </w:div>
    <w:div w:id="1298073742">
      <w:bodyDiv w:val="1"/>
      <w:marLeft w:val="0"/>
      <w:marRight w:val="0"/>
      <w:marTop w:val="0"/>
      <w:marBottom w:val="0"/>
      <w:divBdr>
        <w:top w:val="none" w:sz="0" w:space="0" w:color="auto"/>
        <w:left w:val="none" w:sz="0" w:space="0" w:color="auto"/>
        <w:bottom w:val="none" w:sz="0" w:space="0" w:color="auto"/>
        <w:right w:val="none" w:sz="0" w:space="0" w:color="auto"/>
      </w:divBdr>
    </w:div>
    <w:div w:id="1351226081">
      <w:bodyDiv w:val="1"/>
      <w:marLeft w:val="0"/>
      <w:marRight w:val="0"/>
      <w:marTop w:val="0"/>
      <w:marBottom w:val="0"/>
      <w:divBdr>
        <w:top w:val="none" w:sz="0" w:space="0" w:color="auto"/>
        <w:left w:val="none" w:sz="0" w:space="0" w:color="auto"/>
        <w:bottom w:val="none" w:sz="0" w:space="0" w:color="auto"/>
        <w:right w:val="none" w:sz="0" w:space="0" w:color="auto"/>
      </w:divBdr>
    </w:div>
    <w:div w:id="1440416312">
      <w:bodyDiv w:val="1"/>
      <w:marLeft w:val="0"/>
      <w:marRight w:val="0"/>
      <w:marTop w:val="0"/>
      <w:marBottom w:val="0"/>
      <w:divBdr>
        <w:top w:val="none" w:sz="0" w:space="0" w:color="auto"/>
        <w:left w:val="none" w:sz="0" w:space="0" w:color="auto"/>
        <w:bottom w:val="none" w:sz="0" w:space="0" w:color="auto"/>
        <w:right w:val="none" w:sz="0" w:space="0" w:color="auto"/>
      </w:divBdr>
    </w:div>
    <w:div w:id="1501118568">
      <w:bodyDiv w:val="1"/>
      <w:marLeft w:val="0"/>
      <w:marRight w:val="0"/>
      <w:marTop w:val="0"/>
      <w:marBottom w:val="0"/>
      <w:divBdr>
        <w:top w:val="none" w:sz="0" w:space="0" w:color="auto"/>
        <w:left w:val="none" w:sz="0" w:space="0" w:color="auto"/>
        <w:bottom w:val="none" w:sz="0" w:space="0" w:color="auto"/>
        <w:right w:val="none" w:sz="0" w:space="0" w:color="auto"/>
      </w:divBdr>
    </w:div>
    <w:div w:id="1614822078">
      <w:bodyDiv w:val="1"/>
      <w:marLeft w:val="0"/>
      <w:marRight w:val="0"/>
      <w:marTop w:val="0"/>
      <w:marBottom w:val="0"/>
      <w:divBdr>
        <w:top w:val="none" w:sz="0" w:space="0" w:color="auto"/>
        <w:left w:val="none" w:sz="0" w:space="0" w:color="auto"/>
        <w:bottom w:val="none" w:sz="0" w:space="0" w:color="auto"/>
        <w:right w:val="none" w:sz="0" w:space="0" w:color="auto"/>
      </w:divBdr>
    </w:div>
    <w:div w:id="2053767200">
      <w:bodyDiv w:val="1"/>
      <w:marLeft w:val="0"/>
      <w:marRight w:val="0"/>
      <w:marTop w:val="0"/>
      <w:marBottom w:val="0"/>
      <w:divBdr>
        <w:top w:val="none" w:sz="0" w:space="0" w:color="auto"/>
        <w:left w:val="none" w:sz="0" w:space="0" w:color="auto"/>
        <w:bottom w:val="none" w:sz="0" w:space="0" w:color="auto"/>
        <w:right w:val="none" w:sz="0" w:space="0" w:color="auto"/>
      </w:divBdr>
    </w:div>
    <w:div w:id="214060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dpeintranet-casg.defence.gov.au/organisation/business-units/australian-industry-capability-program-support-assurance" TargetMode="External"/><Relationship Id="rId26" Type="http://schemas.openxmlformats.org/officeDocument/2006/relationships/hyperlink" Target="mailto:ACIP.ManagementTeam@defence.gov.au" TargetMode="External"/><Relationship Id="rId39" Type="http://schemas.openxmlformats.org/officeDocument/2006/relationships/hyperlink" Target="http://ibss/PublishedWebsite/LatestFinal/836F0CF2-84F0-43C2-8A34-6D34BD246B0D/Item/EBDAF9B0-2B07-45D4-BC51-67963BAA2394" TargetMode="External"/><Relationship Id="rId21" Type="http://schemas.openxmlformats.org/officeDocument/2006/relationships/hyperlink" Target="https://www.defence.gov.au/business-industry/procurement/policies-guidelines-templates/master-guarantee-program" TargetMode="External"/><Relationship Id="rId34" Type="http://schemas.openxmlformats.org/officeDocument/2006/relationships/hyperlink" Target="http://www.supplynation.org.au" TargetMode="External"/><Relationship Id="rId42" Type="http://schemas.openxmlformats.org/officeDocument/2006/relationships/hyperlink" Target="http://ibss/PublishedWebsite/LatestFinal/836F0CF2-84F0-43C2-8A34-6D34BD246B0D/Item/A300FED9-67ED-4F8C-9BD6-AEB7B1257A55" TargetMode="External"/><Relationship Id="rId47" Type="http://schemas.openxmlformats.org/officeDocument/2006/relationships/hyperlink" Target="http://ibss/PublishedWebsite/LatestFinal/%7B836F0CF2-84F0-43C2-8A34-6D34BD246B0D%7D/Item/%7BA300FED9-67ED-4F8C-9BD6-AEB7B1257A55%7D" TargetMode="External"/><Relationship Id="rId50" Type="http://schemas.openxmlformats.org/officeDocument/2006/relationships/hyperlink" Target="mailto:ASG@dewr.gov.au"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aic.delivery@defence.gov.au" TargetMode="External"/><Relationship Id="rId25" Type="http://schemas.openxmlformats.org/officeDocument/2006/relationships/hyperlink" Target="http://ibss/PublishedWebsite/LatestFinal/836F0CF2-84F0-43C2-8A34-6D34BD246B0D/Item/331E4CAE-EEBE-45A0-9DA6-9B2C24E1DE33" TargetMode="External"/><Relationship Id="rId33" Type="http://schemas.openxmlformats.org/officeDocument/2006/relationships/hyperlink" Target="http://www.ombudsman.gov.au/Our-responsibilities/making-a-disclosure" TargetMode="External"/><Relationship Id="rId38" Type="http://schemas.openxmlformats.org/officeDocument/2006/relationships/hyperlink" Target="mailto:procurement.asdefcon@defence.gov.au" TargetMode="External"/><Relationship Id="rId46" Type="http://schemas.openxmlformats.org/officeDocument/2006/relationships/hyperlink" Target="https://www.dewr.gov.au/australian-skills-guarantee"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defence.gov.au/business-industry/procurement/policies-guidelines-templates/master-guarantee-program" TargetMode="External"/><Relationship Id="rId29" Type="http://schemas.openxmlformats.org/officeDocument/2006/relationships/hyperlink" Target="https://www.defence.gov.au/business-industry/procurement/policies-guidelines-templates/liability-risk-management" TargetMode="External"/><Relationship Id="rId41" Type="http://schemas.openxmlformats.org/officeDocument/2006/relationships/hyperlink" Target="http://ibss/PublishedWebsite/LatestFinal/836F0CF2-84F0-43C2-8A34-6D34BD246B0D/Item/A300FED9-67ED-4F8C-9BD6-AEB7B1257A55" TargetMode="External"/><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hyperlink" Target="http://ibss/PublishedWebsite/LatestFinal/836F0CF2-84F0-43C2-8A34-6D34BD246B0D/Item/EBDAF9B0-2B07-45D4-BC51-67963BAA2394" TargetMode="External"/><Relationship Id="rId37" Type="http://schemas.openxmlformats.org/officeDocument/2006/relationships/hyperlink" Target="http://ibss/PublishedWebsite/LatestFinal/836F0CF2-84F0-43C2-8A34-6D34BD246B0D/Item/A300FED9-67ED-4F8C-9BD6-AEB7B1257A55" TargetMode="External"/><Relationship Id="rId40" Type="http://schemas.openxmlformats.org/officeDocument/2006/relationships/hyperlink" Target="https://www.niaa.gov.au/indigenous-affairs/economic-development/indigenous-procurement-policy-ipp" TargetMode="External"/><Relationship Id="rId45" Type="http://schemas.openxmlformats.org/officeDocument/2006/relationships/hyperlink" Target="mailto:sustainable.procurement@dcceew.gov.au" TargetMode="External"/><Relationship Id="rId53"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hyperlink" Target="http://ibss/PublishedWebsite/LatestFinal/836F0CF2-84F0-43C2-8A34-6D34BD246B0D/Item/B5B50210-9329-41BF-93DD-9D73CD569F1D" TargetMode="External"/><Relationship Id="rId36" Type="http://schemas.openxmlformats.org/officeDocument/2006/relationships/hyperlink" Target="https://modernslaveryregister.gov.au/resources/" TargetMode="External"/><Relationship Id="rId49" Type="http://schemas.openxmlformats.org/officeDocument/2006/relationships/hyperlink" Target="mailto:procurement.policy@defence.gov.au" TargetMode="External"/><Relationship Id="rId10" Type="http://schemas.openxmlformats.org/officeDocument/2006/relationships/header" Target="header2.xml"/><Relationship Id="rId19" Type="http://schemas.openxmlformats.org/officeDocument/2006/relationships/hyperlink" Target="https://www.finance.gov.au/publications/resource-management-guides/supplier-pay-time-or-pay-interest-policy-rmg-417" TargetMode="External"/><Relationship Id="rId31" Type="http://schemas.openxmlformats.org/officeDocument/2006/relationships/hyperlink" Target="https://www.protectivesecurity.gov.au/policies" TargetMode="External"/><Relationship Id="rId44" Type="http://schemas.openxmlformats.org/officeDocument/2006/relationships/hyperlink" Target="mailto:procurement.policy@defence.gov.au"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finance.gov.au/publications/resource-management-guides/supplier-pay-time-or-pay-interest-policy-rmg-417" TargetMode="External"/><Relationship Id="rId27" Type="http://schemas.openxmlformats.org/officeDocument/2006/relationships/hyperlink" Target="https://www.defence.gov.au/business-industry/procurement/policies-guidelines-templates/procurement-guidance/acip-initiative" TargetMode="External"/><Relationship Id="rId30" Type="http://schemas.openxmlformats.org/officeDocument/2006/relationships/hyperlink" Target="https://treasury.gov.au/small-business/payment-times-procurement-connected-policy" TargetMode="External"/><Relationship Id="rId35" Type="http://schemas.openxmlformats.org/officeDocument/2006/relationships/hyperlink" Target="https://treasury.gov.au/policy-topics/economy/shadow-economy/procurement-connected-policy" TargetMode="External"/><Relationship Id="rId43" Type="http://schemas.openxmlformats.org/officeDocument/2006/relationships/hyperlink" Target="mailto:procurement.asdefcon@defence.gov.au" TargetMode="External"/><Relationship Id="rId48" Type="http://schemas.openxmlformats.org/officeDocument/2006/relationships/hyperlink" Target="mailto:procurement.asdefcon@defence.gov.au"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ibss/PublishedWebsite/LatestFinal/836F0CF2-84F0-43C2-8A34-6D34BD246B0D/Item/EBDAF9B0-2B07-45D4-BC51-67963BAA2394"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99D7A-AE2E-44FC-B8A7-D7E59726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4436</TotalTime>
  <Pages>61</Pages>
  <Words>32393</Words>
  <Characters>184646</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Conditions of Contract</vt:lpstr>
    </vt:vector>
  </TitlesOfParts>
  <Manager>CASG</Manager>
  <Company>Defence</Company>
  <LinksUpToDate>false</LinksUpToDate>
  <CharactersWithSpaces>216606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dc:title>
  <dc:subject>ASDEFCON (Support Short)</dc:subject>
  <dc:creator>ACI</dc:creator>
  <cp:keywords>Conditions of Contract, COC</cp:keywords>
  <cp:lastModifiedBy>ACI-AP</cp:lastModifiedBy>
  <cp:revision>271</cp:revision>
  <dcterms:created xsi:type="dcterms:W3CDTF">2020-09-11T00:33:00Z</dcterms:created>
  <dcterms:modified xsi:type="dcterms:W3CDTF">2026-06-12T03:13:00Z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DocID">
    <vt:lpwstr>301205578.02</vt:lpwstr>
  </property>
  <property fmtid="{D5CDD505-2E9C-101B-9397-08002B2CF9AE}" pid="4" name="Footer_Left">
    <vt:lpwstr>Draft Conditions of Contract</vt:lpwstr>
  </property>
  <property fmtid="{D5CDD505-2E9C-101B-9397-08002B2CF9AE}" pid="5" name="Header_Left">
    <vt:lpwstr>ASDEFCON (Support Short)</vt:lpwstr>
  </property>
  <property fmtid="{D5CDD505-2E9C-101B-9397-08002B2CF9AE}" pid="6" name="Header_Right">
    <vt:lpwstr>PART 2</vt:lpwstr>
  </property>
  <property fmtid="{D5CDD505-2E9C-101B-9397-08002B2CF9AE}" pid="7" name="Objective-Caveats">
    <vt:lpwstr/>
  </property>
  <property fmtid="{D5CDD505-2E9C-101B-9397-08002B2CF9AE}" pid="8" name="Objective-Classification">
    <vt:lpwstr>Official</vt:lpwstr>
  </property>
  <property fmtid="{D5CDD505-2E9C-101B-9397-08002B2CF9AE}" pid="9" name="Objective-Comment">
    <vt:lpwstr/>
  </property>
  <property fmtid="{D5CDD505-2E9C-101B-9397-08002B2CF9AE}" pid="10" name="Objective-CreationStamp">
    <vt:filetime>2026-04-02T01:34:18Z</vt:filetime>
  </property>
  <property fmtid="{D5CDD505-2E9C-101B-9397-08002B2CF9AE}" pid="11" name="Objective-DatePublished">
    <vt:lpwstr/>
  </property>
  <property fmtid="{D5CDD505-2E9C-101B-9397-08002B2CF9AE}" pid="12" name="Objective-Document Type [system]">
    <vt:lpwstr/>
  </property>
  <property fmtid="{D5CDD505-2E9C-101B-9397-08002B2CF9AE}" pid="13" name="Objective-FileNumber">
    <vt:lpwstr>2026/1010723</vt:lpwstr>
  </property>
  <property fmtid="{D5CDD505-2E9C-101B-9397-08002B2CF9AE}" pid="14" name="Objective-Id">
    <vt:lpwstr>BM103276316</vt:lpwstr>
  </property>
  <property fmtid="{D5CDD505-2E9C-101B-9397-08002B2CF9AE}" pid="15" name="Objective-IsApproved">
    <vt:bool>false</vt:bool>
  </property>
  <property fmtid="{D5CDD505-2E9C-101B-9397-08002B2CF9AE}" pid="16" name="Objective-IsPublished">
    <vt:bool>false</vt:bool>
  </property>
  <property fmtid="{D5CDD505-2E9C-101B-9397-08002B2CF9AE}" pid="17" name="Objective-ModificationStamp">
    <vt:filetime>2026-06-12T03:08:57Z</vt:filetime>
  </property>
  <property fmtid="{D5CDD505-2E9C-101B-9397-08002B2CF9AE}" pid="18" name="Objective-Owner">
    <vt:lpwstr>Defence</vt:lpwstr>
  </property>
  <property fmtid="{D5CDD505-2E9C-101B-9397-08002B2CF9AE}" pid="19" name="Objective-Parent">
    <vt:lpwstr>03 Conditions of Contract</vt:lpwstr>
  </property>
  <property fmtid="{D5CDD505-2E9C-101B-9397-08002B2CF9AE}" pid="2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1" name="Objective-State">
    <vt:lpwstr>Being Edited</vt:lpwstr>
  </property>
  <property fmtid="{D5CDD505-2E9C-101B-9397-08002B2CF9AE}" pid="22" name="Objective-Title">
    <vt:lpwstr>006_ASDEFCON_SPTS_V3.2_COC</vt:lpwstr>
  </property>
  <property fmtid="{D5CDD505-2E9C-101B-9397-08002B2CF9AE}" pid="23" name="Objective-Version">
    <vt:lpwstr>0.18</vt:lpwstr>
  </property>
  <property fmtid="{D5CDD505-2E9C-101B-9397-08002B2CF9AE}" pid="24" name="Objective-VersionComment">
    <vt:lpwstr/>
  </property>
  <property fmtid="{D5CDD505-2E9C-101B-9397-08002B2CF9AE}" pid="25" name="Objective-VersionNumber">
    <vt:i4>18</vt:i4>
  </property>
  <property fmtid="{D5CDD505-2E9C-101B-9397-08002B2CF9AE}" pid="26" name="Version">
    <vt:lpwstr>V3.2</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